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pPr w:leftFromText="180" w:rightFromText="180" w:vertAnchor="text" w:horzAnchor="page" w:tblpX="993" w:tblpY="320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541"/>
      </w:tblGrid>
      <w:tr w:rsidR="004B7E44" w:rsidRPr="0014692C" w14:paraId="287917F4" w14:textId="77777777" w:rsidTr="004B7E44">
        <w:trPr>
          <w:trHeight w:val="2536"/>
        </w:trPr>
        <w:tc>
          <w:tcPr>
            <w:tcW w:w="8541" w:type="dxa"/>
            <w:tcBorders>
              <w:top w:val="nil"/>
              <w:left w:val="nil"/>
              <w:bottom w:val="nil"/>
              <w:right w:val="nil"/>
            </w:tcBorders>
          </w:tcPr>
          <w:p w14:paraId="1179CE93" w14:textId="0E38E9A0" w:rsidR="004B7E44" w:rsidRPr="0014692C" w:rsidRDefault="004B7E44" w:rsidP="00750EC3">
            <w:pPr>
              <w:spacing w:before="240"/>
            </w:pPr>
          </w:p>
          <w:p w14:paraId="08F68651" w14:textId="38675779" w:rsidR="004B7E44" w:rsidRPr="0014692C" w:rsidRDefault="004B7E44" w:rsidP="0014692C"/>
          <w:p w14:paraId="748B8BA4" w14:textId="4C0885F0" w:rsidR="004B7E44" w:rsidRPr="0014692C" w:rsidRDefault="004B7E44" w:rsidP="0014692C"/>
        </w:tc>
      </w:tr>
      <w:tr w:rsidR="004B7E44" w:rsidRPr="0014692C" w14:paraId="75A0777F" w14:textId="77777777" w:rsidTr="004B7E44">
        <w:trPr>
          <w:trHeight w:val="3814"/>
        </w:trPr>
        <w:tc>
          <w:tcPr>
            <w:tcW w:w="8541" w:type="dxa"/>
            <w:tcBorders>
              <w:top w:val="nil"/>
              <w:left w:val="nil"/>
              <w:bottom w:val="nil"/>
              <w:right w:val="nil"/>
            </w:tcBorders>
            <w:vAlign w:val="bottom"/>
          </w:tcPr>
          <w:p w14:paraId="4898AB68" w14:textId="3A7BA100" w:rsidR="004B7E44" w:rsidRPr="0014692C" w:rsidRDefault="004B7E44" w:rsidP="0014692C">
            <w:pPr>
              <w:rPr>
                <w:noProof/>
              </w:rPr>
            </w:pPr>
          </w:p>
          <w:p w14:paraId="23F47E5D" w14:textId="547A9826" w:rsidR="004B7E44" w:rsidRPr="0014692C" w:rsidRDefault="004B7E44" w:rsidP="0014692C">
            <w:pPr>
              <w:rPr>
                <w:noProof/>
              </w:rPr>
            </w:pPr>
          </w:p>
        </w:tc>
      </w:tr>
    </w:tbl>
    <w:p w14:paraId="28152871" w14:textId="6CDF00E1" w:rsidR="004B7E44" w:rsidRPr="0014692C" w:rsidRDefault="004B7E44" w:rsidP="0014692C">
      <w:r w:rsidRPr="0014692C">
        <w:rPr>
          <w:noProof/>
        </w:rPr>
        <w:drawing>
          <wp:anchor distT="0" distB="0" distL="114300" distR="114300" simplePos="0" relativeHeight="251658250" behindDoc="1" locked="0" layoutInCell="1" allowOverlap="1" wp14:anchorId="1C7A73EA" wp14:editId="1A5681F3">
            <wp:simplePos x="0" y="0"/>
            <wp:positionH relativeFrom="column">
              <wp:posOffset>-721995</wp:posOffset>
            </wp:positionH>
            <wp:positionV relativeFrom="page">
              <wp:align>bottom</wp:align>
            </wp:positionV>
            <wp:extent cx="7753350" cy="10033748"/>
            <wp:effectExtent l="0" t="0" r="0" b="571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1">
                      <a:extLst>
                        <a:ext uri="{28A0092B-C50C-407E-A947-70E740481C1C}">
                          <a14:useLocalDpi xmlns:a14="http://schemas.microsoft.com/office/drawing/2010/main" val="0"/>
                        </a:ext>
                      </a:extLst>
                    </a:blip>
                    <a:stretch>
                      <a:fillRect/>
                    </a:stretch>
                  </pic:blipFill>
                  <pic:spPr>
                    <a:xfrm>
                      <a:off x="0" y="0"/>
                      <a:ext cx="7753350" cy="10033748"/>
                    </a:xfrm>
                    <a:prstGeom prst="rect">
                      <a:avLst/>
                    </a:prstGeom>
                  </pic:spPr>
                </pic:pic>
              </a:graphicData>
            </a:graphic>
            <wp14:sizeRelH relativeFrom="margin">
              <wp14:pctWidth>0</wp14:pctWidth>
            </wp14:sizeRelH>
            <wp14:sizeRelV relativeFrom="margin">
              <wp14:pctHeight>0</wp14:pctHeight>
            </wp14:sizeRelV>
          </wp:anchor>
        </w:drawing>
      </w:r>
    </w:p>
    <w:p w14:paraId="4EBD40B4" w14:textId="2C780196" w:rsidR="004B7E44" w:rsidRPr="0014692C" w:rsidRDefault="00CC5ECC" w:rsidP="0014692C">
      <w:r w:rsidRPr="0014692C">
        <w:rPr>
          <w:noProof/>
        </w:rPr>
        <mc:AlternateContent>
          <mc:Choice Requires="wps">
            <w:drawing>
              <wp:anchor distT="0" distB="0" distL="114300" distR="114300" simplePos="0" relativeHeight="251658256" behindDoc="0" locked="0" layoutInCell="1" allowOverlap="1" wp14:anchorId="155437C0" wp14:editId="0F519E67">
                <wp:simplePos x="0" y="0"/>
                <wp:positionH relativeFrom="column">
                  <wp:posOffset>4475102</wp:posOffset>
                </wp:positionH>
                <wp:positionV relativeFrom="paragraph">
                  <wp:posOffset>8694799</wp:posOffset>
                </wp:positionV>
                <wp:extent cx="2203118" cy="333375"/>
                <wp:effectExtent l="0" t="0" r="6985" b="9525"/>
                <wp:wrapNone/>
                <wp:docPr id="82"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118" cy="333375"/>
                        </a:xfrm>
                        <a:prstGeom prst="rect">
                          <a:avLst/>
                        </a:prstGeom>
                        <a:solidFill>
                          <a:schemeClr val="lt1"/>
                        </a:solidFill>
                        <a:ln w="6350">
                          <a:noFill/>
                        </a:ln>
                      </wps:spPr>
                      <wps:txbx>
                        <w:txbxContent>
                          <w:p w14:paraId="6119E5BC" w14:textId="1F8A5005" w:rsidR="000E4396" w:rsidRPr="00AF4BD5" w:rsidRDefault="00362F45" w:rsidP="00517A05">
                            <w:pPr>
                              <w:jc w:val="right"/>
                              <w:rPr>
                                <w:sz w:val="18"/>
                                <w:szCs w:val="14"/>
                              </w:rPr>
                            </w:pPr>
                            <w:r w:rsidRPr="00AF4BD5">
                              <w:rPr>
                                <w:rFonts w:cstheme="minorHAnsi"/>
                                <w:sz w:val="18"/>
                                <w:szCs w:val="14"/>
                              </w:rPr>
                              <w:t>©</w:t>
                            </w:r>
                            <w:r w:rsidRPr="00AF4BD5">
                              <w:rPr>
                                <w:sz w:val="18"/>
                                <w:szCs w:val="14"/>
                              </w:rPr>
                              <w:t xml:space="preserve"> </w:t>
                            </w:r>
                            <w:r w:rsidR="00477570" w:rsidRPr="00AF4BD5">
                              <w:rPr>
                                <w:sz w:val="18"/>
                                <w:szCs w:val="14"/>
                              </w:rPr>
                              <w:t>2023</w:t>
                            </w:r>
                            <w:r w:rsidR="00287B41" w:rsidRPr="00AF4BD5">
                              <w:rPr>
                                <w:sz w:val="18"/>
                                <w:szCs w:val="14"/>
                              </w:rPr>
                              <w:t xml:space="preserve"> Radiant Technology Group</w:t>
                            </w:r>
                            <w:r w:rsidR="00517A05">
                              <w:rPr>
                                <w:sz w:val="18"/>
                                <w:szCs w:val="14"/>
                              </w:rPr>
                              <w:t>, Inc.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55437C0" id="_x0000_t202" coordsize="21600,21600" o:spt="202" path="m,l,21600r21600,l21600,xe">
                <v:stroke joinstyle="miter"/>
                <v:path gradientshapeok="t" o:connecttype="rect"/>
              </v:shapetype>
              <v:shape id="Text Box 82" o:spid="_x0000_s1026" type="#_x0000_t202" style="position:absolute;margin-left:352.35pt;margin-top:684.65pt;width:173.45pt;height:26.25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" fillcolor="white [3201]" stroked="f" strokeweight=".5pt">
                <v:textbox>
                  <w:txbxContent>
                    <w:p w14:paraId="6119E5BC" w14:textId="1F8A5005" w:rsidR="000E4396" w:rsidRPr="00AF4BD5" w:rsidRDefault="00362F45" w:rsidP="00517A05">
                      <w:pPr>
                        <w:jc w:val="right"/>
                        <w:rPr>
                          <w:sz w:val="18"/>
                          <w:szCs w:val="14"/>
                        </w:rPr>
                      </w:pPr>
                      <w:r w:rsidRPr="00AF4BD5">
                        <w:rPr>
                          <w:rFonts w:cstheme="minorHAnsi"/>
                          <w:sz w:val="18"/>
                          <w:szCs w:val="14"/>
                        </w:rPr>
                        <w:t>©</w:t>
                      </w:r>
                      <w:r w:rsidRPr="00AF4BD5">
                        <w:rPr>
                          <w:sz w:val="18"/>
                          <w:szCs w:val="14"/>
                        </w:rPr>
                        <w:t xml:space="preserve"> </w:t>
                      </w:r>
                      <w:r w:rsidR="00477570" w:rsidRPr="00AF4BD5">
                        <w:rPr>
                          <w:sz w:val="18"/>
                          <w:szCs w:val="14"/>
                        </w:rPr>
                        <w:t>2023</w:t>
                      </w:r>
                      <w:r w:rsidR="00287B41" w:rsidRPr="00AF4BD5">
                        <w:rPr>
                          <w:sz w:val="18"/>
                          <w:szCs w:val="14"/>
                        </w:rPr>
                        <w:t xml:space="preserve"> Radiant Technology Group</w:t>
                      </w:r>
                      <w:r w:rsidR="00517A05">
                        <w:rPr>
                          <w:sz w:val="18"/>
                          <w:szCs w:val="14"/>
                        </w:rPr>
                        <w:t>, Inc.</w:t>
                      </w:r>
                    </w:p>
                  </w:txbxContent>
                </v:textbox>
              </v:shape>
            </w:pict>
          </mc:Fallback>
        </mc:AlternateContent>
      </w:r>
      <w:r w:rsidR="004B7E44" w:rsidRPr="0014692C">
        <w:br w:type="page"/>
      </w:r>
    </w:p>
    <w:sdt>
      <w:sdtPr>
        <w:rPr>
          <w:rFonts w:ascii="Segoe UI" w:eastAsiaTheme="minorEastAsia" w:hAnsi="Segoe UI" w:cs="Segoe UI"/>
          <w:color w:val="auto"/>
          <w:sz w:val="28"/>
          <w:szCs w:val="28"/>
        </w:rPr>
        <w:id w:val="-79219424"/>
        <w:docPartObj>
          <w:docPartGallery w:val="Table of Contents"/>
          <w:docPartUnique/>
        </w:docPartObj>
      </w:sdtPr>
      <w:sdtEndPr>
        <w:rPr>
          <w:b/>
        </w:rPr>
      </w:sdtEndPr>
      <w:sdtContent>
        <w:p w14:paraId="4D58613D" w14:textId="0B2CCFA0" w:rsidR="006A6B8C" w:rsidRPr="006A6B8C" w:rsidRDefault="006A6B8C">
          <w:pPr>
            <w:pStyle w:val="TOCHeading"/>
            <w:rPr>
              <w:rFonts w:ascii="Segoe UI" w:hAnsi="Segoe UI" w:cs="Segoe UI"/>
              <w:b/>
              <w:bCs/>
              <w:color w:val="161718" w:themeColor="text1"/>
              <w:sz w:val="48"/>
              <w:szCs w:val="48"/>
            </w:rPr>
          </w:pPr>
          <w:r w:rsidRPr="006A6B8C">
            <w:rPr>
              <w:rFonts w:ascii="Segoe UI" w:hAnsi="Segoe UI" w:cs="Segoe UI"/>
              <w:b/>
              <w:bCs/>
              <w:color w:val="161718" w:themeColor="text1"/>
              <w:sz w:val="48"/>
              <w:szCs w:val="48"/>
            </w:rPr>
            <w:t>Table of Contents</w:t>
          </w:r>
        </w:p>
        <w:p w14:paraId="495AF1F6" w14:textId="11F4CDFF" w:rsidR="007A272B" w:rsidRDefault="006A6B8C">
          <w:pPr>
            <w:pStyle w:val="TOC1"/>
            <w:tabs>
              <w:tab w:val="right" w:leader="dot" w:pos="9926"/>
            </w:tabs>
            <w:rPr>
              <w:rFonts w:cstheme="minorBidi"/>
              <w:noProof/>
              <w:kern w:val="2"/>
              <w:sz w:val="24"/>
              <w:szCs w:val="24"/>
              <w14:ligatures w14:val="standardContextual"/>
            </w:rPr>
          </w:pPr>
          <w:r w:rsidRPr="00E256FA">
            <w:rPr>
              <w:rFonts w:ascii="Segoe UI" w:hAnsi="Segoe UI" w:cs="Segoe UI"/>
              <w:sz w:val="28"/>
              <w:szCs w:val="28"/>
            </w:rPr>
            <w:fldChar w:fldCharType="begin"/>
          </w:r>
          <w:r w:rsidRPr="00E256FA">
            <w:rPr>
              <w:rFonts w:ascii="Segoe UI" w:hAnsi="Segoe UI" w:cs="Segoe UI"/>
              <w:sz w:val="28"/>
              <w:szCs w:val="28"/>
            </w:rPr>
            <w:instrText xml:space="preserve"> TOC \o "1-3" \h \z \u </w:instrText>
          </w:r>
          <w:r w:rsidRPr="00E256FA">
            <w:rPr>
              <w:rFonts w:ascii="Segoe UI" w:hAnsi="Segoe UI" w:cs="Segoe UI"/>
              <w:sz w:val="28"/>
              <w:szCs w:val="28"/>
            </w:rPr>
            <w:fldChar w:fldCharType="separate"/>
          </w:r>
          <w:hyperlink w:anchor="_Toc162983198" w:history="1">
            <w:r w:rsidR="007A272B" w:rsidRPr="00587882">
              <w:rPr>
                <w:rStyle w:val="Hyperlink"/>
                <w:noProof/>
              </w:rPr>
              <w:t>Ink System Overview</w:t>
            </w:r>
            <w:r w:rsidR="007A272B">
              <w:rPr>
                <w:noProof/>
                <w:webHidden/>
              </w:rPr>
              <w:tab/>
            </w:r>
            <w:r w:rsidR="007A272B">
              <w:rPr>
                <w:noProof/>
                <w:webHidden/>
              </w:rPr>
              <w:fldChar w:fldCharType="begin"/>
            </w:r>
            <w:r w:rsidR="007A272B">
              <w:rPr>
                <w:noProof/>
                <w:webHidden/>
              </w:rPr>
              <w:instrText xml:space="preserve"> PAGEREF _Toc162983198 \h </w:instrText>
            </w:r>
            <w:r w:rsidR="007A272B">
              <w:rPr>
                <w:noProof/>
                <w:webHidden/>
              </w:rPr>
            </w:r>
            <w:r w:rsidR="007A272B">
              <w:rPr>
                <w:noProof/>
                <w:webHidden/>
              </w:rPr>
              <w:fldChar w:fldCharType="separate"/>
            </w:r>
            <w:r w:rsidR="0063084B">
              <w:rPr>
                <w:noProof/>
                <w:webHidden/>
              </w:rPr>
              <w:t>4</w:t>
            </w:r>
            <w:r w:rsidR="007A272B">
              <w:rPr>
                <w:noProof/>
                <w:webHidden/>
              </w:rPr>
              <w:fldChar w:fldCharType="end"/>
            </w:r>
          </w:hyperlink>
        </w:p>
        <w:p w14:paraId="41013479" w14:textId="484B9759" w:rsidR="007A272B" w:rsidRDefault="007A272B">
          <w:pPr>
            <w:pStyle w:val="TOC2"/>
            <w:tabs>
              <w:tab w:val="right" w:leader="dot" w:pos="9926"/>
            </w:tabs>
            <w:rPr>
              <w:rFonts w:cstheme="minorBidi"/>
              <w:noProof/>
              <w:kern w:val="2"/>
              <w:sz w:val="24"/>
              <w:szCs w:val="24"/>
              <w14:ligatures w14:val="standardContextual"/>
            </w:rPr>
          </w:pPr>
          <w:hyperlink w:anchor="_Toc162983199" w:history="1">
            <w:r w:rsidRPr="00587882">
              <w:rPr>
                <w:rStyle w:val="Hyperlink"/>
                <w:noProof/>
              </w:rPr>
              <w:t>Logging In</w:t>
            </w:r>
            <w:r>
              <w:rPr>
                <w:noProof/>
                <w:webHidden/>
              </w:rPr>
              <w:tab/>
            </w:r>
            <w:r>
              <w:rPr>
                <w:noProof/>
                <w:webHidden/>
              </w:rPr>
              <w:fldChar w:fldCharType="begin"/>
            </w:r>
            <w:r>
              <w:rPr>
                <w:noProof/>
                <w:webHidden/>
              </w:rPr>
              <w:instrText xml:space="preserve"> PAGEREF _Toc162983199 \h </w:instrText>
            </w:r>
            <w:r>
              <w:rPr>
                <w:noProof/>
                <w:webHidden/>
              </w:rPr>
            </w:r>
            <w:r>
              <w:rPr>
                <w:noProof/>
                <w:webHidden/>
              </w:rPr>
              <w:fldChar w:fldCharType="separate"/>
            </w:r>
            <w:r w:rsidR="0063084B">
              <w:rPr>
                <w:noProof/>
                <w:webHidden/>
              </w:rPr>
              <w:t>6</w:t>
            </w:r>
            <w:r>
              <w:rPr>
                <w:noProof/>
                <w:webHidden/>
              </w:rPr>
              <w:fldChar w:fldCharType="end"/>
            </w:r>
          </w:hyperlink>
        </w:p>
        <w:p w14:paraId="6646D215" w14:textId="1126CD30" w:rsidR="007A272B" w:rsidRDefault="007A272B">
          <w:pPr>
            <w:pStyle w:val="TOC2"/>
            <w:tabs>
              <w:tab w:val="right" w:leader="dot" w:pos="9926"/>
            </w:tabs>
            <w:rPr>
              <w:rFonts w:cstheme="minorBidi"/>
              <w:noProof/>
              <w:kern w:val="2"/>
              <w:sz w:val="24"/>
              <w:szCs w:val="24"/>
              <w14:ligatures w14:val="standardContextual"/>
            </w:rPr>
          </w:pPr>
          <w:hyperlink w:anchor="_Toc162983200" w:history="1">
            <w:r w:rsidRPr="00587882">
              <w:rPr>
                <w:rStyle w:val="Hyperlink"/>
                <w:noProof/>
              </w:rPr>
              <w:t>Navigation</w:t>
            </w:r>
            <w:r>
              <w:rPr>
                <w:noProof/>
                <w:webHidden/>
              </w:rPr>
              <w:tab/>
            </w:r>
            <w:r>
              <w:rPr>
                <w:noProof/>
                <w:webHidden/>
              </w:rPr>
              <w:fldChar w:fldCharType="begin"/>
            </w:r>
            <w:r>
              <w:rPr>
                <w:noProof/>
                <w:webHidden/>
              </w:rPr>
              <w:instrText xml:space="preserve"> PAGEREF _Toc162983200 \h </w:instrText>
            </w:r>
            <w:r>
              <w:rPr>
                <w:noProof/>
                <w:webHidden/>
              </w:rPr>
            </w:r>
            <w:r>
              <w:rPr>
                <w:noProof/>
                <w:webHidden/>
              </w:rPr>
              <w:fldChar w:fldCharType="separate"/>
            </w:r>
            <w:r w:rsidR="0063084B">
              <w:rPr>
                <w:noProof/>
                <w:webHidden/>
              </w:rPr>
              <w:t>7</w:t>
            </w:r>
            <w:r>
              <w:rPr>
                <w:noProof/>
                <w:webHidden/>
              </w:rPr>
              <w:fldChar w:fldCharType="end"/>
            </w:r>
          </w:hyperlink>
        </w:p>
        <w:p w14:paraId="45F65E73" w14:textId="739EDC5C" w:rsidR="007A272B" w:rsidRDefault="007A272B">
          <w:pPr>
            <w:pStyle w:val="TOC2"/>
            <w:tabs>
              <w:tab w:val="right" w:leader="dot" w:pos="9926"/>
            </w:tabs>
            <w:rPr>
              <w:rFonts w:cstheme="minorBidi"/>
              <w:noProof/>
              <w:kern w:val="2"/>
              <w:sz w:val="24"/>
              <w:szCs w:val="24"/>
              <w14:ligatures w14:val="standardContextual"/>
            </w:rPr>
          </w:pPr>
          <w:hyperlink w:anchor="_Toc162983201" w:history="1">
            <w:r w:rsidRPr="00587882">
              <w:rPr>
                <w:rStyle w:val="Hyperlink"/>
                <w:noProof/>
              </w:rPr>
              <w:t>Modules</w:t>
            </w:r>
            <w:r>
              <w:rPr>
                <w:noProof/>
                <w:webHidden/>
              </w:rPr>
              <w:tab/>
            </w:r>
            <w:r>
              <w:rPr>
                <w:noProof/>
                <w:webHidden/>
              </w:rPr>
              <w:fldChar w:fldCharType="begin"/>
            </w:r>
            <w:r>
              <w:rPr>
                <w:noProof/>
                <w:webHidden/>
              </w:rPr>
              <w:instrText xml:space="preserve"> PAGEREF _Toc162983201 \h </w:instrText>
            </w:r>
            <w:r>
              <w:rPr>
                <w:noProof/>
                <w:webHidden/>
              </w:rPr>
            </w:r>
            <w:r>
              <w:rPr>
                <w:noProof/>
                <w:webHidden/>
              </w:rPr>
              <w:fldChar w:fldCharType="separate"/>
            </w:r>
            <w:r w:rsidR="0063084B">
              <w:rPr>
                <w:noProof/>
                <w:webHidden/>
              </w:rPr>
              <w:t>8</w:t>
            </w:r>
            <w:r>
              <w:rPr>
                <w:noProof/>
                <w:webHidden/>
              </w:rPr>
              <w:fldChar w:fldCharType="end"/>
            </w:r>
          </w:hyperlink>
        </w:p>
        <w:p w14:paraId="17922E0F" w14:textId="20F97704" w:rsidR="007A272B" w:rsidRDefault="007A272B">
          <w:pPr>
            <w:pStyle w:val="TOC3"/>
            <w:tabs>
              <w:tab w:val="right" w:leader="dot" w:pos="9926"/>
            </w:tabs>
            <w:rPr>
              <w:rFonts w:cstheme="minorBidi"/>
              <w:noProof/>
              <w:kern w:val="2"/>
              <w:sz w:val="24"/>
              <w:szCs w:val="24"/>
              <w14:ligatures w14:val="standardContextual"/>
            </w:rPr>
          </w:pPr>
          <w:hyperlink w:anchor="_Toc162983202" w:history="1">
            <w:r w:rsidRPr="00587882">
              <w:rPr>
                <w:rStyle w:val="Hyperlink"/>
                <w:noProof/>
              </w:rPr>
              <w:t>Apps</w:t>
            </w:r>
            <w:r>
              <w:rPr>
                <w:noProof/>
                <w:webHidden/>
              </w:rPr>
              <w:tab/>
            </w:r>
            <w:r>
              <w:rPr>
                <w:noProof/>
                <w:webHidden/>
              </w:rPr>
              <w:fldChar w:fldCharType="begin"/>
            </w:r>
            <w:r>
              <w:rPr>
                <w:noProof/>
                <w:webHidden/>
              </w:rPr>
              <w:instrText xml:space="preserve"> PAGEREF _Toc162983202 \h </w:instrText>
            </w:r>
            <w:r>
              <w:rPr>
                <w:noProof/>
                <w:webHidden/>
              </w:rPr>
            </w:r>
            <w:r>
              <w:rPr>
                <w:noProof/>
                <w:webHidden/>
              </w:rPr>
              <w:fldChar w:fldCharType="separate"/>
            </w:r>
            <w:r w:rsidR="0063084B">
              <w:rPr>
                <w:noProof/>
                <w:webHidden/>
              </w:rPr>
              <w:t>8</w:t>
            </w:r>
            <w:r>
              <w:rPr>
                <w:noProof/>
                <w:webHidden/>
              </w:rPr>
              <w:fldChar w:fldCharType="end"/>
            </w:r>
          </w:hyperlink>
        </w:p>
        <w:p w14:paraId="5DFDA57A" w14:textId="44C107B5" w:rsidR="007A272B" w:rsidRDefault="007A272B">
          <w:pPr>
            <w:pStyle w:val="TOC3"/>
            <w:tabs>
              <w:tab w:val="right" w:leader="dot" w:pos="9926"/>
            </w:tabs>
            <w:rPr>
              <w:rFonts w:cstheme="minorBidi"/>
              <w:noProof/>
              <w:kern w:val="2"/>
              <w:sz w:val="24"/>
              <w:szCs w:val="24"/>
              <w14:ligatures w14:val="standardContextual"/>
            </w:rPr>
          </w:pPr>
          <w:hyperlink w:anchor="_Toc162983203" w:history="1">
            <w:r w:rsidRPr="00587882">
              <w:rPr>
                <w:rStyle w:val="Hyperlink"/>
                <w:noProof/>
              </w:rPr>
              <w:t>Displays</w:t>
            </w:r>
            <w:r>
              <w:rPr>
                <w:noProof/>
                <w:webHidden/>
              </w:rPr>
              <w:tab/>
            </w:r>
            <w:r>
              <w:rPr>
                <w:noProof/>
                <w:webHidden/>
              </w:rPr>
              <w:fldChar w:fldCharType="begin"/>
            </w:r>
            <w:r>
              <w:rPr>
                <w:noProof/>
                <w:webHidden/>
              </w:rPr>
              <w:instrText xml:space="preserve"> PAGEREF _Toc162983203 \h </w:instrText>
            </w:r>
            <w:r>
              <w:rPr>
                <w:noProof/>
                <w:webHidden/>
              </w:rPr>
            </w:r>
            <w:r>
              <w:rPr>
                <w:noProof/>
                <w:webHidden/>
              </w:rPr>
              <w:fldChar w:fldCharType="separate"/>
            </w:r>
            <w:r w:rsidR="0063084B">
              <w:rPr>
                <w:noProof/>
                <w:webHidden/>
              </w:rPr>
              <w:t>22</w:t>
            </w:r>
            <w:r>
              <w:rPr>
                <w:noProof/>
                <w:webHidden/>
              </w:rPr>
              <w:fldChar w:fldCharType="end"/>
            </w:r>
          </w:hyperlink>
        </w:p>
        <w:p w14:paraId="66C223B7" w14:textId="1DAEF486" w:rsidR="007A272B" w:rsidRDefault="007A272B">
          <w:pPr>
            <w:pStyle w:val="TOC3"/>
            <w:tabs>
              <w:tab w:val="right" w:leader="dot" w:pos="9926"/>
            </w:tabs>
            <w:rPr>
              <w:rFonts w:cstheme="minorBidi"/>
              <w:noProof/>
              <w:kern w:val="2"/>
              <w:sz w:val="24"/>
              <w:szCs w:val="24"/>
              <w14:ligatures w14:val="standardContextual"/>
            </w:rPr>
          </w:pPr>
          <w:hyperlink w:anchor="_Toc162983204" w:history="1">
            <w:r w:rsidRPr="00587882">
              <w:rPr>
                <w:rStyle w:val="Hyperlink"/>
                <w:noProof/>
              </w:rPr>
              <w:t>Folders</w:t>
            </w:r>
            <w:r>
              <w:rPr>
                <w:noProof/>
                <w:webHidden/>
              </w:rPr>
              <w:tab/>
            </w:r>
            <w:r>
              <w:rPr>
                <w:noProof/>
                <w:webHidden/>
              </w:rPr>
              <w:fldChar w:fldCharType="begin"/>
            </w:r>
            <w:r>
              <w:rPr>
                <w:noProof/>
                <w:webHidden/>
              </w:rPr>
              <w:instrText xml:space="preserve"> PAGEREF _Toc162983204 \h </w:instrText>
            </w:r>
            <w:r>
              <w:rPr>
                <w:noProof/>
                <w:webHidden/>
              </w:rPr>
            </w:r>
            <w:r>
              <w:rPr>
                <w:noProof/>
                <w:webHidden/>
              </w:rPr>
              <w:fldChar w:fldCharType="separate"/>
            </w:r>
            <w:r w:rsidR="0063084B">
              <w:rPr>
                <w:noProof/>
                <w:webHidden/>
              </w:rPr>
              <w:t>26</w:t>
            </w:r>
            <w:r>
              <w:rPr>
                <w:noProof/>
                <w:webHidden/>
              </w:rPr>
              <w:fldChar w:fldCharType="end"/>
            </w:r>
          </w:hyperlink>
        </w:p>
        <w:p w14:paraId="40E120FC" w14:textId="5A0D169B" w:rsidR="007A272B" w:rsidRDefault="007A272B">
          <w:pPr>
            <w:pStyle w:val="TOC3"/>
            <w:tabs>
              <w:tab w:val="right" w:leader="dot" w:pos="9926"/>
            </w:tabs>
            <w:rPr>
              <w:rFonts w:cstheme="minorBidi"/>
              <w:noProof/>
              <w:kern w:val="2"/>
              <w:sz w:val="24"/>
              <w:szCs w:val="24"/>
              <w14:ligatures w14:val="standardContextual"/>
            </w:rPr>
          </w:pPr>
          <w:hyperlink w:anchor="_Toc162983205" w:history="1">
            <w:r w:rsidRPr="00587882">
              <w:rPr>
                <w:rStyle w:val="Hyperlink"/>
                <w:noProof/>
              </w:rPr>
              <w:t>Files</w:t>
            </w:r>
            <w:r>
              <w:rPr>
                <w:noProof/>
                <w:webHidden/>
              </w:rPr>
              <w:tab/>
            </w:r>
            <w:r>
              <w:rPr>
                <w:noProof/>
                <w:webHidden/>
              </w:rPr>
              <w:fldChar w:fldCharType="begin"/>
            </w:r>
            <w:r>
              <w:rPr>
                <w:noProof/>
                <w:webHidden/>
              </w:rPr>
              <w:instrText xml:space="preserve"> PAGEREF _Toc162983205 \h </w:instrText>
            </w:r>
            <w:r>
              <w:rPr>
                <w:noProof/>
                <w:webHidden/>
              </w:rPr>
            </w:r>
            <w:r>
              <w:rPr>
                <w:noProof/>
                <w:webHidden/>
              </w:rPr>
              <w:fldChar w:fldCharType="separate"/>
            </w:r>
            <w:r w:rsidR="0063084B">
              <w:rPr>
                <w:noProof/>
                <w:webHidden/>
              </w:rPr>
              <w:t>29</w:t>
            </w:r>
            <w:r>
              <w:rPr>
                <w:noProof/>
                <w:webHidden/>
              </w:rPr>
              <w:fldChar w:fldCharType="end"/>
            </w:r>
          </w:hyperlink>
        </w:p>
        <w:p w14:paraId="17BB46E8" w14:textId="19F1EA3F" w:rsidR="007A272B" w:rsidRDefault="007A272B">
          <w:pPr>
            <w:pStyle w:val="TOC3"/>
            <w:tabs>
              <w:tab w:val="right" w:leader="dot" w:pos="9926"/>
            </w:tabs>
            <w:rPr>
              <w:rFonts w:cstheme="minorBidi"/>
              <w:noProof/>
              <w:kern w:val="2"/>
              <w:sz w:val="24"/>
              <w:szCs w:val="24"/>
              <w14:ligatures w14:val="standardContextual"/>
            </w:rPr>
          </w:pPr>
          <w:hyperlink w:anchor="_Toc162983206" w:history="1">
            <w:r w:rsidRPr="00587882">
              <w:rPr>
                <w:rStyle w:val="Hyperlink"/>
                <w:noProof/>
              </w:rPr>
              <w:t>Galleries</w:t>
            </w:r>
            <w:r>
              <w:rPr>
                <w:noProof/>
                <w:webHidden/>
              </w:rPr>
              <w:tab/>
            </w:r>
            <w:r>
              <w:rPr>
                <w:noProof/>
                <w:webHidden/>
              </w:rPr>
              <w:fldChar w:fldCharType="begin"/>
            </w:r>
            <w:r>
              <w:rPr>
                <w:noProof/>
                <w:webHidden/>
              </w:rPr>
              <w:instrText xml:space="preserve"> PAGEREF _Toc162983206 \h </w:instrText>
            </w:r>
            <w:r>
              <w:rPr>
                <w:noProof/>
                <w:webHidden/>
              </w:rPr>
            </w:r>
            <w:r>
              <w:rPr>
                <w:noProof/>
                <w:webHidden/>
              </w:rPr>
              <w:fldChar w:fldCharType="separate"/>
            </w:r>
            <w:r w:rsidR="0063084B">
              <w:rPr>
                <w:noProof/>
                <w:webHidden/>
              </w:rPr>
              <w:t>30</w:t>
            </w:r>
            <w:r>
              <w:rPr>
                <w:noProof/>
                <w:webHidden/>
              </w:rPr>
              <w:fldChar w:fldCharType="end"/>
            </w:r>
          </w:hyperlink>
        </w:p>
        <w:p w14:paraId="069BE037" w14:textId="4BEE1B69" w:rsidR="007A272B" w:rsidRDefault="007A272B">
          <w:pPr>
            <w:pStyle w:val="TOC3"/>
            <w:tabs>
              <w:tab w:val="right" w:leader="dot" w:pos="9926"/>
            </w:tabs>
            <w:rPr>
              <w:rFonts w:cstheme="minorBidi"/>
              <w:noProof/>
              <w:kern w:val="2"/>
              <w:sz w:val="24"/>
              <w:szCs w:val="24"/>
              <w14:ligatures w14:val="standardContextual"/>
            </w:rPr>
          </w:pPr>
          <w:hyperlink w:anchor="_Toc162983207" w:history="1">
            <w:r w:rsidRPr="00587882">
              <w:rPr>
                <w:rStyle w:val="Hyperlink"/>
                <w:noProof/>
              </w:rPr>
              <w:t>Sheets</w:t>
            </w:r>
            <w:r>
              <w:rPr>
                <w:noProof/>
                <w:webHidden/>
              </w:rPr>
              <w:tab/>
            </w:r>
            <w:r>
              <w:rPr>
                <w:noProof/>
                <w:webHidden/>
              </w:rPr>
              <w:fldChar w:fldCharType="begin"/>
            </w:r>
            <w:r>
              <w:rPr>
                <w:noProof/>
                <w:webHidden/>
              </w:rPr>
              <w:instrText xml:space="preserve"> PAGEREF _Toc162983207 \h </w:instrText>
            </w:r>
            <w:r>
              <w:rPr>
                <w:noProof/>
                <w:webHidden/>
              </w:rPr>
            </w:r>
            <w:r>
              <w:rPr>
                <w:noProof/>
                <w:webHidden/>
              </w:rPr>
              <w:fldChar w:fldCharType="separate"/>
            </w:r>
            <w:r w:rsidR="0063084B">
              <w:rPr>
                <w:noProof/>
                <w:webHidden/>
              </w:rPr>
              <w:t>32</w:t>
            </w:r>
            <w:r>
              <w:rPr>
                <w:noProof/>
                <w:webHidden/>
              </w:rPr>
              <w:fldChar w:fldCharType="end"/>
            </w:r>
          </w:hyperlink>
        </w:p>
        <w:p w14:paraId="24F55EB8" w14:textId="418912B7" w:rsidR="007A272B" w:rsidRDefault="007A272B">
          <w:pPr>
            <w:pStyle w:val="TOC3"/>
            <w:tabs>
              <w:tab w:val="right" w:leader="dot" w:pos="9926"/>
            </w:tabs>
            <w:rPr>
              <w:rFonts w:cstheme="minorBidi"/>
              <w:noProof/>
              <w:kern w:val="2"/>
              <w:sz w:val="24"/>
              <w:szCs w:val="24"/>
              <w14:ligatures w14:val="standardContextual"/>
            </w:rPr>
          </w:pPr>
          <w:hyperlink w:anchor="_Toc162983208" w:history="1">
            <w:r w:rsidRPr="00587882">
              <w:rPr>
                <w:rStyle w:val="Hyperlink"/>
                <w:noProof/>
              </w:rPr>
              <w:t>Users</w:t>
            </w:r>
            <w:r>
              <w:rPr>
                <w:noProof/>
                <w:webHidden/>
              </w:rPr>
              <w:tab/>
            </w:r>
            <w:r>
              <w:rPr>
                <w:noProof/>
                <w:webHidden/>
              </w:rPr>
              <w:fldChar w:fldCharType="begin"/>
            </w:r>
            <w:r>
              <w:rPr>
                <w:noProof/>
                <w:webHidden/>
              </w:rPr>
              <w:instrText xml:space="preserve"> PAGEREF _Toc162983208 \h </w:instrText>
            </w:r>
            <w:r>
              <w:rPr>
                <w:noProof/>
                <w:webHidden/>
              </w:rPr>
            </w:r>
            <w:r>
              <w:rPr>
                <w:noProof/>
                <w:webHidden/>
              </w:rPr>
              <w:fldChar w:fldCharType="separate"/>
            </w:r>
            <w:r w:rsidR="0063084B">
              <w:rPr>
                <w:noProof/>
                <w:webHidden/>
              </w:rPr>
              <w:t>34</w:t>
            </w:r>
            <w:r>
              <w:rPr>
                <w:noProof/>
                <w:webHidden/>
              </w:rPr>
              <w:fldChar w:fldCharType="end"/>
            </w:r>
          </w:hyperlink>
        </w:p>
        <w:p w14:paraId="743F9048" w14:textId="09BC97CF" w:rsidR="007A272B" w:rsidRDefault="007A272B">
          <w:pPr>
            <w:pStyle w:val="TOC3"/>
            <w:tabs>
              <w:tab w:val="right" w:leader="dot" w:pos="9926"/>
            </w:tabs>
            <w:rPr>
              <w:rFonts w:cstheme="minorBidi"/>
              <w:noProof/>
              <w:kern w:val="2"/>
              <w:sz w:val="24"/>
              <w:szCs w:val="24"/>
              <w14:ligatures w14:val="standardContextual"/>
            </w:rPr>
          </w:pPr>
          <w:hyperlink w:anchor="_Toc162983209" w:history="1">
            <w:r w:rsidRPr="00587882">
              <w:rPr>
                <w:rStyle w:val="Hyperlink"/>
                <w:noProof/>
                <w:highlight w:val="yellow"/>
              </w:rPr>
              <w:t>Logs</w:t>
            </w:r>
            <w:r>
              <w:rPr>
                <w:noProof/>
                <w:webHidden/>
              </w:rPr>
              <w:tab/>
            </w:r>
            <w:r>
              <w:rPr>
                <w:noProof/>
                <w:webHidden/>
              </w:rPr>
              <w:fldChar w:fldCharType="begin"/>
            </w:r>
            <w:r>
              <w:rPr>
                <w:noProof/>
                <w:webHidden/>
              </w:rPr>
              <w:instrText xml:space="preserve"> PAGEREF _Toc162983209 \h </w:instrText>
            </w:r>
            <w:r>
              <w:rPr>
                <w:noProof/>
                <w:webHidden/>
              </w:rPr>
            </w:r>
            <w:r>
              <w:rPr>
                <w:noProof/>
                <w:webHidden/>
              </w:rPr>
              <w:fldChar w:fldCharType="separate"/>
            </w:r>
            <w:r w:rsidR="0063084B">
              <w:rPr>
                <w:noProof/>
                <w:webHidden/>
              </w:rPr>
              <w:t>37</w:t>
            </w:r>
            <w:r>
              <w:rPr>
                <w:noProof/>
                <w:webHidden/>
              </w:rPr>
              <w:fldChar w:fldCharType="end"/>
            </w:r>
          </w:hyperlink>
        </w:p>
        <w:p w14:paraId="458F1962" w14:textId="7EF1FC05" w:rsidR="007A272B" w:rsidRDefault="007A272B">
          <w:pPr>
            <w:pStyle w:val="TOC1"/>
            <w:tabs>
              <w:tab w:val="right" w:leader="dot" w:pos="9926"/>
            </w:tabs>
            <w:rPr>
              <w:rFonts w:cstheme="minorBidi"/>
              <w:noProof/>
              <w:kern w:val="2"/>
              <w:sz w:val="24"/>
              <w:szCs w:val="24"/>
              <w14:ligatures w14:val="standardContextual"/>
            </w:rPr>
          </w:pPr>
          <w:hyperlink w:anchor="_Toc162983210" w:history="1">
            <w:r w:rsidRPr="00587882">
              <w:rPr>
                <w:rStyle w:val="Hyperlink"/>
                <w:noProof/>
              </w:rPr>
              <w:t>Planning Applications for Signage</w:t>
            </w:r>
            <w:r>
              <w:rPr>
                <w:noProof/>
                <w:webHidden/>
              </w:rPr>
              <w:tab/>
            </w:r>
            <w:r>
              <w:rPr>
                <w:noProof/>
                <w:webHidden/>
              </w:rPr>
              <w:fldChar w:fldCharType="begin"/>
            </w:r>
            <w:r>
              <w:rPr>
                <w:noProof/>
                <w:webHidden/>
              </w:rPr>
              <w:instrText xml:space="preserve"> PAGEREF _Toc162983210 \h </w:instrText>
            </w:r>
            <w:r>
              <w:rPr>
                <w:noProof/>
                <w:webHidden/>
              </w:rPr>
            </w:r>
            <w:r>
              <w:rPr>
                <w:noProof/>
                <w:webHidden/>
              </w:rPr>
              <w:fldChar w:fldCharType="separate"/>
            </w:r>
            <w:r w:rsidR="0063084B">
              <w:rPr>
                <w:noProof/>
                <w:webHidden/>
              </w:rPr>
              <w:t>38</w:t>
            </w:r>
            <w:r>
              <w:rPr>
                <w:noProof/>
                <w:webHidden/>
              </w:rPr>
              <w:fldChar w:fldCharType="end"/>
            </w:r>
          </w:hyperlink>
        </w:p>
        <w:p w14:paraId="1DCDAEED" w14:textId="4EBFC2C6" w:rsidR="007A272B" w:rsidRDefault="007A272B">
          <w:pPr>
            <w:pStyle w:val="TOC2"/>
            <w:tabs>
              <w:tab w:val="right" w:leader="dot" w:pos="9926"/>
            </w:tabs>
            <w:rPr>
              <w:rFonts w:cstheme="minorBidi"/>
              <w:noProof/>
              <w:kern w:val="2"/>
              <w:sz w:val="24"/>
              <w:szCs w:val="24"/>
              <w14:ligatures w14:val="standardContextual"/>
            </w:rPr>
          </w:pPr>
          <w:hyperlink w:anchor="_Toc162983211" w:history="1">
            <w:r w:rsidRPr="00587882">
              <w:rPr>
                <w:rStyle w:val="Hyperlink"/>
                <w:noProof/>
              </w:rPr>
              <w:t>Planning your Content</w:t>
            </w:r>
            <w:r>
              <w:rPr>
                <w:noProof/>
                <w:webHidden/>
              </w:rPr>
              <w:tab/>
            </w:r>
            <w:r>
              <w:rPr>
                <w:noProof/>
                <w:webHidden/>
              </w:rPr>
              <w:fldChar w:fldCharType="begin"/>
            </w:r>
            <w:r>
              <w:rPr>
                <w:noProof/>
                <w:webHidden/>
              </w:rPr>
              <w:instrText xml:space="preserve"> PAGEREF _Toc162983211 \h </w:instrText>
            </w:r>
            <w:r>
              <w:rPr>
                <w:noProof/>
                <w:webHidden/>
              </w:rPr>
            </w:r>
            <w:r>
              <w:rPr>
                <w:noProof/>
                <w:webHidden/>
              </w:rPr>
              <w:fldChar w:fldCharType="separate"/>
            </w:r>
            <w:r w:rsidR="0063084B">
              <w:rPr>
                <w:noProof/>
                <w:webHidden/>
              </w:rPr>
              <w:t>38</w:t>
            </w:r>
            <w:r>
              <w:rPr>
                <w:noProof/>
                <w:webHidden/>
              </w:rPr>
              <w:fldChar w:fldCharType="end"/>
            </w:r>
          </w:hyperlink>
        </w:p>
        <w:p w14:paraId="76BC8A45" w14:textId="6CEAA855" w:rsidR="007A272B" w:rsidRDefault="007A272B">
          <w:pPr>
            <w:pStyle w:val="TOC3"/>
            <w:tabs>
              <w:tab w:val="right" w:leader="dot" w:pos="9926"/>
            </w:tabs>
            <w:rPr>
              <w:rFonts w:cstheme="minorBidi"/>
              <w:noProof/>
              <w:kern w:val="2"/>
              <w:sz w:val="24"/>
              <w:szCs w:val="24"/>
              <w14:ligatures w14:val="standardContextual"/>
            </w:rPr>
          </w:pPr>
          <w:hyperlink w:anchor="_Toc162983212" w:history="1">
            <w:r w:rsidRPr="00587882">
              <w:rPr>
                <w:rStyle w:val="Hyperlink"/>
                <w:noProof/>
              </w:rPr>
              <w:t>Consideration for Device Playback:</w:t>
            </w:r>
            <w:r>
              <w:rPr>
                <w:noProof/>
                <w:webHidden/>
              </w:rPr>
              <w:tab/>
            </w:r>
            <w:r>
              <w:rPr>
                <w:noProof/>
                <w:webHidden/>
              </w:rPr>
              <w:fldChar w:fldCharType="begin"/>
            </w:r>
            <w:r>
              <w:rPr>
                <w:noProof/>
                <w:webHidden/>
              </w:rPr>
              <w:instrText xml:space="preserve"> PAGEREF _Toc162983212 \h </w:instrText>
            </w:r>
            <w:r>
              <w:rPr>
                <w:noProof/>
                <w:webHidden/>
              </w:rPr>
            </w:r>
            <w:r>
              <w:rPr>
                <w:noProof/>
                <w:webHidden/>
              </w:rPr>
              <w:fldChar w:fldCharType="separate"/>
            </w:r>
            <w:r w:rsidR="0063084B">
              <w:rPr>
                <w:noProof/>
                <w:webHidden/>
              </w:rPr>
              <w:t>38</w:t>
            </w:r>
            <w:r>
              <w:rPr>
                <w:noProof/>
                <w:webHidden/>
              </w:rPr>
              <w:fldChar w:fldCharType="end"/>
            </w:r>
          </w:hyperlink>
        </w:p>
        <w:p w14:paraId="3A11608B" w14:textId="5DFFFC58" w:rsidR="007A272B" w:rsidRDefault="007A272B">
          <w:pPr>
            <w:pStyle w:val="TOC1"/>
            <w:tabs>
              <w:tab w:val="right" w:leader="dot" w:pos="9926"/>
            </w:tabs>
            <w:rPr>
              <w:rFonts w:cstheme="minorBidi"/>
              <w:noProof/>
              <w:kern w:val="2"/>
              <w:sz w:val="24"/>
              <w:szCs w:val="24"/>
              <w14:ligatures w14:val="standardContextual"/>
            </w:rPr>
          </w:pPr>
          <w:hyperlink w:anchor="_Toc162983213" w:history="1">
            <w:r w:rsidRPr="00587882">
              <w:rPr>
                <w:rStyle w:val="Hyperlink"/>
                <w:noProof/>
              </w:rPr>
              <w:t>Building Applications for Signage</w:t>
            </w:r>
            <w:r>
              <w:rPr>
                <w:noProof/>
                <w:webHidden/>
              </w:rPr>
              <w:tab/>
            </w:r>
            <w:r>
              <w:rPr>
                <w:noProof/>
                <w:webHidden/>
              </w:rPr>
              <w:fldChar w:fldCharType="begin"/>
            </w:r>
            <w:r>
              <w:rPr>
                <w:noProof/>
                <w:webHidden/>
              </w:rPr>
              <w:instrText xml:space="preserve"> PAGEREF _Toc162983213 \h </w:instrText>
            </w:r>
            <w:r>
              <w:rPr>
                <w:noProof/>
                <w:webHidden/>
              </w:rPr>
            </w:r>
            <w:r>
              <w:rPr>
                <w:noProof/>
                <w:webHidden/>
              </w:rPr>
              <w:fldChar w:fldCharType="separate"/>
            </w:r>
            <w:r w:rsidR="0063084B">
              <w:rPr>
                <w:noProof/>
                <w:webHidden/>
              </w:rPr>
              <w:t>43</w:t>
            </w:r>
            <w:r>
              <w:rPr>
                <w:noProof/>
                <w:webHidden/>
              </w:rPr>
              <w:fldChar w:fldCharType="end"/>
            </w:r>
          </w:hyperlink>
        </w:p>
        <w:p w14:paraId="47B1887E" w14:textId="23ABF90C" w:rsidR="007A272B" w:rsidRDefault="007A272B">
          <w:pPr>
            <w:pStyle w:val="TOC3"/>
            <w:tabs>
              <w:tab w:val="right" w:leader="dot" w:pos="9926"/>
            </w:tabs>
            <w:rPr>
              <w:rFonts w:cstheme="minorBidi"/>
              <w:noProof/>
              <w:kern w:val="2"/>
              <w:sz w:val="24"/>
              <w:szCs w:val="24"/>
              <w14:ligatures w14:val="standardContextual"/>
            </w:rPr>
          </w:pPr>
          <w:hyperlink w:anchor="_Toc162983214" w:history="1">
            <w:r w:rsidRPr="00587882">
              <w:rPr>
                <w:rStyle w:val="Hyperlink"/>
                <w:noProof/>
              </w:rPr>
              <w:t>Training Exercise 1: Building an Advertising and Welcome Screen</w:t>
            </w:r>
            <w:r>
              <w:rPr>
                <w:noProof/>
                <w:webHidden/>
              </w:rPr>
              <w:tab/>
            </w:r>
            <w:r>
              <w:rPr>
                <w:noProof/>
                <w:webHidden/>
              </w:rPr>
              <w:fldChar w:fldCharType="begin"/>
            </w:r>
            <w:r>
              <w:rPr>
                <w:noProof/>
                <w:webHidden/>
              </w:rPr>
              <w:instrText xml:space="preserve"> PAGEREF _Toc162983214 \h </w:instrText>
            </w:r>
            <w:r>
              <w:rPr>
                <w:noProof/>
                <w:webHidden/>
              </w:rPr>
            </w:r>
            <w:r>
              <w:rPr>
                <w:noProof/>
                <w:webHidden/>
              </w:rPr>
              <w:fldChar w:fldCharType="separate"/>
            </w:r>
            <w:r w:rsidR="0063084B">
              <w:rPr>
                <w:noProof/>
                <w:webHidden/>
              </w:rPr>
              <w:t>45</w:t>
            </w:r>
            <w:r>
              <w:rPr>
                <w:noProof/>
                <w:webHidden/>
              </w:rPr>
              <w:fldChar w:fldCharType="end"/>
            </w:r>
          </w:hyperlink>
        </w:p>
        <w:p w14:paraId="00CE1501" w14:textId="59E69C38" w:rsidR="007A272B" w:rsidRDefault="007A272B">
          <w:pPr>
            <w:pStyle w:val="TOC3"/>
            <w:tabs>
              <w:tab w:val="right" w:leader="dot" w:pos="9926"/>
            </w:tabs>
            <w:rPr>
              <w:rFonts w:cstheme="minorBidi"/>
              <w:noProof/>
              <w:kern w:val="2"/>
              <w:sz w:val="24"/>
              <w:szCs w:val="24"/>
              <w14:ligatures w14:val="standardContextual"/>
            </w:rPr>
          </w:pPr>
          <w:hyperlink w:anchor="_Toc162983215" w:history="1">
            <w:r w:rsidRPr="00587882">
              <w:rPr>
                <w:rStyle w:val="Hyperlink"/>
                <w:noProof/>
              </w:rPr>
              <w:t>Training Exercise 2: Building a Shared Branding Folder and a Default Backround Screen</w:t>
            </w:r>
            <w:r>
              <w:rPr>
                <w:noProof/>
                <w:webHidden/>
              </w:rPr>
              <w:tab/>
            </w:r>
            <w:r>
              <w:rPr>
                <w:noProof/>
                <w:webHidden/>
              </w:rPr>
              <w:fldChar w:fldCharType="begin"/>
            </w:r>
            <w:r>
              <w:rPr>
                <w:noProof/>
                <w:webHidden/>
              </w:rPr>
              <w:instrText xml:space="preserve"> PAGEREF _Toc162983215 \h </w:instrText>
            </w:r>
            <w:r>
              <w:rPr>
                <w:noProof/>
                <w:webHidden/>
              </w:rPr>
            </w:r>
            <w:r>
              <w:rPr>
                <w:noProof/>
                <w:webHidden/>
              </w:rPr>
              <w:fldChar w:fldCharType="separate"/>
            </w:r>
            <w:r w:rsidR="0063084B">
              <w:rPr>
                <w:noProof/>
                <w:webHidden/>
              </w:rPr>
              <w:t>54</w:t>
            </w:r>
            <w:r>
              <w:rPr>
                <w:noProof/>
                <w:webHidden/>
              </w:rPr>
              <w:fldChar w:fldCharType="end"/>
            </w:r>
          </w:hyperlink>
        </w:p>
        <w:p w14:paraId="7D0888EC" w14:textId="54DCD781" w:rsidR="007A272B" w:rsidRDefault="007A272B">
          <w:pPr>
            <w:pStyle w:val="TOC3"/>
            <w:tabs>
              <w:tab w:val="right" w:leader="dot" w:pos="9926"/>
            </w:tabs>
            <w:rPr>
              <w:rFonts w:cstheme="minorBidi"/>
              <w:noProof/>
              <w:kern w:val="2"/>
              <w:sz w:val="24"/>
              <w:szCs w:val="24"/>
              <w14:ligatures w14:val="standardContextual"/>
            </w:rPr>
          </w:pPr>
          <w:hyperlink w:anchor="_Toc162983216" w:history="1">
            <w:r w:rsidRPr="00587882">
              <w:rPr>
                <w:rStyle w:val="Hyperlink"/>
                <w:noProof/>
              </w:rPr>
              <w:t>Training Exercise 3: Building an Information Screen</w:t>
            </w:r>
            <w:r>
              <w:rPr>
                <w:noProof/>
                <w:webHidden/>
              </w:rPr>
              <w:tab/>
            </w:r>
            <w:r>
              <w:rPr>
                <w:noProof/>
                <w:webHidden/>
              </w:rPr>
              <w:fldChar w:fldCharType="begin"/>
            </w:r>
            <w:r>
              <w:rPr>
                <w:noProof/>
                <w:webHidden/>
              </w:rPr>
              <w:instrText xml:space="preserve"> PAGEREF _Toc162983216 \h </w:instrText>
            </w:r>
            <w:r>
              <w:rPr>
                <w:noProof/>
                <w:webHidden/>
              </w:rPr>
            </w:r>
            <w:r>
              <w:rPr>
                <w:noProof/>
                <w:webHidden/>
              </w:rPr>
              <w:fldChar w:fldCharType="separate"/>
            </w:r>
            <w:r w:rsidR="0063084B">
              <w:rPr>
                <w:noProof/>
                <w:webHidden/>
              </w:rPr>
              <w:t>62</w:t>
            </w:r>
            <w:r>
              <w:rPr>
                <w:noProof/>
                <w:webHidden/>
              </w:rPr>
              <w:fldChar w:fldCharType="end"/>
            </w:r>
          </w:hyperlink>
        </w:p>
        <w:p w14:paraId="4B79C377" w14:textId="51A9D19D" w:rsidR="007A272B" w:rsidRDefault="007A272B">
          <w:pPr>
            <w:pStyle w:val="TOC3"/>
            <w:tabs>
              <w:tab w:val="right" w:leader="dot" w:pos="9926"/>
            </w:tabs>
            <w:rPr>
              <w:rFonts w:cstheme="minorBidi"/>
              <w:noProof/>
              <w:kern w:val="2"/>
              <w:sz w:val="24"/>
              <w:szCs w:val="24"/>
              <w14:ligatures w14:val="standardContextual"/>
            </w:rPr>
          </w:pPr>
          <w:hyperlink w:anchor="_Toc162983217" w:history="1">
            <w:r w:rsidRPr="00587882">
              <w:rPr>
                <w:rStyle w:val="Hyperlink"/>
                <w:noProof/>
              </w:rPr>
              <w:t>Training Exercise 4: Managing Content and Displays with Metadata</w:t>
            </w:r>
            <w:r>
              <w:rPr>
                <w:noProof/>
                <w:webHidden/>
              </w:rPr>
              <w:tab/>
            </w:r>
            <w:r>
              <w:rPr>
                <w:noProof/>
                <w:webHidden/>
              </w:rPr>
              <w:fldChar w:fldCharType="begin"/>
            </w:r>
            <w:r>
              <w:rPr>
                <w:noProof/>
                <w:webHidden/>
              </w:rPr>
              <w:instrText xml:space="preserve"> PAGEREF _Toc162983217 \h </w:instrText>
            </w:r>
            <w:r>
              <w:rPr>
                <w:noProof/>
                <w:webHidden/>
              </w:rPr>
            </w:r>
            <w:r>
              <w:rPr>
                <w:noProof/>
                <w:webHidden/>
              </w:rPr>
              <w:fldChar w:fldCharType="separate"/>
            </w:r>
            <w:r w:rsidR="0063084B">
              <w:rPr>
                <w:noProof/>
                <w:webHidden/>
              </w:rPr>
              <w:t>86</w:t>
            </w:r>
            <w:r>
              <w:rPr>
                <w:noProof/>
                <w:webHidden/>
              </w:rPr>
              <w:fldChar w:fldCharType="end"/>
            </w:r>
          </w:hyperlink>
        </w:p>
        <w:p w14:paraId="194C89AB" w14:textId="4BDF89AF" w:rsidR="007A272B" w:rsidRDefault="007A272B">
          <w:pPr>
            <w:pStyle w:val="TOC1"/>
            <w:tabs>
              <w:tab w:val="right" w:leader="dot" w:pos="9926"/>
            </w:tabs>
            <w:rPr>
              <w:rFonts w:cstheme="minorBidi"/>
              <w:noProof/>
              <w:kern w:val="2"/>
              <w:sz w:val="24"/>
              <w:szCs w:val="24"/>
              <w14:ligatures w14:val="standardContextual"/>
            </w:rPr>
          </w:pPr>
          <w:hyperlink w:anchor="_Toc162983218" w:history="1">
            <w:r w:rsidRPr="00587882">
              <w:rPr>
                <w:rStyle w:val="Hyperlink"/>
                <w:noProof/>
              </w:rPr>
              <w:t>Training Notes</w:t>
            </w:r>
            <w:r>
              <w:rPr>
                <w:noProof/>
                <w:webHidden/>
              </w:rPr>
              <w:tab/>
            </w:r>
            <w:r>
              <w:rPr>
                <w:noProof/>
                <w:webHidden/>
              </w:rPr>
              <w:fldChar w:fldCharType="begin"/>
            </w:r>
            <w:r>
              <w:rPr>
                <w:noProof/>
                <w:webHidden/>
              </w:rPr>
              <w:instrText xml:space="preserve"> PAGEREF _Toc162983218 \h </w:instrText>
            </w:r>
            <w:r>
              <w:rPr>
                <w:noProof/>
                <w:webHidden/>
              </w:rPr>
            </w:r>
            <w:r>
              <w:rPr>
                <w:noProof/>
                <w:webHidden/>
              </w:rPr>
              <w:fldChar w:fldCharType="separate"/>
            </w:r>
            <w:r w:rsidR="0063084B">
              <w:rPr>
                <w:noProof/>
                <w:webHidden/>
              </w:rPr>
              <w:t>96</w:t>
            </w:r>
            <w:r>
              <w:rPr>
                <w:noProof/>
                <w:webHidden/>
              </w:rPr>
              <w:fldChar w:fldCharType="end"/>
            </w:r>
          </w:hyperlink>
        </w:p>
        <w:p w14:paraId="284A2C01" w14:textId="15413DC5" w:rsidR="007A272B" w:rsidRDefault="007A272B">
          <w:pPr>
            <w:pStyle w:val="TOC1"/>
            <w:tabs>
              <w:tab w:val="right" w:leader="dot" w:pos="9926"/>
            </w:tabs>
            <w:rPr>
              <w:rFonts w:cstheme="minorBidi"/>
              <w:noProof/>
              <w:kern w:val="2"/>
              <w:sz w:val="24"/>
              <w:szCs w:val="24"/>
              <w14:ligatures w14:val="standardContextual"/>
            </w:rPr>
          </w:pPr>
          <w:hyperlink w:anchor="_Toc162983219" w:history="1">
            <w:r w:rsidRPr="00587882">
              <w:rPr>
                <w:rStyle w:val="Hyperlink"/>
                <w:rFonts w:eastAsiaTheme="majorEastAsia"/>
                <w:noProof/>
              </w:rPr>
              <w:t>Appendix: Ink Driver Installation Guides</w:t>
            </w:r>
            <w:r>
              <w:rPr>
                <w:noProof/>
                <w:webHidden/>
              </w:rPr>
              <w:tab/>
            </w:r>
            <w:r>
              <w:rPr>
                <w:noProof/>
                <w:webHidden/>
              </w:rPr>
              <w:fldChar w:fldCharType="begin"/>
            </w:r>
            <w:r>
              <w:rPr>
                <w:noProof/>
                <w:webHidden/>
              </w:rPr>
              <w:instrText xml:space="preserve"> PAGEREF _Toc162983219 \h </w:instrText>
            </w:r>
            <w:r>
              <w:rPr>
                <w:noProof/>
                <w:webHidden/>
              </w:rPr>
            </w:r>
            <w:r>
              <w:rPr>
                <w:noProof/>
                <w:webHidden/>
              </w:rPr>
              <w:fldChar w:fldCharType="separate"/>
            </w:r>
            <w:r w:rsidR="0063084B">
              <w:rPr>
                <w:noProof/>
                <w:webHidden/>
              </w:rPr>
              <w:t>98</w:t>
            </w:r>
            <w:r>
              <w:rPr>
                <w:noProof/>
                <w:webHidden/>
              </w:rPr>
              <w:fldChar w:fldCharType="end"/>
            </w:r>
          </w:hyperlink>
        </w:p>
        <w:p w14:paraId="4086F5C2" w14:textId="1E8CAA19" w:rsidR="007A272B" w:rsidRDefault="007A272B">
          <w:pPr>
            <w:pStyle w:val="TOC2"/>
            <w:tabs>
              <w:tab w:val="right" w:leader="dot" w:pos="9926"/>
            </w:tabs>
            <w:rPr>
              <w:rFonts w:cstheme="minorBidi"/>
              <w:noProof/>
              <w:kern w:val="2"/>
              <w:sz w:val="24"/>
              <w:szCs w:val="24"/>
              <w14:ligatures w14:val="standardContextual"/>
            </w:rPr>
          </w:pPr>
          <w:hyperlink w:anchor="_Toc162983220" w:history="1">
            <w:r w:rsidRPr="00587882">
              <w:rPr>
                <w:rStyle w:val="Hyperlink"/>
                <w:rFonts w:eastAsiaTheme="majorEastAsia"/>
                <w:noProof/>
              </w:rPr>
              <w:t xml:space="preserve">LG (WebOS 4.X) Driver Installation </w:t>
            </w:r>
            <w:r w:rsidRPr="00587882">
              <w:rPr>
                <w:rStyle w:val="Hyperlink"/>
                <w:noProof/>
              </w:rPr>
              <w:t>Display Preperation</w:t>
            </w:r>
            <w:r>
              <w:rPr>
                <w:noProof/>
                <w:webHidden/>
              </w:rPr>
              <w:tab/>
            </w:r>
            <w:r>
              <w:rPr>
                <w:noProof/>
                <w:webHidden/>
              </w:rPr>
              <w:fldChar w:fldCharType="begin"/>
            </w:r>
            <w:r>
              <w:rPr>
                <w:noProof/>
                <w:webHidden/>
              </w:rPr>
              <w:instrText xml:space="preserve"> PAGEREF _Toc162983220 \h </w:instrText>
            </w:r>
            <w:r>
              <w:rPr>
                <w:noProof/>
                <w:webHidden/>
              </w:rPr>
            </w:r>
            <w:r>
              <w:rPr>
                <w:noProof/>
                <w:webHidden/>
              </w:rPr>
              <w:fldChar w:fldCharType="separate"/>
            </w:r>
            <w:r w:rsidR="0063084B">
              <w:rPr>
                <w:noProof/>
                <w:webHidden/>
              </w:rPr>
              <w:t>98</w:t>
            </w:r>
            <w:r>
              <w:rPr>
                <w:noProof/>
                <w:webHidden/>
              </w:rPr>
              <w:fldChar w:fldCharType="end"/>
            </w:r>
          </w:hyperlink>
        </w:p>
        <w:p w14:paraId="148EF3B0" w14:textId="0DA7B2DE" w:rsidR="007A272B" w:rsidRDefault="007A272B">
          <w:pPr>
            <w:pStyle w:val="TOC3"/>
            <w:tabs>
              <w:tab w:val="right" w:leader="dot" w:pos="9926"/>
            </w:tabs>
            <w:rPr>
              <w:rFonts w:cstheme="minorBidi"/>
              <w:noProof/>
              <w:kern w:val="2"/>
              <w:sz w:val="24"/>
              <w:szCs w:val="24"/>
              <w14:ligatures w14:val="standardContextual"/>
            </w:rPr>
          </w:pPr>
          <w:hyperlink w:anchor="_Toc162983221" w:history="1">
            <w:r w:rsidRPr="00587882">
              <w:rPr>
                <w:rStyle w:val="Hyperlink"/>
                <w:noProof/>
              </w:rPr>
              <w:t>Instructions for Installing an Ink LG WebOS 4.X Driver</w:t>
            </w:r>
            <w:r>
              <w:rPr>
                <w:noProof/>
                <w:webHidden/>
              </w:rPr>
              <w:tab/>
            </w:r>
            <w:r>
              <w:rPr>
                <w:noProof/>
                <w:webHidden/>
              </w:rPr>
              <w:fldChar w:fldCharType="begin"/>
            </w:r>
            <w:r>
              <w:rPr>
                <w:noProof/>
                <w:webHidden/>
              </w:rPr>
              <w:instrText xml:space="preserve"> PAGEREF _Toc162983221 \h </w:instrText>
            </w:r>
            <w:r>
              <w:rPr>
                <w:noProof/>
                <w:webHidden/>
              </w:rPr>
            </w:r>
            <w:r>
              <w:rPr>
                <w:noProof/>
                <w:webHidden/>
              </w:rPr>
              <w:fldChar w:fldCharType="separate"/>
            </w:r>
            <w:r w:rsidR="0063084B">
              <w:rPr>
                <w:noProof/>
                <w:webHidden/>
              </w:rPr>
              <w:t>98</w:t>
            </w:r>
            <w:r>
              <w:rPr>
                <w:noProof/>
                <w:webHidden/>
              </w:rPr>
              <w:fldChar w:fldCharType="end"/>
            </w:r>
          </w:hyperlink>
        </w:p>
        <w:p w14:paraId="4B27631B" w14:textId="246CC2FF" w:rsidR="007A272B" w:rsidRDefault="007A272B">
          <w:pPr>
            <w:pStyle w:val="TOC3"/>
            <w:tabs>
              <w:tab w:val="right" w:leader="dot" w:pos="9926"/>
            </w:tabs>
            <w:rPr>
              <w:rFonts w:cstheme="minorBidi"/>
              <w:noProof/>
              <w:kern w:val="2"/>
              <w:sz w:val="24"/>
              <w:szCs w:val="24"/>
              <w14:ligatures w14:val="standardContextual"/>
            </w:rPr>
          </w:pPr>
          <w:hyperlink w:anchor="_Toc162983222" w:history="1">
            <w:r w:rsidRPr="00587882">
              <w:rPr>
                <w:rStyle w:val="Hyperlink"/>
                <w:noProof/>
              </w:rPr>
              <w:t>Setup Schedule for Evening Reboots:</w:t>
            </w:r>
            <w:r>
              <w:rPr>
                <w:noProof/>
                <w:webHidden/>
              </w:rPr>
              <w:tab/>
            </w:r>
            <w:r>
              <w:rPr>
                <w:noProof/>
                <w:webHidden/>
              </w:rPr>
              <w:fldChar w:fldCharType="begin"/>
            </w:r>
            <w:r>
              <w:rPr>
                <w:noProof/>
                <w:webHidden/>
              </w:rPr>
              <w:instrText xml:space="preserve"> PAGEREF _Toc162983222 \h </w:instrText>
            </w:r>
            <w:r>
              <w:rPr>
                <w:noProof/>
                <w:webHidden/>
              </w:rPr>
            </w:r>
            <w:r>
              <w:rPr>
                <w:noProof/>
                <w:webHidden/>
              </w:rPr>
              <w:fldChar w:fldCharType="separate"/>
            </w:r>
            <w:r w:rsidR="0063084B">
              <w:rPr>
                <w:noProof/>
                <w:webHidden/>
              </w:rPr>
              <w:t>98</w:t>
            </w:r>
            <w:r>
              <w:rPr>
                <w:noProof/>
                <w:webHidden/>
              </w:rPr>
              <w:fldChar w:fldCharType="end"/>
            </w:r>
          </w:hyperlink>
        </w:p>
        <w:p w14:paraId="4111D72E" w14:textId="2EA275EE" w:rsidR="007A272B" w:rsidRDefault="007A272B">
          <w:pPr>
            <w:pStyle w:val="TOC2"/>
            <w:tabs>
              <w:tab w:val="right" w:leader="dot" w:pos="9926"/>
            </w:tabs>
            <w:rPr>
              <w:rFonts w:cstheme="minorBidi"/>
              <w:noProof/>
              <w:kern w:val="2"/>
              <w:sz w:val="24"/>
              <w:szCs w:val="24"/>
              <w14:ligatures w14:val="standardContextual"/>
            </w:rPr>
          </w:pPr>
          <w:hyperlink w:anchor="_Toc162983223" w:history="1">
            <w:r w:rsidRPr="00587882">
              <w:rPr>
                <w:rStyle w:val="Hyperlink"/>
                <w:rFonts w:eastAsiaTheme="majorEastAsia"/>
                <w:noProof/>
              </w:rPr>
              <w:t>LG (WebOS 6.X) Driver Installation</w:t>
            </w:r>
            <w:r>
              <w:rPr>
                <w:noProof/>
                <w:webHidden/>
              </w:rPr>
              <w:tab/>
            </w:r>
            <w:r>
              <w:rPr>
                <w:noProof/>
                <w:webHidden/>
              </w:rPr>
              <w:fldChar w:fldCharType="begin"/>
            </w:r>
            <w:r>
              <w:rPr>
                <w:noProof/>
                <w:webHidden/>
              </w:rPr>
              <w:instrText xml:space="preserve"> PAGEREF _Toc162983223 \h </w:instrText>
            </w:r>
            <w:r>
              <w:rPr>
                <w:noProof/>
                <w:webHidden/>
              </w:rPr>
            </w:r>
            <w:r>
              <w:rPr>
                <w:noProof/>
                <w:webHidden/>
              </w:rPr>
              <w:fldChar w:fldCharType="separate"/>
            </w:r>
            <w:r w:rsidR="0063084B">
              <w:rPr>
                <w:noProof/>
                <w:webHidden/>
              </w:rPr>
              <w:t>99</w:t>
            </w:r>
            <w:r>
              <w:rPr>
                <w:noProof/>
                <w:webHidden/>
              </w:rPr>
              <w:fldChar w:fldCharType="end"/>
            </w:r>
          </w:hyperlink>
        </w:p>
        <w:p w14:paraId="6478C76A" w14:textId="08EBA4E3" w:rsidR="007A272B" w:rsidRDefault="007A272B">
          <w:pPr>
            <w:pStyle w:val="TOC3"/>
            <w:tabs>
              <w:tab w:val="right" w:leader="dot" w:pos="9926"/>
            </w:tabs>
            <w:rPr>
              <w:rFonts w:cstheme="minorBidi"/>
              <w:noProof/>
              <w:kern w:val="2"/>
              <w:sz w:val="24"/>
              <w:szCs w:val="24"/>
              <w14:ligatures w14:val="standardContextual"/>
            </w:rPr>
          </w:pPr>
          <w:hyperlink w:anchor="_Toc162983224" w:history="1">
            <w:r w:rsidRPr="00587882">
              <w:rPr>
                <w:rStyle w:val="Hyperlink"/>
                <w:noProof/>
              </w:rPr>
              <w:t>Display Preperation</w:t>
            </w:r>
            <w:r>
              <w:rPr>
                <w:noProof/>
                <w:webHidden/>
              </w:rPr>
              <w:tab/>
            </w:r>
            <w:r>
              <w:rPr>
                <w:noProof/>
                <w:webHidden/>
              </w:rPr>
              <w:fldChar w:fldCharType="begin"/>
            </w:r>
            <w:r>
              <w:rPr>
                <w:noProof/>
                <w:webHidden/>
              </w:rPr>
              <w:instrText xml:space="preserve"> PAGEREF _Toc162983224 \h </w:instrText>
            </w:r>
            <w:r>
              <w:rPr>
                <w:noProof/>
                <w:webHidden/>
              </w:rPr>
            </w:r>
            <w:r>
              <w:rPr>
                <w:noProof/>
                <w:webHidden/>
              </w:rPr>
              <w:fldChar w:fldCharType="separate"/>
            </w:r>
            <w:r w:rsidR="0063084B">
              <w:rPr>
                <w:noProof/>
                <w:webHidden/>
              </w:rPr>
              <w:t>99</w:t>
            </w:r>
            <w:r>
              <w:rPr>
                <w:noProof/>
                <w:webHidden/>
              </w:rPr>
              <w:fldChar w:fldCharType="end"/>
            </w:r>
          </w:hyperlink>
        </w:p>
        <w:p w14:paraId="08872732" w14:textId="428A4A45" w:rsidR="007A272B" w:rsidRDefault="007A272B">
          <w:pPr>
            <w:pStyle w:val="TOC3"/>
            <w:tabs>
              <w:tab w:val="right" w:leader="dot" w:pos="9926"/>
            </w:tabs>
            <w:rPr>
              <w:rFonts w:cstheme="minorBidi"/>
              <w:noProof/>
              <w:kern w:val="2"/>
              <w:sz w:val="24"/>
              <w:szCs w:val="24"/>
              <w14:ligatures w14:val="standardContextual"/>
            </w:rPr>
          </w:pPr>
          <w:hyperlink w:anchor="_Toc162983225" w:history="1">
            <w:r w:rsidRPr="00587882">
              <w:rPr>
                <w:rStyle w:val="Hyperlink"/>
                <w:noProof/>
              </w:rPr>
              <w:t>Instructions for Installing an Ink LG WebOS 6.X Driver</w:t>
            </w:r>
            <w:r>
              <w:rPr>
                <w:noProof/>
                <w:webHidden/>
              </w:rPr>
              <w:tab/>
            </w:r>
            <w:r>
              <w:rPr>
                <w:noProof/>
                <w:webHidden/>
              </w:rPr>
              <w:fldChar w:fldCharType="begin"/>
            </w:r>
            <w:r>
              <w:rPr>
                <w:noProof/>
                <w:webHidden/>
              </w:rPr>
              <w:instrText xml:space="preserve"> PAGEREF _Toc162983225 \h </w:instrText>
            </w:r>
            <w:r>
              <w:rPr>
                <w:noProof/>
                <w:webHidden/>
              </w:rPr>
            </w:r>
            <w:r>
              <w:rPr>
                <w:noProof/>
                <w:webHidden/>
              </w:rPr>
              <w:fldChar w:fldCharType="separate"/>
            </w:r>
            <w:r w:rsidR="0063084B">
              <w:rPr>
                <w:noProof/>
                <w:webHidden/>
              </w:rPr>
              <w:t>99</w:t>
            </w:r>
            <w:r>
              <w:rPr>
                <w:noProof/>
                <w:webHidden/>
              </w:rPr>
              <w:fldChar w:fldCharType="end"/>
            </w:r>
          </w:hyperlink>
        </w:p>
        <w:p w14:paraId="43F75C0A" w14:textId="71AA17AC" w:rsidR="007A272B" w:rsidRDefault="007A272B">
          <w:pPr>
            <w:pStyle w:val="TOC3"/>
            <w:tabs>
              <w:tab w:val="right" w:leader="dot" w:pos="9926"/>
            </w:tabs>
            <w:rPr>
              <w:rFonts w:cstheme="minorBidi"/>
              <w:noProof/>
              <w:kern w:val="2"/>
              <w:sz w:val="24"/>
              <w:szCs w:val="24"/>
              <w14:ligatures w14:val="standardContextual"/>
            </w:rPr>
          </w:pPr>
          <w:hyperlink w:anchor="_Toc162983226" w:history="1">
            <w:r w:rsidRPr="00587882">
              <w:rPr>
                <w:rStyle w:val="Hyperlink"/>
                <w:noProof/>
              </w:rPr>
              <w:t>Setup Schedule for Evening Reboots:</w:t>
            </w:r>
            <w:r>
              <w:rPr>
                <w:noProof/>
                <w:webHidden/>
              </w:rPr>
              <w:tab/>
            </w:r>
            <w:r>
              <w:rPr>
                <w:noProof/>
                <w:webHidden/>
              </w:rPr>
              <w:fldChar w:fldCharType="begin"/>
            </w:r>
            <w:r>
              <w:rPr>
                <w:noProof/>
                <w:webHidden/>
              </w:rPr>
              <w:instrText xml:space="preserve"> PAGEREF _Toc162983226 \h </w:instrText>
            </w:r>
            <w:r>
              <w:rPr>
                <w:noProof/>
                <w:webHidden/>
              </w:rPr>
            </w:r>
            <w:r>
              <w:rPr>
                <w:noProof/>
                <w:webHidden/>
              </w:rPr>
              <w:fldChar w:fldCharType="separate"/>
            </w:r>
            <w:r w:rsidR="0063084B">
              <w:rPr>
                <w:noProof/>
                <w:webHidden/>
              </w:rPr>
              <w:t>99</w:t>
            </w:r>
            <w:r>
              <w:rPr>
                <w:noProof/>
                <w:webHidden/>
              </w:rPr>
              <w:fldChar w:fldCharType="end"/>
            </w:r>
          </w:hyperlink>
        </w:p>
        <w:p w14:paraId="0392D24A" w14:textId="34CEE72F" w:rsidR="007A272B" w:rsidRDefault="007A272B">
          <w:pPr>
            <w:pStyle w:val="TOC2"/>
            <w:tabs>
              <w:tab w:val="right" w:leader="dot" w:pos="9926"/>
            </w:tabs>
            <w:rPr>
              <w:rFonts w:cstheme="minorBidi"/>
              <w:noProof/>
              <w:kern w:val="2"/>
              <w:sz w:val="24"/>
              <w:szCs w:val="24"/>
              <w14:ligatures w14:val="standardContextual"/>
            </w:rPr>
          </w:pPr>
          <w:hyperlink w:anchor="_Toc162983227" w:history="1">
            <w:r w:rsidRPr="00587882">
              <w:rPr>
                <w:rStyle w:val="Hyperlink"/>
                <w:noProof/>
              </w:rPr>
              <w:t>Samsung (Tizen) Driver</w:t>
            </w:r>
            <w:r>
              <w:rPr>
                <w:noProof/>
                <w:webHidden/>
              </w:rPr>
              <w:tab/>
            </w:r>
            <w:r>
              <w:rPr>
                <w:noProof/>
                <w:webHidden/>
              </w:rPr>
              <w:fldChar w:fldCharType="begin"/>
            </w:r>
            <w:r>
              <w:rPr>
                <w:noProof/>
                <w:webHidden/>
              </w:rPr>
              <w:instrText xml:space="preserve"> PAGEREF _Toc162983227 \h </w:instrText>
            </w:r>
            <w:r>
              <w:rPr>
                <w:noProof/>
                <w:webHidden/>
              </w:rPr>
            </w:r>
            <w:r>
              <w:rPr>
                <w:noProof/>
                <w:webHidden/>
              </w:rPr>
              <w:fldChar w:fldCharType="separate"/>
            </w:r>
            <w:r w:rsidR="0063084B">
              <w:rPr>
                <w:noProof/>
                <w:webHidden/>
              </w:rPr>
              <w:t>100</w:t>
            </w:r>
            <w:r>
              <w:rPr>
                <w:noProof/>
                <w:webHidden/>
              </w:rPr>
              <w:fldChar w:fldCharType="end"/>
            </w:r>
          </w:hyperlink>
        </w:p>
        <w:p w14:paraId="329A0E84" w14:textId="74E6F9B0" w:rsidR="007A272B" w:rsidRDefault="007A272B">
          <w:pPr>
            <w:pStyle w:val="TOC3"/>
            <w:tabs>
              <w:tab w:val="right" w:leader="dot" w:pos="9926"/>
            </w:tabs>
            <w:rPr>
              <w:rFonts w:cstheme="minorBidi"/>
              <w:noProof/>
              <w:kern w:val="2"/>
              <w:sz w:val="24"/>
              <w:szCs w:val="24"/>
              <w14:ligatures w14:val="standardContextual"/>
            </w:rPr>
          </w:pPr>
          <w:hyperlink w:anchor="_Toc162983228" w:history="1">
            <w:r w:rsidRPr="00587882">
              <w:rPr>
                <w:rStyle w:val="Hyperlink"/>
                <w:noProof/>
              </w:rPr>
              <w:t>Instructions for Installing an Ink Samsung Tizen 4x-6x Driver</w:t>
            </w:r>
            <w:r>
              <w:rPr>
                <w:noProof/>
                <w:webHidden/>
              </w:rPr>
              <w:tab/>
            </w:r>
            <w:r>
              <w:rPr>
                <w:noProof/>
                <w:webHidden/>
              </w:rPr>
              <w:fldChar w:fldCharType="begin"/>
            </w:r>
            <w:r>
              <w:rPr>
                <w:noProof/>
                <w:webHidden/>
              </w:rPr>
              <w:instrText xml:space="preserve"> PAGEREF _Toc162983228 \h </w:instrText>
            </w:r>
            <w:r>
              <w:rPr>
                <w:noProof/>
                <w:webHidden/>
              </w:rPr>
            </w:r>
            <w:r>
              <w:rPr>
                <w:noProof/>
                <w:webHidden/>
              </w:rPr>
              <w:fldChar w:fldCharType="separate"/>
            </w:r>
            <w:r w:rsidR="0063084B">
              <w:rPr>
                <w:noProof/>
                <w:webHidden/>
              </w:rPr>
              <w:t>100</w:t>
            </w:r>
            <w:r>
              <w:rPr>
                <w:noProof/>
                <w:webHidden/>
              </w:rPr>
              <w:fldChar w:fldCharType="end"/>
            </w:r>
          </w:hyperlink>
        </w:p>
        <w:p w14:paraId="5B2BA92E" w14:textId="62E3706C" w:rsidR="007A272B" w:rsidRDefault="007A272B">
          <w:pPr>
            <w:pStyle w:val="TOC3"/>
            <w:tabs>
              <w:tab w:val="left" w:pos="960"/>
              <w:tab w:val="right" w:leader="dot" w:pos="9926"/>
            </w:tabs>
            <w:rPr>
              <w:rFonts w:cstheme="minorBidi"/>
              <w:noProof/>
              <w:kern w:val="2"/>
              <w:sz w:val="24"/>
              <w:szCs w:val="24"/>
              <w14:ligatures w14:val="standardContextual"/>
            </w:rPr>
          </w:pPr>
          <w:hyperlink w:anchor="_Toc162983229" w:history="1">
            <w:r w:rsidRPr="00587882">
              <w:rPr>
                <w:rStyle w:val="Hyperlink"/>
                <w:noProof/>
              </w:rPr>
              <w:t>1.</w:t>
            </w:r>
            <w:r>
              <w:rPr>
                <w:rFonts w:cstheme="minorBidi"/>
                <w:noProof/>
                <w:kern w:val="2"/>
                <w:sz w:val="24"/>
                <w:szCs w:val="24"/>
                <w14:ligatures w14:val="standardContextual"/>
              </w:rPr>
              <w:tab/>
            </w:r>
            <w:r w:rsidRPr="00587882">
              <w:rPr>
                <w:rStyle w:val="Hyperlink"/>
                <w:noProof/>
              </w:rPr>
              <w:t>Power on display and setup time to correct local time for display</w:t>
            </w:r>
            <w:r>
              <w:rPr>
                <w:noProof/>
                <w:webHidden/>
              </w:rPr>
              <w:tab/>
            </w:r>
            <w:r>
              <w:rPr>
                <w:noProof/>
                <w:webHidden/>
              </w:rPr>
              <w:fldChar w:fldCharType="begin"/>
            </w:r>
            <w:r>
              <w:rPr>
                <w:noProof/>
                <w:webHidden/>
              </w:rPr>
              <w:instrText xml:space="preserve"> PAGEREF _Toc162983229 \h </w:instrText>
            </w:r>
            <w:r>
              <w:rPr>
                <w:noProof/>
                <w:webHidden/>
              </w:rPr>
            </w:r>
            <w:r>
              <w:rPr>
                <w:noProof/>
                <w:webHidden/>
              </w:rPr>
              <w:fldChar w:fldCharType="separate"/>
            </w:r>
            <w:r w:rsidR="0063084B">
              <w:rPr>
                <w:noProof/>
                <w:webHidden/>
              </w:rPr>
              <w:t>100</w:t>
            </w:r>
            <w:r>
              <w:rPr>
                <w:noProof/>
                <w:webHidden/>
              </w:rPr>
              <w:fldChar w:fldCharType="end"/>
            </w:r>
          </w:hyperlink>
        </w:p>
        <w:p w14:paraId="350631A3" w14:textId="64CCE1B3" w:rsidR="007A272B" w:rsidRDefault="007A272B">
          <w:pPr>
            <w:pStyle w:val="TOC3"/>
            <w:tabs>
              <w:tab w:val="left" w:pos="960"/>
              <w:tab w:val="right" w:leader="dot" w:pos="9926"/>
            </w:tabs>
            <w:rPr>
              <w:rFonts w:cstheme="minorBidi"/>
              <w:noProof/>
              <w:kern w:val="2"/>
              <w:sz w:val="24"/>
              <w:szCs w:val="24"/>
              <w14:ligatures w14:val="standardContextual"/>
            </w:rPr>
          </w:pPr>
          <w:hyperlink w:anchor="_Toc162983230" w:history="1">
            <w:r w:rsidRPr="00587882">
              <w:rPr>
                <w:rStyle w:val="Hyperlink"/>
                <w:noProof/>
              </w:rPr>
              <w:t>2.</w:t>
            </w:r>
            <w:r>
              <w:rPr>
                <w:rFonts w:cstheme="minorBidi"/>
                <w:noProof/>
                <w:kern w:val="2"/>
                <w:sz w:val="24"/>
                <w:szCs w:val="24"/>
                <w14:ligatures w14:val="standardContextual"/>
              </w:rPr>
              <w:tab/>
            </w:r>
            <w:r w:rsidRPr="00587882">
              <w:rPr>
                <w:rStyle w:val="Hyperlink"/>
                <w:noProof/>
              </w:rPr>
              <w:t>Hit the Home button on the remote</w:t>
            </w:r>
            <w:r>
              <w:rPr>
                <w:noProof/>
                <w:webHidden/>
              </w:rPr>
              <w:tab/>
            </w:r>
            <w:r>
              <w:rPr>
                <w:noProof/>
                <w:webHidden/>
              </w:rPr>
              <w:fldChar w:fldCharType="begin"/>
            </w:r>
            <w:r>
              <w:rPr>
                <w:noProof/>
                <w:webHidden/>
              </w:rPr>
              <w:instrText xml:space="preserve"> PAGEREF _Toc162983230 \h </w:instrText>
            </w:r>
            <w:r>
              <w:rPr>
                <w:noProof/>
                <w:webHidden/>
              </w:rPr>
            </w:r>
            <w:r>
              <w:rPr>
                <w:noProof/>
                <w:webHidden/>
              </w:rPr>
              <w:fldChar w:fldCharType="separate"/>
            </w:r>
            <w:r w:rsidR="0063084B">
              <w:rPr>
                <w:noProof/>
                <w:webHidden/>
              </w:rPr>
              <w:t>100</w:t>
            </w:r>
            <w:r>
              <w:rPr>
                <w:noProof/>
                <w:webHidden/>
              </w:rPr>
              <w:fldChar w:fldCharType="end"/>
            </w:r>
          </w:hyperlink>
        </w:p>
        <w:p w14:paraId="49AB1195" w14:textId="23190FD0" w:rsidR="007A272B" w:rsidRDefault="007A272B">
          <w:pPr>
            <w:pStyle w:val="TOC3"/>
            <w:tabs>
              <w:tab w:val="left" w:pos="960"/>
              <w:tab w:val="right" w:leader="dot" w:pos="9926"/>
            </w:tabs>
            <w:rPr>
              <w:rFonts w:cstheme="minorBidi"/>
              <w:noProof/>
              <w:kern w:val="2"/>
              <w:sz w:val="24"/>
              <w:szCs w:val="24"/>
              <w14:ligatures w14:val="standardContextual"/>
            </w:rPr>
          </w:pPr>
          <w:hyperlink w:anchor="_Toc162983231" w:history="1">
            <w:r w:rsidRPr="00587882">
              <w:rPr>
                <w:rStyle w:val="Hyperlink"/>
                <w:noProof/>
              </w:rPr>
              <w:t>3.</w:t>
            </w:r>
            <w:r>
              <w:rPr>
                <w:rFonts w:cstheme="minorBidi"/>
                <w:noProof/>
                <w:kern w:val="2"/>
                <w:sz w:val="24"/>
                <w:szCs w:val="24"/>
                <w14:ligatures w14:val="standardContextual"/>
              </w:rPr>
              <w:tab/>
            </w:r>
            <w:r w:rsidRPr="00587882">
              <w:rPr>
                <w:rStyle w:val="Hyperlink"/>
                <w:noProof/>
              </w:rPr>
              <w:t>Click URL Launcher Settings</w:t>
            </w:r>
            <w:r>
              <w:rPr>
                <w:noProof/>
                <w:webHidden/>
              </w:rPr>
              <w:tab/>
            </w:r>
            <w:r>
              <w:rPr>
                <w:noProof/>
                <w:webHidden/>
              </w:rPr>
              <w:fldChar w:fldCharType="begin"/>
            </w:r>
            <w:r>
              <w:rPr>
                <w:noProof/>
                <w:webHidden/>
              </w:rPr>
              <w:instrText xml:space="preserve"> PAGEREF _Toc162983231 \h </w:instrText>
            </w:r>
            <w:r>
              <w:rPr>
                <w:noProof/>
                <w:webHidden/>
              </w:rPr>
            </w:r>
            <w:r>
              <w:rPr>
                <w:noProof/>
                <w:webHidden/>
              </w:rPr>
              <w:fldChar w:fldCharType="separate"/>
            </w:r>
            <w:r w:rsidR="0063084B">
              <w:rPr>
                <w:noProof/>
                <w:webHidden/>
              </w:rPr>
              <w:t>100</w:t>
            </w:r>
            <w:r>
              <w:rPr>
                <w:noProof/>
                <w:webHidden/>
              </w:rPr>
              <w:fldChar w:fldCharType="end"/>
            </w:r>
          </w:hyperlink>
        </w:p>
        <w:p w14:paraId="42CE5307" w14:textId="3F4D9EFC" w:rsidR="007A272B" w:rsidRDefault="007A272B">
          <w:pPr>
            <w:pStyle w:val="TOC3"/>
            <w:tabs>
              <w:tab w:val="left" w:pos="960"/>
              <w:tab w:val="right" w:leader="dot" w:pos="9926"/>
            </w:tabs>
            <w:rPr>
              <w:rFonts w:cstheme="minorBidi"/>
              <w:noProof/>
              <w:kern w:val="2"/>
              <w:sz w:val="24"/>
              <w:szCs w:val="24"/>
              <w14:ligatures w14:val="standardContextual"/>
            </w:rPr>
          </w:pPr>
          <w:hyperlink w:anchor="_Toc162983232" w:history="1">
            <w:r w:rsidRPr="00587882">
              <w:rPr>
                <w:rStyle w:val="Hyperlink"/>
                <w:noProof/>
              </w:rPr>
              <w:t>4.</w:t>
            </w:r>
            <w:r>
              <w:rPr>
                <w:rFonts w:cstheme="minorBidi"/>
                <w:noProof/>
                <w:kern w:val="2"/>
                <w:sz w:val="24"/>
                <w:szCs w:val="24"/>
                <w14:ligatures w14:val="standardContextual"/>
              </w:rPr>
              <w:tab/>
            </w:r>
            <w:r w:rsidRPr="00587882">
              <w:rPr>
                <w:rStyle w:val="Hyperlink"/>
                <w:noProof/>
              </w:rPr>
              <w:t>Under Install Web App enter the following address:</w:t>
            </w:r>
            <w:r>
              <w:rPr>
                <w:noProof/>
                <w:webHidden/>
              </w:rPr>
              <w:tab/>
            </w:r>
            <w:r>
              <w:rPr>
                <w:noProof/>
                <w:webHidden/>
              </w:rPr>
              <w:fldChar w:fldCharType="begin"/>
            </w:r>
            <w:r>
              <w:rPr>
                <w:noProof/>
                <w:webHidden/>
              </w:rPr>
              <w:instrText xml:space="preserve"> PAGEREF _Toc162983232 \h </w:instrText>
            </w:r>
            <w:r>
              <w:rPr>
                <w:noProof/>
                <w:webHidden/>
              </w:rPr>
            </w:r>
            <w:r>
              <w:rPr>
                <w:noProof/>
                <w:webHidden/>
              </w:rPr>
              <w:fldChar w:fldCharType="separate"/>
            </w:r>
            <w:r w:rsidR="0063084B">
              <w:rPr>
                <w:noProof/>
                <w:webHidden/>
              </w:rPr>
              <w:t>100</w:t>
            </w:r>
            <w:r>
              <w:rPr>
                <w:noProof/>
                <w:webHidden/>
              </w:rPr>
              <w:fldChar w:fldCharType="end"/>
            </w:r>
          </w:hyperlink>
        </w:p>
        <w:p w14:paraId="0053FB7A" w14:textId="604D4233" w:rsidR="007A272B" w:rsidRDefault="007A272B">
          <w:pPr>
            <w:pStyle w:val="TOC3"/>
            <w:tabs>
              <w:tab w:val="right" w:leader="dot" w:pos="9926"/>
            </w:tabs>
            <w:rPr>
              <w:rFonts w:cstheme="minorBidi"/>
              <w:noProof/>
              <w:kern w:val="2"/>
              <w:sz w:val="24"/>
              <w:szCs w:val="24"/>
              <w14:ligatures w14:val="standardContextual"/>
            </w:rPr>
          </w:pPr>
          <w:hyperlink w:anchor="_Toc162983233" w:history="1">
            <w:r w:rsidRPr="00587882">
              <w:rPr>
                <w:rStyle w:val="Hyperlink"/>
                <w:noProof/>
              </w:rPr>
              <w:t>https://&lt;your-org&gt;.omnivex.ink/samsung</w:t>
            </w:r>
            <w:r>
              <w:rPr>
                <w:noProof/>
                <w:webHidden/>
              </w:rPr>
              <w:tab/>
            </w:r>
            <w:r>
              <w:rPr>
                <w:noProof/>
                <w:webHidden/>
              </w:rPr>
              <w:fldChar w:fldCharType="begin"/>
            </w:r>
            <w:r>
              <w:rPr>
                <w:noProof/>
                <w:webHidden/>
              </w:rPr>
              <w:instrText xml:space="preserve"> PAGEREF _Toc162983233 \h </w:instrText>
            </w:r>
            <w:r>
              <w:rPr>
                <w:noProof/>
                <w:webHidden/>
              </w:rPr>
            </w:r>
            <w:r>
              <w:rPr>
                <w:noProof/>
                <w:webHidden/>
              </w:rPr>
              <w:fldChar w:fldCharType="separate"/>
            </w:r>
            <w:r w:rsidR="0063084B">
              <w:rPr>
                <w:noProof/>
                <w:webHidden/>
              </w:rPr>
              <w:t>100</w:t>
            </w:r>
            <w:r>
              <w:rPr>
                <w:noProof/>
                <w:webHidden/>
              </w:rPr>
              <w:fldChar w:fldCharType="end"/>
            </w:r>
          </w:hyperlink>
        </w:p>
        <w:p w14:paraId="30E3392F" w14:textId="63AE7CC5" w:rsidR="007A272B" w:rsidRDefault="007A272B">
          <w:pPr>
            <w:pStyle w:val="TOC3"/>
            <w:tabs>
              <w:tab w:val="left" w:pos="960"/>
              <w:tab w:val="right" w:leader="dot" w:pos="9926"/>
            </w:tabs>
            <w:rPr>
              <w:rFonts w:cstheme="minorBidi"/>
              <w:noProof/>
              <w:kern w:val="2"/>
              <w:sz w:val="24"/>
              <w:szCs w:val="24"/>
              <w14:ligatures w14:val="standardContextual"/>
            </w:rPr>
          </w:pPr>
          <w:hyperlink w:anchor="_Toc162983234" w:history="1">
            <w:r w:rsidRPr="00587882">
              <w:rPr>
                <w:rStyle w:val="Hyperlink"/>
                <w:noProof/>
              </w:rPr>
              <w:t>a.</w:t>
            </w:r>
            <w:r>
              <w:rPr>
                <w:rFonts w:cstheme="minorBidi"/>
                <w:noProof/>
                <w:kern w:val="2"/>
                <w:sz w:val="24"/>
                <w:szCs w:val="24"/>
                <w14:ligatures w14:val="standardContextual"/>
              </w:rPr>
              <w:tab/>
            </w:r>
            <w:r w:rsidRPr="00587882">
              <w:rPr>
                <w:rStyle w:val="Hyperlink"/>
                <w:noProof/>
              </w:rPr>
              <w:t>Under the timeout setting, set it to 30 seconds.</w:t>
            </w:r>
            <w:r>
              <w:rPr>
                <w:noProof/>
                <w:webHidden/>
              </w:rPr>
              <w:tab/>
            </w:r>
            <w:r>
              <w:rPr>
                <w:noProof/>
                <w:webHidden/>
              </w:rPr>
              <w:fldChar w:fldCharType="begin"/>
            </w:r>
            <w:r>
              <w:rPr>
                <w:noProof/>
                <w:webHidden/>
              </w:rPr>
              <w:instrText xml:space="preserve"> PAGEREF _Toc162983234 \h </w:instrText>
            </w:r>
            <w:r>
              <w:rPr>
                <w:noProof/>
                <w:webHidden/>
              </w:rPr>
            </w:r>
            <w:r>
              <w:rPr>
                <w:noProof/>
                <w:webHidden/>
              </w:rPr>
              <w:fldChar w:fldCharType="separate"/>
            </w:r>
            <w:r w:rsidR="0063084B">
              <w:rPr>
                <w:noProof/>
                <w:webHidden/>
              </w:rPr>
              <w:t>100</w:t>
            </w:r>
            <w:r>
              <w:rPr>
                <w:noProof/>
                <w:webHidden/>
              </w:rPr>
              <w:fldChar w:fldCharType="end"/>
            </w:r>
          </w:hyperlink>
        </w:p>
        <w:p w14:paraId="18158CF4" w14:textId="6230EC62" w:rsidR="007A272B" w:rsidRDefault="007A272B">
          <w:pPr>
            <w:pStyle w:val="TOC3"/>
            <w:tabs>
              <w:tab w:val="left" w:pos="960"/>
              <w:tab w:val="right" w:leader="dot" w:pos="9926"/>
            </w:tabs>
            <w:rPr>
              <w:rFonts w:cstheme="minorBidi"/>
              <w:noProof/>
              <w:kern w:val="2"/>
              <w:sz w:val="24"/>
              <w:szCs w:val="24"/>
              <w14:ligatures w14:val="standardContextual"/>
            </w:rPr>
          </w:pPr>
          <w:hyperlink w:anchor="_Toc162983235" w:history="1">
            <w:r w:rsidRPr="00587882">
              <w:rPr>
                <w:rStyle w:val="Hyperlink"/>
                <w:noProof/>
              </w:rPr>
              <w:t>b.</w:t>
            </w:r>
            <w:r>
              <w:rPr>
                <w:rFonts w:cstheme="minorBidi"/>
                <w:noProof/>
                <w:kern w:val="2"/>
                <w:sz w:val="24"/>
                <w:szCs w:val="24"/>
                <w14:ligatures w14:val="standardContextual"/>
              </w:rPr>
              <w:tab/>
            </w:r>
            <w:r w:rsidRPr="00587882">
              <w:rPr>
                <w:rStyle w:val="Hyperlink"/>
                <w:noProof/>
              </w:rPr>
              <w:t>This is the time the Samsung display gives the URL launcher to ping address.</w:t>
            </w:r>
            <w:r>
              <w:rPr>
                <w:noProof/>
                <w:webHidden/>
              </w:rPr>
              <w:tab/>
            </w:r>
            <w:r>
              <w:rPr>
                <w:noProof/>
                <w:webHidden/>
              </w:rPr>
              <w:fldChar w:fldCharType="begin"/>
            </w:r>
            <w:r>
              <w:rPr>
                <w:noProof/>
                <w:webHidden/>
              </w:rPr>
              <w:instrText xml:space="preserve"> PAGEREF _Toc162983235 \h </w:instrText>
            </w:r>
            <w:r>
              <w:rPr>
                <w:noProof/>
                <w:webHidden/>
              </w:rPr>
            </w:r>
            <w:r>
              <w:rPr>
                <w:noProof/>
                <w:webHidden/>
              </w:rPr>
              <w:fldChar w:fldCharType="separate"/>
            </w:r>
            <w:r w:rsidR="0063084B">
              <w:rPr>
                <w:noProof/>
                <w:webHidden/>
              </w:rPr>
              <w:t>100</w:t>
            </w:r>
            <w:r>
              <w:rPr>
                <w:noProof/>
                <w:webHidden/>
              </w:rPr>
              <w:fldChar w:fldCharType="end"/>
            </w:r>
          </w:hyperlink>
        </w:p>
        <w:p w14:paraId="0DCD3C71" w14:textId="59723FAC" w:rsidR="007A272B" w:rsidRDefault="007A272B">
          <w:pPr>
            <w:pStyle w:val="TOC3"/>
            <w:tabs>
              <w:tab w:val="left" w:pos="960"/>
              <w:tab w:val="right" w:leader="dot" w:pos="9926"/>
            </w:tabs>
            <w:rPr>
              <w:rFonts w:cstheme="minorBidi"/>
              <w:noProof/>
              <w:kern w:val="2"/>
              <w:sz w:val="24"/>
              <w:szCs w:val="24"/>
              <w14:ligatures w14:val="standardContextual"/>
            </w:rPr>
          </w:pPr>
          <w:hyperlink w:anchor="_Toc162983236" w:history="1">
            <w:r w:rsidRPr="00587882">
              <w:rPr>
                <w:rStyle w:val="Hyperlink"/>
                <w:noProof/>
              </w:rPr>
              <w:t>c.</w:t>
            </w:r>
            <w:r>
              <w:rPr>
                <w:rFonts w:cstheme="minorBidi"/>
                <w:noProof/>
                <w:kern w:val="2"/>
                <w:sz w:val="24"/>
                <w:szCs w:val="24"/>
                <w14:ligatures w14:val="standardContextual"/>
              </w:rPr>
              <w:tab/>
            </w:r>
            <w:r w:rsidRPr="00587882">
              <w:rPr>
                <w:rStyle w:val="Hyperlink"/>
                <w:noProof/>
              </w:rPr>
              <w:t>This is the lowest we can set it.</w:t>
            </w:r>
            <w:r>
              <w:rPr>
                <w:noProof/>
                <w:webHidden/>
              </w:rPr>
              <w:tab/>
            </w:r>
            <w:r>
              <w:rPr>
                <w:noProof/>
                <w:webHidden/>
              </w:rPr>
              <w:fldChar w:fldCharType="begin"/>
            </w:r>
            <w:r>
              <w:rPr>
                <w:noProof/>
                <w:webHidden/>
              </w:rPr>
              <w:instrText xml:space="preserve"> PAGEREF _Toc162983236 \h </w:instrText>
            </w:r>
            <w:r>
              <w:rPr>
                <w:noProof/>
                <w:webHidden/>
              </w:rPr>
            </w:r>
            <w:r>
              <w:rPr>
                <w:noProof/>
                <w:webHidden/>
              </w:rPr>
              <w:fldChar w:fldCharType="separate"/>
            </w:r>
            <w:r w:rsidR="0063084B">
              <w:rPr>
                <w:noProof/>
                <w:webHidden/>
              </w:rPr>
              <w:t>100</w:t>
            </w:r>
            <w:r>
              <w:rPr>
                <w:noProof/>
                <w:webHidden/>
              </w:rPr>
              <w:fldChar w:fldCharType="end"/>
            </w:r>
          </w:hyperlink>
        </w:p>
        <w:p w14:paraId="15947FB0" w14:textId="4A7C1D47" w:rsidR="007A272B" w:rsidRDefault="007A272B">
          <w:pPr>
            <w:pStyle w:val="TOC3"/>
            <w:tabs>
              <w:tab w:val="left" w:pos="960"/>
              <w:tab w:val="right" w:leader="dot" w:pos="9926"/>
            </w:tabs>
            <w:rPr>
              <w:rFonts w:cstheme="minorBidi"/>
              <w:noProof/>
              <w:kern w:val="2"/>
              <w:sz w:val="24"/>
              <w:szCs w:val="24"/>
              <w14:ligatures w14:val="standardContextual"/>
            </w:rPr>
          </w:pPr>
          <w:hyperlink w:anchor="_Toc162983237" w:history="1">
            <w:r w:rsidRPr="00587882">
              <w:rPr>
                <w:rStyle w:val="Hyperlink"/>
                <w:noProof/>
              </w:rPr>
              <w:t>5.</w:t>
            </w:r>
            <w:r>
              <w:rPr>
                <w:rFonts w:cstheme="minorBidi"/>
                <w:noProof/>
                <w:kern w:val="2"/>
                <w:sz w:val="24"/>
                <w:szCs w:val="24"/>
                <w14:ligatures w14:val="standardContextual"/>
              </w:rPr>
              <w:tab/>
            </w:r>
            <w:r w:rsidRPr="00587882">
              <w:rPr>
                <w:rStyle w:val="Hyperlink"/>
                <w:noProof/>
              </w:rPr>
              <w:t>After you enter that information, it will prompt you to restart</w:t>
            </w:r>
            <w:r>
              <w:rPr>
                <w:noProof/>
                <w:webHidden/>
              </w:rPr>
              <w:tab/>
            </w:r>
            <w:r>
              <w:rPr>
                <w:noProof/>
                <w:webHidden/>
              </w:rPr>
              <w:fldChar w:fldCharType="begin"/>
            </w:r>
            <w:r>
              <w:rPr>
                <w:noProof/>
                <w:webHidden/>
              </w:rPr>
              <w:instrText xml:space="preserve"> PAGEREF _Toc162983237 \h </w:instrText>
            </w:r>
            <w:r>
              <w:rPr>
                <w:noProof/>
                <w:webHidden/>
              </w:rPr>
            </w:r>
            <w:r>
              <w:rPr>
                <w:noProof/>
                <w:webHidden/>
              </w:rPr>
              <w:fldChar w:fldCharType="separate"/>
            </w:r>
            <w:r w:rsidR="0063084B">
              <w:rPr>
                <w:noProof/>
                <w:webHidden/>
              </w:rPr>
              <w:t>100</w:t>
            </w:r>
            <w:r>
              <w:rPr>
                <w:noProof/>
                <w:webHidden/>
              </w:rPr>
              <w:fldChar w:fldCharType="end"/>
            </w:r>
          </w:hyperlink>
        </w:p>
        <w:p w14:paraId="7CF34519" w14:textId="2FB55F69" w:rsidR="007A272B" w:rsidRDefault="007A272B">
          <w:pPr>
            <w:pStyle w:val="TOC3"/>
            <w:tabs>
              <w:tab w:val="left" w:pos="960"/>
              <w:tab w:val="right" w:leader="dot" w:pos="9926"/>
            </w:tabs>
            <w:rPr>
              <w:rFonts w:cstheme="minorBidi"/>
              <w:noProof/>
              <w:kern w:val="2"/>
              <w:sz w:val="24"/>
              <w:szCs w:val="24"/>
              <w14:ligatures w14:val="standardContextual"/>
            </w:rPr>
          </w:pPr>
          <w:hyperlink w:anchor="_Toc162983238" w:history="1">
            <w:r w:rsidRPr="00587882">
              <w:rPr>
                <w:rStyle w:val="Hyperlink"/>
                <w:noProof/>
              </w:rPr>
              <w:t>6.</w:t>
            </w:r>
            <w:r>
              <w:rPr>
                <w:rFonts w:cstheme="minorBidi"/>
                <w:noProof/>
                <w:kern w:val="2"/>
                <w:sz w:val="24"/>
                <w:szCs w:val="24"/>
                <w14:ligatures w14:val="standardContextual"/>
              </w:rPr>
              <w:tab/>
            </w:r>
            <w:r w:rsidRPr="00587882">
              <w:rPr>
                <w:rStyle w:val="Hyperlink"/>
                <w:noProof/>
              </w:rPr>
              <w:t>Upon restart you should be greeted with the Connect a Display page from Ink.</w:t>
            </w:r>
            <w:r>
              <w:rPr>
                <w:noProof/>
                <w:webHidden/>
              </w:rPr>
              <w:tab/>
            </w:r>
            <w:r>
              <w:rPr>
                <w:noProof/>
                <w:webHidden/>
              </w:rPr>
              <w:fldChar w:fldCharType="begin"/>
            </w:r>
            <w:r>
              <w:rPr>
                <w:noProof/>
                <w:webHidden/>
              </w:rPr>
              <w:instrText xml:space="preserve"> PAGEREF _Toc162983238 \h </w:instrText>
            </w:r>
            <w:r>
              <w:rPr>
                <w:noProof/>
                <w:webHidden/>
              </w:rPr>
            </w:r>
            <w:r>
              <w:rPr>
                <w:noProof/>
                <w:webHidden/>
              </w:rPr>
              <w:fldChar w:fldCharType="separate"/>
            </w:r>
            <w:r w:rsidR="0063084B">
              <w:rPr>
                <w:noProof/>
                <w:webHidden/>
              </w:rPr>
              <w:t>100</w:t>
            </w:r>
            <w:r>
              <w:rPr>
                <w:noProof/>
                <w:webHidden/>
              </w:rPr>
              <w:fldChar w:fldCharType="end"/>
            </w:r>
          </w:hyperlink>
        </w:p>
        <w:p w14:paraId="1BAEB8D6" w14:textId="70B327EA" w:rsidR="007A272B" w:rsidRDefault="007A272B">
          <w:pPr>
            <w:pStyle w:val="TOC3"/>
            <w:tabs>
              <w:tab w:val="left" w:pos="960"/>
              <w:tab w:val="right" w:leader="dot" w:pos="9926"/>
            </w:tabs>
            <w:rPr>
              <w:rFonts w:cstheme="minorBidi"/>
              <w:noProof/>
              <w:kern w:val="2"/>
              <w:sz w:val="24"/>
              <w:szCs w:val="24"/>
              <w14:ligatures w14:val="standardContextual"/>
            </w:rPr>
          </w:pPr>
          <w:hyperlink w:anchor="_Toc162983239" w:history="1">
            <w:r w:rsidRPr="00587882">
              <w:rPr>
                <w:rStyle w:val="Hyperlink"/>
                <w:noProof/>
              </w:rPr>
              <w:t>a.</w:t>
            </w:r>
            <w:r>
              <w:rPr>
                <w:rFonts w:cstheme="minorBidi"/>
                <w:noProof/>
                <w:kern w:val="2"/>
                <w:sz w:val="24"/>
                <w:szCs w:val="24"/>
                <w14:ligatures w14:val="standardContextual"/>
              </w:rPr>
              <w:tab/>
            </w:r>
            <w:r w:rsidRPr="00587882">
              <w:rPr>
                <w:rStyle w:val="Hyperlink"/>
                <w:noProof/>
              </w:rPr>
              <w:t>From there you go to Ink and connect your display.</w:t>
            </w:r>
            <w:r>
              <w:rPr>
                <w:noProof/>
                <w:webHidden/>
              </w:rPr>
              <w:tab/>
            </w:r>
            <w:r>
              <w:rPr>
                <w:noProof/>
                <w:webHidden/>
              </w:rPr>
              <w:fldChar w:fldCharType="begin"/>
            </w:r>
            <w:r>
              <w:rPr>
                <w:noProof/>
                <w:webHidden/>
              </w:rPr>
              <w:instrText xml:space="preserve"> PAGEREF _Toc162983239 \h </w:instrText>
            </w:r>
            <w:r>
              <w:rPr>
                <w:noProof/>
                <w:webHidden/>
              </w:rPr>
            </w:r>
            <w:r>
              <w:rPr>
                <w:noProof/>
                <w:webHidden/>
              </w:rPr>
              <w:fldChar w:fldCharType="separate"/>
            </w:r>
            <w:r w:rsidR="0063084B">
              <w:rPr>
                <w:noProof/>
                <w:webHidden/>
              </w:rPr>
              <w:t>100</w:t>
            </w:r>
            <w:r>
              <w:rPr>
                <w:noProof/>
                <w:webHidden/>
              </w:rPr>
              <w:fldChar w:fldCharType="end"/>
            </w:r>
          </w:hyperlink>
        </w:p>
        <w:p w14:paraId="18F59AD3" w14:textId="752170FB" w:rsidR="007A272B" w:rsidRDefault="007A272B">
          <w:pPr>
            <w:pStyle w:val="TOC3"/>
            <w:tabs>
              <w:tab w:val="right" w:leader="dot" w:pos="9926"/>
            </w:tabs>
            <w:rPr>
              <w:rFonts w:cstheme="minorBidi"/>
              <w:noProof/>
              <w:kern w:val="2"/>
              <w:sz w:val="24"/>
              <w:szCs w:val="24"/>
              <w14:ligatures w14:val="standardContextual"/>
            </w:rPr>
          </w:pPr>
          <w:hyperlink w:anchor="_Toc162983240" w:history="1">
            <w:r w:rsidRPr="00587882">
              <w:rPr>
                <w:rStyle w:val="Hyperlink"/>
                <w:noProof/>
              </w:rPr>
              <w:t>Setup Schedule for Evening Reboots:</w:t>
            </w:r>
            <w:r>
              <w:rPr>
                <w:noProof/>
                <w:webHidden/>
              </w:rPr>
              <w:tab/>
            </w:r>
            <w:r>
              <w:rPr>
                <w:noProof/>
                <w:webHidden/>
              </w:rPr>
              <w:fldChar w:fldCharType="begin"/>
            </w:r>
            <w:r>
              <w:rPr>
                <w:noProof/>
                <w:webHidden/>
              </w:rPr>
              <w:instrText xml:space="preserve"> PAGEREF _Toc162983240 \h </w:instrText>
            </w:r>
            <w:r>
              <w:rPr>
                <w:noProof/>
                <w:webHidden/>
              </w:rPr>
            </w:r>
            <w:r>
              <w:rPr>
                <w:noProof/>
                <w:webHidden/>
              </w:rPr>
              <w:fldChar w:fldCharType="separate"/>
            </w:r>
            <w:r w:rsidR="0063084B">
              <w:rPr>
                <w:noProof/>
                <w:webHidden/>
              </w:rPr>
              <w:t>100</w:t>
            </w:r>
            <w:r>
              <w:rPr>
                <w:noProof/>
                <w:webHidden/>
              </w:rPr>
              <w:fldChar w:fldCharType="end"/>
            </w:r>
          </w:hyperlink>
        </w:p>
        <w:p w14:paraId="21414328" w14:textId="3813B166" w:rsidR="007A272B" w:rsidRDefault="007A272B">
          <w:pPr>
            <w:pStyle w:val="TOC2"/>
            <w:tabs>
              <w:tab w:val="right" w:leader="dot" w:pos="9926"/>
            </w:tabs>
            <w:rPr>
              <w:rFonts w:cstheme="minorBidi"/>
              <w:noProof/>
              <w:kern w:val="2"/>
              <w:sz w:val="24"/>
              <w:szCs w:val="24"/>
              <w14:ligatures w14:val="standardContextual"/>
            </w:rPr>
          </w:pPr>
          <w:hyperlink w:anchor="_Toc162983241" w:history="1">
            <w:r w:rsidRPr="00587882">
              <w:rPr>
                <w:rStyle w:val="Hyperlink"/>
                <w:rFonts w:eastAsiaTheme="majorEastAsia"/>
                <w:noProof/>
              </w:rPr>
              <w:t>BrightSign Driver Installation</w:t>
            </w:r>
            <w:r>
              <w:rPr>
                <w:noProof/>
                <w:webHidden/>
              </w:rPr>
              <w:tab/>
            </w:r>
            <w:r>
              <w:rPr>
                <w:noProof/>
                <w:webHidden/>
              </w:rPr>
              <w:fldChar w:fldCharType="begin"/>
            </w:r>
            <w:r>
              <w:rPr>
                <w:noProof/>
                <w:webHidden/>
              </w:rPr>
              <w:instrText xml:space="preserve"> PAGEREF _Toc162983241 \h </w:instrText>
            </w:r>
            <w:r>
              <w:rPr>
                <w:noProof/>
                <w:webHidden/>
              </w:rPr>
            </w:r>
            <w:r>
              <w:rPr>
                <w:noProof/>
                <w:webHidden/>
              </w:rPr>
              <w:fldChar w:fldCharType="separate"/>
            </w:r>
            <w:r w:rsidR="0063084B">
              <w:rPr>
                <w:noProof/>
                <w:webHidden/>
              </w:rPr>
              <w:t>101</w:t>
            </w:r>
            <w:r>
              <w:rPr>
                <w:noProof/>
                <w:webHidden/>
              </w:rPr>
              <w:fldChar w:fldCharType="end"/>
            </w:r>
          </w:hyperlink>
        </w:p>
        <w:p w14:paraId="5FBA1957" w14:textId="3F1B3272" w:rsidR="007A272B" w:rsidRDefault="007A272B">
          <w:pPr>
            <w:pStyle w:val="TOC2"/>
            <w:tabs>
              <w:tab w:val="right" w:leader="dot" w:pos="9926"/>
            </w:tabs>
            <w:rPr>
              <w:rFonts w:cstheme="minorBidi"/>
              <w:noProof/>
              <w:kern w:val="2"/>
              <w:sz w:val="24"/>
              <w:szCs w:val="24"/>
              <w14:ligatures w14:val="standardContextual"/>
            </w:rPr>
          </w:pPr>
          <w:hyperlink w:anchor="_Toc162983242" w:history="1">
            <w:r w:rsidRPr="00587882">
              <w:rPr>
                <w:rStyle w:val="Hyperlink"/>
                <w:rFonts w:eastAsiaTheme="majorEastAsia"/>
                <w:noProof/>
              </w:rPr>
              <w:t>Windows Driver Installation</w:t>
            </w:r>
            <w:r>
              <w:rPr>
                <w:noProof/>
                <w:webHidden/>
              </w:rPr>
              <w:tab/>
            </w:r>
            <w:r>
              <w:rPr>
                <w:noProof/>
                <w:webHidden/>
              </w:rPr>
              <w:fldChar w:fldCharType="begin"/>
            </w:r>
            <w:r>
              <w:rPr>
                <w:noProof/>
                <w:webHidden/>
              </w:rPr>
              <w:instrText xml:space="preserve"> PAGEREF _Toc162983242 \h </w:instrText>
            </w:r>
            <w:r>
              <w:rPr>
                <w:noProof/>
                <w:webHidden/>
              </w:rPr>
            </w:r>
            <w:r>
              <w:rPr>
                <w:noProof/>
                <w:webHidden/>
              </w:rPr>
              <w:fldChar w:fldCharType="separate"/>
            </w:r>
            <w:r w:rsidR="0063084B">
              <w:rPr>
                <w:noProof/>
                <w:webHidden/>
              </w:rPr>
              <w:t>102</w:t>
            </w:r>
            <w:r>
              <w:rPr>
                <w:noProof/>
                <w:webHidden/>
              </w:rPr>
              <w:fldChar w:fldCharType="end"/>
            </w:r>
          </w:hyperlink>
        </w:p>
        <w:p w14:paraId="016B0736" w14:textId="53251643" w:rsidR="007A272B" w:rsidRDefault="007A272B">
          <w:pPr>
            <w:pStyle w:val="TOC3"/>
            <w:tabs>
              <w:tab w:val="right" w:leader="dot" w:pos="9926"/>
            </w:tabs>
            <w:rPr>
              <w:rFonts w:cstheme="minorBidi"/>
              <w:noProof/>
              <w:kern w:val="2"/>
              <w:sz w:val="24"/>
              <w:szCs w:val="24"/>
              <w14:ligatures w14:val="standardContextual"/>
            </w:rPr>
          </w:pPr>
          <w:hyperlink w:anchor="_Toc162983243" w:history="1">
            <w:r w:rsidRPr="00587882">
              <w:rPr>
                <w:rStyle w:val="Hyperlink"/>
                <w:noProof/>
              </w:rPr>
              <w:t>To install the Ink driver on your Windows device:</w:t>
            </w:r>
            <w:r>
              <w:rPr>
                <w:noProof/>
                <w:webHidden/>
              </w:rPr>
              <w:tab/>
            </w:r>
            <w:r>
              <w:rPr>
                <w:noProof/>
                <w:webHidden/>
              </w:rPr>
              <w:fldChar w:fldCharType="begin"/>
            </w:r>
            <w:r>
              <w:rPr>
                <w:noProof/>
                <w:webHidden/>
              </w:rPr>
              <w:instrText xml:space="preserve"> PAGEREF _Toc162983243 \h </w:instrText>
            </w:r>
            <w:r>
              <w:rPr>
                <w:noProof/>
                <w:webHidden/>
              </w:rPr>
            </w:r>
            <w:r>
              <w:rPr>
                <w:noProof/>
                <w:webHidden/>
              </w:rPr>
              <w:fldChar w:fldCharType="separate"/>
            </w:r>
            <w:r w:rsidR="0063084B">
              <w:rPr>
                <w:noProof/>
                <w:webHidden/>
              </w:rPr>
              <w:t>102</w:t>
            </w:r>
            <w:r>
              <w:rPr>
                <w:noProof/>
                <w:webHidden/>
              </w:rPr>
              <w:fldChar w:fldCharType="end"/>
            </w:r>
          </w:hyperlink>
        </w:p>
        <w:p w14:paraId="0200459D" w14:textId="6B22F5AF" w:rsidR="007A272B" w:rsidRDefault="007A272B">
          <w:pPr>
            <w:pStyle w:val="TOC2"/>
            <w:tabs>
              <w:tab w:val="right" w:leader="dot" w:pos="9926"/>
            </w:tabs>
            <w:rPr>
              <w:rFonts w:cstheme="minorBidi"/>
              <w:noProof/>
              <w:kern w:val="2"/>
              <w:sz w:val="24"/>
              <w:szCs w:val="24"/>
              <w14:ligatures w14:val="standardContextual"/>
            </w:rPr>
          </w:pPr>
          <w:hyperlink w:anchor="_Toc162983244" w:history="1">
            <w:r w:rsidRPr="00587882">
              <w:rPr>
                <w:rStyle w:val="Hyperlink"/>
                <w:rFonts w:eastAsiaTheme="majorEastAsia"/>
                <w:noProof/>
              </w:rPr>
              <w:t>Linux Driver Installation</w:t>
            </w:r>
            <w:r>
              <w:rPr>
                <w:noProof/>
                <w:webHidden/>
              </w:rPr>
              <w:tab/>
            </w:r>
            <w:r>
              <w:rPr>
                <w:noProof/>
                <w:webHidden/>
              </w:rPr>
              <w:fldChar w:fldCharType="begin"/>
            </w:r>
            <w:r>
              <w:rPr>
                <w:noProof/>
                <w:webHidden/>
              </w:rPr>
              <w:instrText xml:space="preserve"> PAGEREF _Toc162983244 \h </w:instrText>
            </w:r>
            <w:r>
              <w:rPr>
                <w:noProof/>
                <w:webHidden/>
              </w:rPr>
            </w:r>
            <w:r>
              <w:rPr>
                <w:noProof/>
                <w:webHidden/>
              </w:rPr>
              <w:fldChar w:fldCharType="separate"/>
            </w:r>
            <w:r w:rsidR="0063084B">
              <w:rPr>
                <w:noProof/>
                <w:webHidden/>
              </w:rPr>
              <w:t>103</w:t>
            </w:r>
            <w:r>
              <w:rPr>
                <w:noProof/>
                <w:webHidden/>
              </w:rPr>
              <w:fldChar w:fldCharType="end"/>
            </w:r>
          </w:hyperlink>
        </w:p>
        <w:p w14:paraId="5F7B44D8" w14:textId="7FB5BE2E" w:rsidR="007A272B" w:rsidRDefault="007A272B">
          <w:pPr>
            <w:pStyle w:val="TOC3"/>
            <w:tabs>
              <w:tab w:val="right" w:leader="dot" w:pos="9926"/>
            </w:tabs>
            <w:rPr>
              <w:rFonts w:cstheme="minorBidi"/>
              <w:noProof/>
              <w:kern w:val="2"/>
              <w:sz w:val="24"/>
              <w:szCs w:val="24"/>
              <w14:ligatures w14:val="standardContextual"/>
            </w:rPr>
          </w:pPr>
          <w:hyperlink w:anchor="_Toc162983245" w:history="1">
            <w:r w:rsidRPr="00587882">
              <w:rPr>
                <w:rStyle w:val="Hyperlink"/>
                <w:noProof/>
              </w:rPr>
              <w:t>To install the Ink driver on your Linux device:</w:t>
            </w:r>
            <w:r>
              <w:rPr>
                <w:noProof/>
                <w:webHidden/>
              </w:rPr>
              <w:tab/>
            </w:r>
            <w:r>
              <w:rPr>
                <w:noProof/>
                <w:webHidden/>
              </w:rPr>
              <w:fldChar w:fldCharType="begin"/>
            </w:r>
            <w:r>
              <w:rPr>
                <w:noProof/>
                <w:webHidden/>
              </w:rPr>
              <w:instrText xml:space="preserve"> PAGEREF _Toc162983245 \h </w:instrText>
            </w:r>
            <w:r>
              <w:rPr>
                <w:noProof/>
                <w:webHidden/>
              </w:rPr>
            </w:r>
            <w:r>
              <w:rPr>
                <w:noProof/>
                <w:webHidden/>
              </w:rPr>
              <w:fldChar w:fldCharType="separate"/>
            </w:r>
            <w:r w:rsidR="0063084B">
              <w:rPr>
                <w:noProof/>
                <w:webHidden/>
              </w:rPr>
              <w:t>103</w:t>
            </w:r>
            <w:r>
              <w:rPr>
                <w:noProof/>
                <w:webHidden/>
              </w:rPr>
              <w:fldChar w:fldCharType="end"/>
            </w:r>
          </w:hyperlink>
        </w:p>
        <w:p w14:paraId="52974CAE" w14:textId="170CE946" w:rsidR="006A6B8C" w:rsidRDefault="006A6B8C">
          <w:r w:rsidRPr="00E256FA">
            <w:rPr>
              <w:b/>
              <w:bCs/>
              <w:noProof/>
              <w:szCs w:val="28"/>
            </w:rPr>
            <w:fldChar w:fldCharType="end"/>
          </w:r>
        </w:p>
      </w:sdtContent>
    </w:sdt>
    <w:p w14:paraId="6BF0528D" w14:textId="77777777" w:rsidR="00E256FA" w:rsidRPr="00E256FA" w:rsidRDefault="00E256FA" w:rsidP="0014692C">
      <w:pPr>
        <w:rPr>
          <w:highlight w:val="yellow"/>
        </w:rPr>
      </w:pPr>
    </w:p>
    <w:p w14:paraId="1754B07B" w14:textId="77777777" w:rsidR="00636082" w:rsidRPr="0014692C" w:rsidRDefault="00636082" w:rsidP="0014692C">
      <w:pPr>
        <w:rPr>
          <w:rFonts w:eastAsia="Times New Roman"/>
          <w:sz w:val="52"/>
          <w:szCs w:val="28"/>
        </w:rPr>
      </w:pPr>
      <w:r w:rsidRPr="0014692C">
        <w:br w:type="page"/>
      </w:r>
    </w:p>
    <w:p w14:paraId="5E50B328" w14:textId="1A49D60C" w:rsidR="004D7F40" w:rsidRPr="0014692C" w:rsidRDefault="005E62B9" w:rsidP="0014692C">
      <w:pPr>
        <w:pStyle w:val="Heading1"/>
      </w:pPr>
      <w:bookmarkStart w:id="0" w:name="_Toc162983198"/>
      <w:r w:rsidRPr="0014692C">
        <w:t>Ink System Overview</w:t>
      </w:r>
      <w:bookmarkEnd w:id="0"/>
    </w:p>
    <w:p w14:paraId="47625494" w14:textId="77777777" w:rsidR="0014692C" w:rsidRDefault="0014692C" w:rsidP="0014692C"/>
    <w:p w14:paraId="2FE40B82" w14:textId="1946ACDD" w:rsidR="004B7E44" w:rsidRPr="0014692C" w:rsidRDefault="003356F9" w:rsidP="0014692C">
      <w:pPr>
        <w:rPr>
          <w:b/>
          <w:bCs/>
          <w:i/>
          <w:sz w:val="32"/>
          <w:szCs w:val="24"/>
        </w:rPr>
      </w:pPr>
      <w:r w:rsidRPr="0014692C">
        <w:rPr>
          <w:b/>
          <w:bCs/>
          <w:sz w:val="32"/>
          <w:szCs w:val="24"/>
        </w:rPr>
        <w:t>What Is Ink</w:t>
      </w:r>
      <w:r w:rsidR="001B6E94" w:rsidRPr="0014692C">
        <w:rPr>
          <w:b/>
          <w:bCs/>
          <w:sz w:val="32"/>
          <w:szCs w:val="24"/>
        </w:rPr>
        <w:t>?</w:t>
      </w:r>
    </w:p>
    <w:p w14:paraId="5A9A4441" w14:textId="02405B86" w:rsidR="004B7E44" w:rsidRPr="0014692C" w:rsidRDefault="004B7E44" w:rsidP="0014692C">
      <w:pPr>
        <w:rPr>
          <w:rFonts w:eastAsia="Times New Roman"/>
        </w:rPr>
      </w:pPr>
    </w:p>
    <w:p w14:paraId="438EC403" w14:textId="320C1E3D" w:rsidR="001B6E94" w:rsidRPr="0014692C" w:rsidRDefault="001B6E94" w:rsidP="0014692C">
      <w:r w:rsidRPr="0014692C">
        <w:t xml:space="preserve">Omnivex Ink is a web-based, cross-platform </w:t>
      </w:r>
      <w:r w:rsidR="003133F9">
        <w:t xml:space="preserve">HTML5 based </w:t>
      </w:r>
      <w:r w:rsidRPr="0014692C">
        <w:t xml:space="preserve">digital signage </w:t>
      </w:r>
      <w:r w:rsidR="003133F9">
        <w:t>platform</w:t>
      </w:r>
      <w:r w:rsidRPr="0014692C">
        <w:t xml:space="preserve"> that allows you to manage your digital </w:t>
      </w:r>
      <w:r w:rsidR="003133F9">
        <w:t xml:space="preserve">media and </w:t>
      </w:r>
      <w:r w:rsidRPr="0014692C">
        <w:t>communications with ease</w:t>
      </w:r>
      <w:r w:rsidR="003133F9">
        <w:t xml:space="preserve"> across the Omnivex Ecosystem</w:t>
      </w:r>
      <w:r w:rsidRPr="0014692C">
        <w:t>. It's never been easier to get the right information in front of the right person at the right time. With Omnivex Ink, you can upload files, manage users, add new displays, schedule content delivery and more - all from your web browser</w:t>
      </w:r>
      <w:r w:rsidR="003133F9">
        <w:t xml:space="preserve"> and distribute it to HTML5 players, Web Browsers or even mobile devices for a broader range of supported distribution</w:t>
      </w:r>
      <w:r w:rsidR="00216F25" w:rsidRPr="0014692C">
        <w:t>.</w:t>
      </w:r>
    </w:p>
    <w:p w14:paraId="0571B528" w14:textId="77777777" w:rsidR="0014692C" w:rsidRDefault="0014692C" w:rsidP="0014692C">
      <w:pPr>
        <w:rPr>
          <w:b/>
          <w:bCs/>
          <w:sz w:val="32"/>
          <w:szCs w:val="24"/>
        </w:rPr>
      </w:pPr>
    </w:p>
    <w:p w14:paraId="38C9F344" w14:textId="61012EEA" w:rsidR="004B7E44" w:rsidRPr="0014692C" w:rsidRDefault="001B6E94" w:rsidP="0014692C">
      <w:pPr>
        <w:rPr>
          <w:b/>
          <w:bCs/>
          <w:sz w:val="32"/>
          <w:szCs w:val="24"/>
        </w:rPr>
      </w:pPr>
      <w:r w:rsidRPr="0014692C">
        <w:rPr>
          <w:b/>
          <w:bCs/>
          <w:sz w:val="32"/>
          <w:szCs w:val="24"/>
        </w:rPr>
        <w:t>Simple data integration</w:t>
      </w:r>
    </w:p>
    <w:p w14:paraId="36864DB9" w14:textId="485C882D" w:rsidR="004B7E44" w:rsidRPr="0014692C" w:rsidRDefault="004B7E44" w:rsidP="0014692C"/>
    <w:p w14:paraId="67DE70F9" w14:textId="135B2ECE" w:rsidR="004B7E44" w:rsidRPr="0014692C" w:rsidRDefault="001B6E94" w:rsidP="0014692C">
      <w:r w:rsidRPr="0014692C">
        <w:rPr>
          <w:shd w:val="clear" w:color="auto" w:fill="FFFFFF"/>
        </w:rPr>
        <w:t>Integrate your data through native connectors</w:t>
      </w:r>
      <w:r w:rsidR="00696F12">
        <w:rPr>
          <w:shd w:val="clear" w:color="auto" w:fill="FFFFFF"/>
        </w:rPr>
        <w:t>,</w:t>
      </w:r>
      <w:r w:rsidRPr="0014692C">
        <w:rPr>
          <w:shd w:val="clear" w:color="auto" w:fill="FFFFFF"/>
        </w:rPr>
        <w:t xml:space="preserve"> or build your own with the open architecture. The power of the Omnivex </w:t>
      </w:r>
      <w:r w:rsidR="00891E31">
        <w:rPr>
          <w:shd w:val="clear" w:color="auto" w:fill="FFFFFF"/>
        </w:rPr>
        <w:t xml:space="preserve">DataPipe </w:t>
      </w:r>
      <w:r w:rsidRPr="0014692C">
        <w:rPr>
          <w:shd w:val="clear" w:color="auto" w:fill="FFFFFF"/>
        </w:rPr>
        <w:t xml:space="preserve">makes data integration efficient and easy. </w:t>
      </w:r>
      <w:r w:rsidRPr="0014692C">
        <w:t>Omnivex Ink was designed with ease-of-use in mind. The intuitive WYSIWYG interface allows you to preview while you build. Need a new file? Just drag it into your browser window to upload, then drag it onto your screen layout.</w:t>
      </w:r>
      <w:r w:rsidR="003133F9">
        <w:t xml:space="preserve">  Integrating live data driven media and communications allows for much better context for your end users with fresh relevant content.</w:t>
      </w:r>
    </w:p>
    <w:p w14:paraId="0BF109D5" w14:textId="1EE4E128" w:rsidR="005B4BAE" w:rsidRPr="0014692C" w:rsidRDefault="005B4BAE" w:rsidP="0014692C">
      <w:pPr>
        <w:rPr>
          <w:shd w:val="clear" w:color="auto" w:fill="FFFFFF"/>
        </w:rPr>
      </w:pPr>
    </w:p>
    <w:p w14:paraId="3B61E55E" w14:textId="05EA7082" w:rsidR="003133F9" w:rsidRPr="003133F9" w:rsidRDefault="003133F9" w:rsidP="003133F9">
      <w:pPr>
        <w:rPr>
          <w:b/>
          <w:bCs/>
          <w:sz w:val="32"/>
          <w:szCs w:val="24"/>
          <w:highlight w:val="yellow"/>
        </w:rPr>
      </w:pPr>
      <w:r w:rsidRPr="003133F9">
        <w:rPr>
          <w:b/>
          <w:bCs/>
          <w:sz w:val="32"/>
          <w:szCs w:val="24"/>
          <w:highlight w:val="yellow"/>
        </w:rPr>
        <w:t>Ink as part of a Omnivex Hybrid Ecosystem</w:t>
      </w:r>
    </w:p>
    <w:p w14:paraId="35A91A52" w14:textId="77777777" w:rsidR="003133F9" w:rsidRPr="003133F9" w:rsidRDefault="003133F9" w:rsidP="003133F9">
      <w:pPr>
        <w:rPr>
          <w:highlight w:val="yellow"/>
        </w:rPr>
      </w:pPr>
    </w:p>
    <w:p w14:paraId="33633834" w14:textId="550D3490" w:rsidR="00EC609E" w:rsidRPr="0014692C" w:rsidRDefault="003133F9" w:rsidP="003133F9">
      <w:pPr>
        <w:rPr>
          <w:shd w:val="clear" w:color="auto" w:fill="FFFFFF"/>
        </w:rPr>
      </w:pPr>
      <w:r w:rsidRPr="003133F9">
        <w:rPr>
          <w:highlight w:val="yellow"/>
          <w:shd w:val="clear" w:color="auto" w:fill="FFFFFF"/>
        </w:rPr>
        <w:t>……..</w:t>
      </w:r>
    </w:p>
    <w:p w14:paraId="61D533E6" w14:textId="77777777" w:rsidR="00EC609E" w:rsidRPr="0014692C" w:rsidRDefault="00EC609E" w:rsidP="0014692C">
      <w:pPr>
        <w:rPr>
          <w:shd w:val="clear" w:color="auto" w:fill="FFFFFF"/>
        </w:rPr>
      </w:pPr>
    </w:p>
    <w:p w14:paraId="4860D52B" w14:textId="77777777" w:rsidR="00EC609E" w:rsidRPr="0014692C" w:rsidRDefault="00EC609E" w:rsidP="0014692C">
      <w:pPr>
        <w:rPr>
          <w:shd w:val="clear" w:color="auto" w:fill="FFFFFF"/>
        </w:rPr>
      </w:pPr>
    </w:p>
    <w:p w14:paraId="0A7C9D30" w14:textId="77777777" w:rsidR="00EC609E" w:rsidRPr="0014692C" w:rsidRDefault="00EC609E" w:rsidP="0014692C">
      <w:pPr>
        <w:rPr>
          <w:shd w:val="clear" w:color="auto" w:fill="FFFFFF"/>
        </w:rPr>
      </w:pPr>
    </w:p>
    <w:p w14:paraId="470738E4" w14:textId="77777777" w:rsidR="00EC609E" w:rsidRPr="0014692C" w:rsidRDefault="00EC609E" w:rsidP="0014692C">
      <w:pPr>
        <w:rPr>
          <w:shd w:val="clear" w:color="auto" w:fill="FFFFFF"/>
        </w:rPr>
      </w:pPr>
    </w:p>
    <w:p w14:paraId="575CF7B7" w14:textId="77777777" w:rsidR="00EC609E" w:rsidRPr="0014692C" w:rsidRDefault="00EC609E" w:rsidP="0014692C">
      <w:pPr>
        <w:rPr>
          <w:shd w:val="clear" w:color="auto" w:fill="FFFFFF"/>
        </w:rPr>
      </w:pPr>
    </w:p>
    <w:p w14:paraId="76213C56" w14:textId="77777777" w:rsidR="00EC609E" w:rsidRPr="0014692C" w:rsidRDefault="00EC609E" w:rsidP="0014692C">
      <w:pPr>
        <w:rPr>
          <w:shd w:val="clear" w:color="auto" w:fill="FFFFFF"/>
        </w:rPr>
      </w:pPr>
    </w:p>
    <w:p w14:paraId="59D1EC31" w14:textId="77777777" w:rsidR="00EC609E" w:rsidRPr="0014692C" w:rsidRDefault="00EC609E" w:rsidP="0014692C">
      <w:pPr>
        <w:rPr>
          <w:shd w:val="clear" w:color="auto" w:fill="FFFFFF"/>
        </w:rPr>
      </w:pPr>
    </w:p>
    <w:p w14:paraId="0916D87E" w14:textId="77777777" w:rsidR="00EC609E" w:rsidRPr="0014692C" w:rsidRDefault="00EC609E" w:rsidP="0014692C">
      <w:pPr>
        <w:rPr>
          <w:shd w:val="clear" w:color="auto" w:fill="FFFFFF"/>
        </w:rPr>
      </w:pPr>
    </w:p>
    <w:p w14:paraId="4BE77B03" w14:textId="77777777" w:rsidR="00EC609E" w:rsidRPr="0014692C" w:rsidRDefault="00EC609E" w:rsidP="0014692C">
      <w:pPr>
        <w:rPr>
          <w:shd w:val="clear" w:color="auto" w:fill="FFFFFF"/>
        </w:rPr>
      </w:pPr>
    </w:p>
    <w:p w14:paraId="2ADEB684" w14:textId="77777777" w:rsidR="00EC609E" w:rsidRPr="0014692C" w:rsidRDefault="00EC609E" w:rsidP="0014692C">
      <w:pPr>
        <w:rPr>
          <w:shd w:val="clear" w:color="auto" w:fill="FFFFFF"/>
        </w:rPr>
      </w:pPr>
    </w:p>
    <w:p w14:paraId="29F08568" w14:textId="77777777" w:rsidR="00EC609E" w:rsidRPr="0014692C" w:rsidRDefault="00EC609E" w:rsidP="0014692C">
      <w:pPr>
        <w:rPr>
          <w:shd w:val="clear" w:color="auto" w:fill="FFFFFF"/>
        </w:rPr>
      </w:pPr>
    </w:p>
    <w:p w14:paraId="48CEA0E1" w14:textId="77777777" w:rsidR="00DC4DAB" w:rsidRDefault="00DC4DAB">
      <w:pPr>
        <w:spacing w:after="200"/>
        <w:rPr>
          <w:b/>
          <w:bCs/>
          <w:color w:val="161718" w:themeColor="text1"/>
          <w:sz w:val="36"/>
          <w:szCs w:val="28"/>
          <w:shd w:val="clear" w:color="auto" w:fill="FFFFFF"/>
        </w:rPr>
      </w:pPr>
      <w:r>
        <w:br w:type="page"/>
      </w:r>
    </w:p>
    <w:p w14:paraId="1C0E345A" w14:textId="66D9B3AB" w:rsidR="009346DB" w:rsidRPr="006A6B8C" w:rsidRDefault="009346DB" w:rsidP="006A6B8C">
      <w:pPr>
        <w:pStyle w:val="Heading2"/>
      </w:pPr>
      <w:bookmarkStart w:id="1" w:name="_Toc162983199"/>
      <w:r w:rsidRPr="006A6B8C">
        <w:t>Logging In</w:t>
      </w:r>
      <w:bookmarkEnd w:id="1"/>
    </w:p>
    <w:p w14:paraId="6D5085FF" w14:textId="4C3BA22F" w:rsidR="00EB73E5" w:rsidRPr="0014692C" w:rsidRDefault="004B3C7B" w:rsidP="0014692C">
      <w:r w:rsidRPr="0014692C">
        <w:rPr>
          <w:noProof/>
        </w:rPr>
        <w:drawing>
          <wp:anchor distT="0" distB="0" distL="114300" distR="114300" simplePos="0" relativeHeight="251658323" behindDoc="0" locked="0" layoutInCell="1" allowOverlap="1" wp14:anchorId="1F925366" wp14:editId="004264D4">
            <wp:simplePos x="0" y="0"/>
            <wp:positionH relativeFrom="margin">
              <wp:align>right</wp:align>
            </wp:positionH>
            <wp:positionV relativeFrom="paragraph">
              <wp:posOffset>5715</wp:posOffset>
            </wp:positionV>
            <wp:extent cx="3562350" cy="1855391"/>
            <wp:effectExtent l="0" t="0" r="0" b="0"/>
            <wp:wrapSquare wrapText="bothSides"/>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562350" cy="1855391"/>
                    </a:xfrm>
                    <a:prstGeom prst="rect">
                      <a:avLst/>
                    </a:prstGeom>
                  </pic:spPr>
                </pic:pic>
              </a:graphicData>
            </a:graphic>
            <wp14:sizeRelH relativeFrom="page">
              <wp14:pctWidth>0</wp14:pctWidth>
            </wp14:sizeRelH>
            <wp14:sizeRelV relativeFrom="page">
              <wp14:pctHeight>0</wp14:pctHeight>
            </wp14:sizeRelV>
          </wp:anchor>
        </w:drawing>
      </w:r>
    </w:p>
    <w:p w14:paraId="4A2135DE" w14:textId="64DC6097" w:rsidR="00D05A5E" w:rsidRPr="009A6888" w:rsidRDefault="002107EA" w:rsidP="0014692C">
      <w:pPr>
        <w:rPr>
          <w:color w:val="0070C0"/>
        </w:rPr>
      </w:pPr>
      <w:hyperlink w:history="1">
        <w:r w:rsidR="00EB73E5" w:rsidRPr="009A6888">
          <w:rPr>
            <w:rStyle w:val="Hyperlink"/>
            <w:color w:val="0070C0"/>
          </w:rPr>
          <w:t>https://&lt;your-org&gt;.omnivex.ink</w:t>
        </w:r>
      </w:hyperlink>
    </w:p>
    <w:p w14:paraId="5011D1BE" w14:textId="2C762A25" w:rsidR="00042695" w:rsidRPr="0014692C" w:rsidRDefault="00042695" w:rsidP="0014692C"/>
    <w:p w14:paraId="7EBC0DFB" w14:textId="3CF64EA5" w:rsidR="00794548" w:rsidRPr="0014692C" w:rsidRDefault="00794548" w:rsidP="0014692C">
      <w:r w:rsidRPr="0014692C">
        <w:t xml:space="preserve">Omnivex Ink leverages your </w:t>
      </w:r>
      <w:r w:rsidR="000D58EC" w:rsidRPr="0014692C">
        <w:t>organization’s</w:t>
      </w:r>
      <w:r w:rsidRPr="0014692C">
        <w:t xml:space="preserve"> Office365 authentication and supports single sign-in</w:t>
      </w:r>
      <w:r w:rsidR="009D21C0">
        <w:t xml:space="preserve">. </w:t>
      </w:r>
      <w:r w:rsidRPr="0014692C">
        <w:t>If you have already authenticated into your device and your device is connected to your</w:t>
      </w:r>
      <w:r w:rsidR="000D58EC" w:rsidRPr="0014692C">
        <w:t xml:space="preserve"> organization’s </w:t>
      </w:r>
      <w:r w:rsidRPr="0014692C">
        <w:t xml:space="preserve">domain, then you will be able to enter your email address and enter your Ink organization based on the rights your administrator has </w:t>
      </w:r>
      <w:r w:rsidR="005058A1">
        <w:t>established</w:t>
      </w:r>
      <w:r w:rsidR="009D21C0">
        <w:t xml:space="preserve">. </w:t>
      </w:r>
      <w:r w:rsidRPr="0014692C">
        <w:t>If your device has not been authenticated, then two</w:t>
      </w:r>
      <w:r w:rsidR="000D58EC" w:rsidRPr="0014692C">
        <w:t>-</w:t>
      </w:r>
      <w:r w:rsidRPr="0014692C">
        <w:t xml:space="preserve">factor authentication will be required </w:t>
      </w:r>
      <w:r w:rsidR="005058A1">
        <w:t>with</w:t>
      </w:r>
      <w:r w:rsidRPr="0014692C">
        <w:t xml:space="preserve"> your same Office365 and domain credentials.</w:t>
      </w:r>
    </w:p>
    <w:p w14:paraId="0F7160F4" w14:textId="459DE103" w:rsidR="00794548" w:rsidRPr="0014692C" w:rsidRDefault="00794548" w:rsidP="0014692C"/>
    <w:p w14:paraId="0BA13368" w14:textId="5033F47F" w:rsidR="00794548" w:rsidRDefault="004B3C7B" w:rsidP="009E36F4">
      <w:pPr>
        <w:pStyle w:val="ListParagraph"/>
        <w:numPr>
          <w:ilvl w:val="0"/>
          <w:numId w:val="6"/>
        </w:numPr>
      </w:pPr>
      <w:r w:rsidRPr="0014692C">
        <w:rPr>
          <w:noProof/>
        </w:rPr>
        <w:drawing>
          <wp:anchor distT="0" distB="0" distL="114300" distR="114300" simplePos="0" relativeHeight="251658266" behindDoc="1" locked="0" layoutInCell="1" allowOverlap="1" wp14:anchorId="512B21C9" wp14:editId="32CE622F">
            <wp:simplePos x="0" y="0"/>
            <wp:positionH relativeFrom="column">
              <wp:posOffset>4542155</wp:posOffset>
            </wp:positionH>
            <wp:positionV relativeFrom="paragraph">
              <wp:posOffset>121285</wp:posOffset>
            </wp:positionV>
            <wp:extent cx="1781175" cy="2265045"/>
            <wp:effectExtent l="133350" t="114300" r="142875" b="154305"/>
            <wp:wrapTight wrapText="bothSides">
              <wp:wrapPolygon edited="0">
                <wp:start x="-1155" y="-1090"/>
                <wp:lineTo x="-1617" y="-727"/>
                <wp:lineTo x="-1386" y="22890"/>
                <wp:lineTo x="22640" y="22890"/>
                <wp:lineTo x="23102" y="19620"/>
                <wp:lineTo x="23102" y="2180"/>
                <wp:lineTo x="22640" y="-1090"/>
                <wp:lineTo x="-1155" y="-1090"/>
              </wp:wrapPolygon>
            </wp:wrapTight>
            <wp:docPr id="99" name="Picture 9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raphical user interface, application&#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781175" cy="226504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794548" w:rsidRPr="0014692C">
        <w:t>Go to the ink website</w:t>
      </w:r>
      <w:r w:rsidR="000D58EC" w:rsidRPr="0014692C">
        <w:t xml:space="preserve"> (HTTPS://</w:t>
      </w:r>
      <w:r w:rsidR="00DE61D7" w:rsidRPr="0014692C">
        <w:t>&lt;YourOrg&gt;.Omnivex.Ink)</w:t>
      </w:r>
      <w:r w:rsidR="00794548" w:rsidRPr="0014692C">
        <w:t>, put in your email address, and click the blue “Enterprise Account” button.</w:t>
      </w:r>
    </w:p>
    <w:p w14:paraId="29C0F975" w14:textId="37BE1DC4" w:rsidR="006A6B8C" w:rsidRPr="0014692C" w:rsidRDefault="006A6B8C" w:rsidP="009E36F4">
      <w:pPr>
        <w:pStyle w:val="ListParagraph"/>
        <w:numPr>
          <w:ilvl w:val="0"/>
          <w:numId w:val="6"/>
        </w:numPr>
      </w:pPr>
      <w:r>
        <w:t>If asked, enter your organization password and</w:t>
      </w:r>
      <w:r w:rsidR="00CD2C90">
        <w:t>/</w:t>
      </w:r>
      <w:r>
        <w:t>or two-factor authentication.</w:t>
      </w:r>
    </w:p>
    <w:p w14:paraId="61C21972" w14:textId="77777777" w:rsidR="00EB73E5" w:rsidRPr="0014692C" w:rsidRDefault="00EB73E5" w:rsidP="0014692C">
      <w:pPr>
        <w:rPr>
          <w:color w:val="009ED6"/>
          <w:sz w:val="36"/>
          <w:szCs w:val="28"/>
          <w:shd w:val="clear" w:color="auto" w:fill="FFFFFF"/>
        </w:rPr>
      </w:pPr>
      <w:r w:rsidRPr="0014692C">
        <w:br w:type="page"/>
      </w:r>
    </w:p>
    <w:p w14:paraId="4B579E4B" w14:textId="214B5329" w:rsidR="00636082" w:rsidRPr="0014692C" w:rsidRDefault="00794548" w:rsidP="006A6B8C">
      <w:pPr>
        <w:pStyle w:val="Heading2"/>
      </w:pPr>
      <w:bookmarkStart w:id="2" w:name="_Toc162983200"/>
      <w:r w:rsidRPr="0014692C">
        <w:t>Navigation</w:t>
      </w:r>
      <w:bookmarkEnd w:id="2"/>
    </w:p>
    <w:p w14:paraId="114E9E1A" w14:textId="4F271C62" w:rsidR="00636082" w:rsidRPr="0014692C" w:rsidRDefault="00AC6A1E" w:rsidP="0014692C">
      <w:pPr>
        <w:rPr>
          <w:sz w:val="12"/>
          <w:szCs w:val="8"/>
        </w:rPr>
      </w:pPr>
      <w:r w:rsidRPr="0014692C">
        <w:rPr>
          <w:noProof/>
        </w:rPr>
        <mc:AlternateContent>
          <mc:Choice Requires="wps">
            <w:drawing>
              <wp:anchor distT="0" distB="0" distL="114300" distR="114300" simplePos="0" relativeHeight="251658264" behindDoc="0" locked="0" layoutInCell="1" allowOverlap="1" wp14:anchorId="2EC0577D" wp14:editId="769E61A6">
                <wp:simplePos x="0" y="0"/>
                <wp:positionH relativeFrom="column">
                  <wp:posOffset>5588742</wp:posOffset>
                </wp:positionH>
                <wp:positionV relativeFrom="paragraph">
                  <wp:posOffset>117770</wp:posOffset>
                </wp:positionV>
                <wp:extent cx="721995" cy="198718"/>
                <wp:effectExtent l="19050" t="19050" r="20955" b="11430"/>
                <wp:wrapNone/>
                <wp:docPr id="109" name="Text Box 109"/>
                <wp:cNvGraphicFramePr/>
                <a:graphic xmlns:a="http://schemas.openxmlformats.org/drawingml/2006/main">
                  <a:graphicData uri="http://schemas.microsoft.com/office/word/2010/wordprocessingShape">
                    <wps:wsp>
                      <wps:cNvSpPr txBox="1"/>
                      <wps:spPr>
                        <a:xfrm>
                          <a:off x="0" y="0"/>
                          <a:ext cx="721995" cy="198718"/>
                        </a:xfrm>
                        <a:prstGeom prst="rect">
                          <a:avLst/>
                        </a:prstGeom>
                        <a:noFill/>
                        <a:ln w="28575">
                          <a:solidFill>
                            <a:srgbClr val="00B050"/>
                          </a:solidFill>
                        </a:ln>
                      </wps:spPr>
                      <wps:txbx>
                        <w:txbxContent>
                          <w:p w14:paraId="105D7613" w14:textId="77777777" w:rsidR="00794548" w:rsidRDefault="00794548" w:rsidP="0014692C"/>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2EC0577D" id="Text Box 109" o:spid="_x0000_s1027" type="#_x0000_t202" style="position:absolute;margin-left:440.05pt;margin-top:9.25pt;width:56.85pt;height:15.65pt;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" filled="f" strokecolor="#00b050" strokeweight="2.25pt">
                <v:textbox>
                  <w:txbxContent>
                    <w:p w14:paraId="105D7613" w14:textId="77777777" w:rsidR="00794548" w:rsidRDefault="00794548" w:rsidP="0014692C"/>
                  </w:txbxContent>
                </v:textbox>
              </v:shape>
            </w:pict>
          </mc:Fallback>
        </mc:AlternateContent>
      </w:r>
    </w:p>
    <w:p w14:paraId="540DFC0A" w14:textId="2A78C806" w:rsidR="00794548" w:rsidRPr="0014692C" w:rsidRDefault="005D4FAC" w:rsidP="0014692C">
      <w:r w:rsidRPr="0014692C">
        <w:rPr>
          <w:noProof/>
        </w:rPr>
        <mc:AlternateContent>
          <mc:Choice Requires="wps">
            <w:drawing>
              <wp:anchor distT="0" distB="0" distL="114300" distR="114300" simplePos="0" relativeHeight="251658353" behindDoc="0" locked="0" layoutInCell="1" allowOverlap="1" wp14:anchorId="5BB52D5A" wp14:editId="162825EA">
                <wp:simplePos x="0" y="0"/>
                <wp:positionH relativeFrom="column">
                  <wp:posOffset>5162550</wp:posOffset>
                </wp:positionH>
                <wp:positionV relativeFrom="paragraph">
                  <wp:posOffset>10242</wp:posOffset>
                </wp:positionV>
                <wp:extent cx="397510" cy="175895"/>
                <wp:effectExtent l="19050" t="19050" r="21590" b="14605"/>
                <wp:wrapNone/>
                <wp:docPr id="1469649821" name="Text Box 1469649821"/>
                <wp:cNvGraphicFramePr/>
                <a:graphic xmlns:a="http://schemas.openxmlformats.org/drawingml/2006/main">
                  <a:graphicData uri="http://schemas.microsoft.com/office/word/2010/wordprocessingShape">
                    <wps:wsp>
                      <wps:cNvSpPr txBox="1"/>
                      <wps:spPr>
                        <a:xfrm>
                          <a:off x="0" y="0"/>
                          <a:ext cx="397510" cy="175895"/>
                        </a:xfrm>
                        <a:prstGeom prst="rect">
                          <a:avLst/>
                        </a:prstGeom>
                        <a:noFill/>
                        <a:ln w="28575">
                          <a:solidFill>
                            <a:srgbClr val="FFC000"/>
                          </a:solidFill>
                        </a:ln>
                      </wps:spPr>
                      <wps:txbx>
                        <w:txbxContent>
                          <w:p w14:paraId="32DBEEFD" w14:textId="77777777" w:rsidR="00F9190F" w:rsidRDefault="00F9190F" w:rsidP="00F9190F">
                            <w:r>
                              <w:rPr>
                                <w:rFonts w:eastAsiaTheme="minorHAnsi"/>
                                <w:noProof/>
                              </w:rPr>
                              <w:drawing>
                                <wp:inline distT="0" distB="0" distL="0" distR="0" wp14:anchorId="62134D66" wp14:editId="198D2A82">
                                  <wp:extent cx="352425" cy="114300"/>
                                  <wp:effectExtent l="0" t="0" r="9525" b="0"/>
                                  <wp:docPr id="925170750" name="Picture 925170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2425" cy="114300"/>
                                          </a:xfrm>
                                          <a:prstGeom prst="rect">
                                            <a:avLst/>
                                          </a:prstGeom>
                                          <a:noFill/>
                                          <a:ln>
                                            <a:noFill/>
                                          </a:ln>
                                        </pic:spPr>
                                      </pic:pic>
                                    </a:graphicData>
                                  </a:graphic>
                                </wp:inline>
                              </w:drawing>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5BB52D5A" id="Text Box 1469649821" o:spid="_x0000_s1028" type="#_x0000_t202" style="position:absolute;margin-left:406.5pt;margin-top:.8pt;width:31.3pt;height:13.85pt;z-index:2516583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" filled="f" strokecolor="#ffc000" strokeweight="2.25pt">
                <v:textbox>
                  <w:txbxContent>
                    <w:p w14:paraId="32DBEEFD" w14:textId="77777777" w:rsidR="00F9190F" w:rsidRDefault="00F9190F" w:rsidP="00F9190F">
                      <w:r>
                        <w:rPr>
                          <w:rFonts w:eastAsiaTheme="minorHAnsi"/>
                          <w:noProof/>
                        </w:rPr>
                        <w:drawing>
                          <wp:inline distT="0" distB="0" distL="0" distR="0" wp14:anchorId="62134D66" wp14:editId="198D2A82">
                            <wp:extent cx="352425" cy="114300"/>
                            <wp:effectExtent l="0" t="0" r="9525" b="0"/>
                            <wp:docPr id="925170750" name="Picture 925170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2425" cy="114300"/>
                                    </a:xfrm>
                                    <a:prstGeom prst="rect">
                                      <a:avLst/>
                                    </a:prstGeom>
                                    <a:noFill/>
                                    <a:ln>
                                      <a:noFill/>
                                    </a:ln>
                                  </pic:spPr>
                                </pic:pic>
                              </a:graphicData>
                            </a:graphic>
                          </wp:inline>
                        </w:drawing>
                      </w:r>
                    </w:p>
                  </w:txbxContent>
                </v:textbox>
              </v:shape>
            </w:pict>
          </mc:Fallback>
        </mc:AlternateContent>
      </w:r>
      <w:r w:rsidR="00AC6A1E" w:rsidRPr="0014692C">
        <w:rPr>
          <w:noProof/>
        </w:rPr>
        <mc:AlternateContent>
          <mc:Choice Requires="wps">
            <w:drawing>
              <wp:anchor distT="0" distB="0" distL="114300" distR="114300" simplePos="0" relativeHeight="251658271" behindDoc="0" locked="0" layoutInCell="1" allowOverlap="1" wp14:anchorId="666AE37B" wp14:editId="704B1EED">
                <wp:simplePos x="0" y="0"/>
                <wp:positionH relativeFrom="column">
                  <wp:posOffset>5018374</wp:posOffset>
                </wp:positionH>
                <wp:positionV relativeFrom="paragraph">
                  <wp:posOffset>227902</wp:posOffset>
                </wp:positionV>
                <wp:extent cx="775970" cy="199126"/>
                <wp:effectExtent l="19050" t="19050" r="24130" b="10795"/>
                <wp:wrapNone/>
                <wp:docPr id="106" name="Text Box 106"/>
                <wp:cNvGraphicFramePr/>
                <a:graphic xmlns:a="http://schemas.openxmlformats.org/drawingml/2006/main">
                  <a:graphicData uri="http://schemas.microsoft.com/office/word/2010/wordprocessingShape">
                    <wps:wsp>
                      <wps:cNvSpPr txBox="1"/>
                      <wps:spPr>
                        <a:xfrm>
                          <a:off x="0" y="0"/>
                          <a:ext cx="775970" cy="199126"/>
                        </a:xfrm>
                        <a:prstGeom prst="rect">
                          <a:avLst/>
                        </a:prstGeom>
                        <a:noFill/>
                        <a:ln w="28575">
                          <a:solidFill>
                            <a:srgbClr val="7030A0"/>
                          </a:solidFill>
                        </a:ln>
                      </wps:spPr>
                      <wps:txbx>
                        <w:txbxContent>
                          <w:p w14:paraId="2EBEC044" w14:textId="35E03C83" w:rsidR="00794548" w:rsidRDefault="00794548" w:rsidP="0014692C">
                            <w:r>
                              <w:rPr>
                                <w:rFonts w:eastAsiaTheme="minorHAnsi"/>
                                <w:noProof/>
                              </w:rPr>
                              <w:drawing>
                                <wp:inline distT="0" distB="0" distL="0" distR="0" wp14:anchorId="55476371" wp14:editId="14D7CD00">
                                  <wp:extent cx="352425" cy="114300"/>
                                  <wp:effectExtent l="0" t="0" r="9525" b="0"/>
                                  <wp:docPr id="1904329847" name="Picture 1904329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2425" cy="114300"/>
                                          </a:xfrm>
                                          <a:prstGeom prst="rect">
                                            <a:avLst/>
                                          </a:prstGeom>
                                          <a:noFill/>
                                          <a:ln>
                                            <a:noFill/>
                                          </a:ln>
                                        </pic:spPr>
                                      </pic:pic>
                                    </a:graphicData>
                                  </a:graphic>
                                </wp:inline>
                              </w:drawing>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666AE37B" id="Text Box 106" o:spid="_x0000_s1029" type="#_x0000_t202" style="position:absolute;margin-left:395.15pt;margin-top:17.95pt;width:61.1pt;height:15.7pt;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" filled="f" strokecolor="#7030a0" strokeweight="2.25pt">
                <v:textbox>
                  <w:txbxContent>
                    <w:p w14:paraId="2EBEC044" w14:textId="35E03C83" w:rsidR="00794548" w:rsidRDefault="00794548" w:rsidP="0014692C">
                      <w:r>
                        <w:rPr>
                          <w:rFonts w:eastAsiaTheme="minorHAnsi"/>
                          <w:noProof/>
                        </w:rPr>
                        <w:drawing>
                          <wp:inline distT="0" distB="0" distL="0" distR="0" wp14:anchorId="55476371" wp14:editId="14D7CD00">
                            <wp:extent cx="352425" cy="114300"/>
                            <wp:effectExtent l="0" t="0" r="9525" b="0"/>
                            <wp:docPr id="1904329847" name="Picture 1904329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2425" cy="114300"/>
                                    </a:xfrm>
                                    <a:prstGeom prst="rect">
                                      <a:avLst/>
                                    </a:prstGeom>
                                    <a:noFill/>
                                    <a:ln>
                                      <a:noFill/>
                                    </a:ln>
                                  </pic:spPr>
                                </pic:pic>
                              </a:graphicData>
                            </a:graphic>
                          </wp:inline>
                        </w:drawing>
                      </w:r>
                    </w:p>
                  </w:txbxContent>
                </v:textbox>
              </v:shape>
            </w:pict>
          </mc:Fallback>
        </mc:AlternateContent>
      </w:r>
      <w:r w:rsidR="00AC6A1E" w:rsidRPr="0014692C">
        <w:rPr>
          <w:noProof/>
        </w:rPr>
        <mc:AlternateContent>
          <mc:Choice Requires="wps">
            <w:drawing>
              <wp:anchor distT="0" distB="0" distL="114300" distR="114300" simplePos="0" relativeHeight="251658272" behindDoc="0" locked="0" layoutInCell="1" allowOverlap="1" wp14:anchorId="4417F6FB" wp14:editId="2E112347">
                <wp:simplePos x="0" y="0"/>
                <wp:positionH relativeFrom="column">
                  <wp:posOffset>6031419</wp:posOffset>
                </wp:positionH>
                <wp:positionV relativeFrom="paragraph">
                  <wp:posOffset>223375</wp:posOffset>
                </wp:positionV>
                <wp:extent cx="279752" cy="229235"/>
                <wp:effectExtent l="0" t="0" r="25400" b="18415"/>
                <wp:wrapNone/>
                <wp:docPr id="107" name="Text Box 107"/>
                <wp:cNvGraphicFramePr/>
                <a:graphic xmlns:a="http://schemas.openxmlformats.org/drawingml/2006/main">
                  <a:graphicData uri="http://schemas.microsoft.com/office/word/2010/wordprocessingShape">
                    <wps:wsp>
                      <wps:cNvSpPr txBox="1"/>
                      <wps:spPr>
                        <a:xfrm>
                          <a:off x="0" y="0"/>
                          <a:ext cx="279752" cy="229235"/>
                        </a:xfrm>
                        <a:prstGeom prst="rect">
                          <a:avLst/>
                        </a:prstGeom>
                        <a:noFill/>
                        <a:ln w="19050">
                          <a:solidFill>
                            <a:srgbClr val="00B0F0"/>
                          </a:solidFill>
                        </a:ln>
                      </wps:spPr>
                      <wps:txbx>
                        <w:txbxContent>
                          <w:p w14:paraId="5B07806E" w14:textId="77777777" w:rsidR="00794548" w:rsidRDefault="00794548" w:rsidP="0014692C"/>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4417F6FB" id="Text Box 107" o:spid="_x0000_s1030" type="#_x0000_t202" style="position:absolute;margin-left:474.9pt;margin-top:17.6pt;width:22.05pt;height:18.05pt;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" filled="f" strokecolor="#00b0f0" strokeweight="1.5pt">
                <v:textbox>
                  <w:txbxContent>
                    <w:p w14:paraId="5B07806E" w14:textId="77777777" w:rsidR="00794548" w:rsidRDefault="00794548" w:rsidP="0014692C"/>
                  </w:txbxContent>
                </v:textbox>
              </v:shape>
            </w:pict>
          </mc:Fallback>
        </mc:AlternateContent>
      </w:r>
      <w:r w:rsidR="005C2B3C" w:rsidRPr="0014692C">
        <w:rPr>
          <w:noProof/>
        </w:rPr>
        <mc:AlternateContent>
          <mc:Choice Requires="wps">
            <w:drawing>
              <wp:anchor distT="0" distB="0" distL="114300" distR="114300" simplePos="0" relativeHeight="251658273" behindDoc="0" locked="0" layoutInCell="1" allowOverlap="1" wp14:anchorId="23E93160" wp14:editId="1970A495">
                <wp:simplePos x="0" y="0"/>
                <wp:positionH relativeFrom="column">
                  <wp:posOffset>5254625</wp:posOffset>
                </wp:positionH>
                <wp:positionV relativeFrom="paragraph">
                  <wp:posOffset>481965</wp:posOffset>
                </wp:positionV>
                <wp:extent cx="1055370" cy="2248535"/>
                <wp:effectExtent l="19050" t="19050" r="11430" b="18415"/>
                <wp:wrapNone/>
                <wp:docPr id="108" name="Text Box 108"/>
                <wp:cNvGraphicFramePr/>
                <a:graphic xmlns:a="http://schemas.openxmlformats.org/drawingml/2006/main">
                  <a:graphicData uri="http://schemas.microsoft.com/office/word/2010/wordprocessingShape">
                    <wps:wsp>
                      <wps:cNvSpPr txBox="1"/>
                      <wps:spPr>
                        <a:xfrm>
                          <a:off x="0" y="0"/>
                          <a:ext cx="1055370" cy="2248535"/>
                        </a:xfrm>
                        <a:prstGeom prst="rect">
                          <a:avLst/>
                        </a:prstGeom>
                        <a:noFill/>
                        <a:ln w="28575">
                          <a:solidFill>
                            <a:srgbClr val="FFC000"/>
                          </a:solidFill>
                        </a:ln>
                      </wps:spPr>
                      <wps:txbx>
                        <w:txbxContent>
                          <w:p w14:paraId="6C87608F" w14:textId="77777777" w:rsidR="00794548" w:rsidRDefault="00794548" w:rsidP="0014692C"/>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E93160" id="Text Box 108" o:spid="_x0000_s1031" type="#_x0000_t202" style="position:absolute;margin-left:413.75pt;margin-top:37.95pt;width:83.1pt;height:177.05pt;z-index:2516582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" filled="f" strokecolor="#ffc000" strokeweight="2.25pt">
                <v:textbox>
                  <w:txbxContent>
                    <w:p w14:paraId="6C87608F" w14:textId="77777777" w:rsidR="00794548" w:rsidRDefault="00794548" w:rsidP="0014692C"/>
                  </w:txbxContent>
                </v:textbox>
              </v:shape>
            </w:pict>
          </mc:Fallback>
        </mc:AlternateContent>
      </w:r>
      <w:r w:rsidR="00794548" w:rsidRPr="0014692C">
        <w:rPr>
          <w:noProof/>
        </w:rPr>
        <mc:AlternateContent>
          <mc:Choice Requires="wps">
            <w:drawing>
              <wp:anchor distT="0" distB="0" distL="114300" distR="114300" simplePos="0" relativeHeight="251658261" behindDoc="0" locked="0" layoutInCell="1" allowOverlap="1" wp14:anchorId="177641A0" wp14:editId="2E464ADD">
                <wp:simplePos x="0" y="0"/>
                <wp:positionH relativeFrom="column">
                  <wp:posOffset>5735320</wp:posOffset>
                </wp:positionH>
                <wp:positionV relativeFrom="paragraph">
                  <wp:posOffset>359410</wp:posOffset>
                </wp:positionV>
                <wp:extent cx="525145" cy="193040"/>
                <wp:effectExtent l="0" t="0" r="8255" b="0"/>
                <wp:wrapNone/>
                <wp:docPr id="110" name="Text Box 110"/>
                <wp:cNvGraphicFramePr/>
                <a:graphic xmlns:a="http://schemas.openxmlformats.org/drawingml/2006/main">
                  <a:graphicData uri="http://schemas.microsoft.com/office/word/2010/wordprocessingShape">
                    <wps:wsp>
                      <wps:cNvSpPr txBox="1"/>
                      <wps:spPr>
                        <a:xfrm>
                          <a:off x="0" y="0"/>
                          <a:ext cx="524510" cy="193040"/>
                        </a:xfrm>
                        <a:prstGeom prst="rect">
                          <a:avLst/>
                        </a:prstGeom>
                        <a:solidFill>
                          <a:schemeClr val="lt1"/>
                        </a:solidFill>
                        <a:ln w="6350">
                          <a:noFill/>
                        </a:ln>
                      </wps:spPr>
                      <wps:txbx>
                        <w:txbxContent>
                          <w:p w14:paraId="381993B8" w14:textId="77777777" w:rsidR="00794548" w:rsidRDefault="00794548" w:rsidP="0014692C">
                            <w:r>
                              <w:t>Your Name</w:t>
                            </w:r>
                          </w:p>
                          <w:p w14:paraId="4844BEED" w14:textId="77777777" w:rsidR="00794548" w:rsidRDefault="00794548" w:rsidP="0014692C">
                            <w:r>
                              <w:t>Your Access Level</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7641A0" id="Text Box 110" o:spid="_x0000_s1032" type="#_x0000_t202" style="position:absolute;margin-left:451.6pt;margin-top:28.3pt;width:41.35pt;height:15.2pt;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" fillcolor="white [3201]" stroked="f" strokeweight=".5pt">
                <v:textbox>
                  <w:txbxContent>
                    <w:p w14:paraId="381993B8" w14:textId="77777777" w:rsidR="00794548" w:rsidRDefault="00794548" w:rsidP="0014692C">
                      <w:r>
                        <w:t>Your Name</w:t>
                      </w:r>
                    </w:p>
                    <w:p w14:paraId="4844BEED" w14:textId="77777777" w:rsidR="00794548" w:rsidRDefault="00794548" w:rsidP="0014692C">
                      <w:r>
                        <w:t>Your Access Level</w:t>
                      </w:r>
                    </w:p>
                  </w:txbxContent>
                </v:textbox>
              </v:shape>
            </w:pict>
          </mc:Fallback>
        </mc:AlternateContent>
      </w:r>
      <w:r w:rsidR="00794548" w:rsidRPr="0014692C">
        <w:rPr>
          <w:noProof/>
        </w:rPr>
        <mc:AlternateContent>
          <mc:Choice Requires="wps">
            <w:drawing>
              <wp:anchor distT="0" distB="0" distL="114300" distR="114300" simplePos="0" relativeHeight="251658270" behindDoc="0" locked="0" layoutInCell="1" allowOverlap="1" wp14:anchorId="2DA5DFE5" wp14:editId="7B9C998F">
                <wp:simplePos x="0" y="0"/>
                <wp:positionH relativeFrom="column">
                  <wp:posOffset>1905</wp:posOffset>
                </wp:positionH>
                <wp:positionV relativeFrom="paragraph">
                  <wp:posOffset>191770</wp:posOffset>
                </wp:positionV>
                <wp:extent cx="1449070" cy="229870"/>
                <wp:effectExtent l="19050" t="19050" r="17780" b="17780"/>
                <wp:wrapNone/>
                <wp:docPr id="104" name="Text Box 104"/>
                <wp:cNvGraphicFramePr/>
                <a:graphic xmlns:a="http://schemas.openxmlformats.org/drawingml/2006/main">
                  <a:graphicData uri="http://schemas.microsoft.com/office/word/2010/wordprocessingShape">
                    <wps:wsp>
                      <wps:cNvSpPr txBox="1"/>
                      <wps:spPr>
                        <a:xfrm>
                          <a:off x="0" y="0"/>
                          <a:ext cx="1449070" cy="229235"/>
                        </a:xfrm>
                        <a:prstGeom prst="rect">
                          <a:avLst/>
                        </a:prstGeom>
                        <a:noFill/>
                        <a:ln w="28575">
                          <a:solidFill>
                            <a:srgbClr val="FF0000"/>
                          </a:solidFill>
                        </a:ln>
                      </wps:spPr>
                      <wps:txbx>
                        <w:txbxContent>
                          <w:p w14:paraId="23C09C58" w14:textId="77777777" w:rsidR="00794548" w:rsidRDefault="00794548" w:rsidP="0014692C"/>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DA5DFE5" id="Text Box 104" o:spid="_x0000_s1033" type="#_x0000_t202" style="position:absolute;margin-left:.15pt;margin-top:15.1pt;width:114.1pt;height:18.1pt;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" filled="f" strokecolor="red" strokeweight="2.25pt">
                <v:textbox>
                  <w:txbxContent>
                    <w:p w14:paraId="23C09C58" w14:textId="77777777" w:rsidR="00794548" w:rsidRDefault="00794548" w:rsidP="0014692C"/>
                  </w:txbxContent>
                </v:textbox>
              </v:shape>
            </w:pict>
          </mc:Fallback>
        </mc:AlternateContent>
      </w:r>
      <w:r w:rsidR="00794548" w:rsidRPr="0014692C">
        <w:rPr>
          <w:noProof/>
        </w:rPr>
        <mc:AlternateContent>
          <mc:Choice Requires="wps">
            <w:drawing>
              <wp:anchor distT="0" distB="0" distL="114300" distR="114300" simplePos="0" relativeHeight="251658269" behindDoc="0" locked="0" layoutInCell="1" allowOverlap="1" wp14:anchorId="4F8B117B" wp14:editId="611EF4A7">
                <wp:simplePos x="0" y="0"/>
                <wp:positionH relativeFrom="column">
                  <wp:posOffset>955675</wp:posOffset>
                </wp:positionH>
                <wp:positionV relativeFrom="paragraph">
                  <wp:posOffset>702945</wp:posOffset>
                </wp:positionV>
                <wp:extent cx="551815" cy="638175"/>
                <wp:effectExtent l="0" t="0" r="19685" b="28575"/>
                <wp:wrapNone/>
                <wp:docPr id="103" name="Rectangle 103"/>
                <wp:cNvGraphicFramePr/>
                <a:graphic xmlns:a="http://schemas.openxmlformats.org/drawingml/2006/main">
                  <a:graphicData uri="http://schemas.microsoft.com/office/word/2010/wordprocessingShape">
                    <wps:wsp>
                      <wps:cNvSpPr/>
                      <wps:spPr>
                        <a:xfrm>
                          <a:off x="0" y="0"/>
                          <a:ext cx="551815" cy="6381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8E7E8AE" w14:textId="77777777" w:rsidR="00794548" w:rsidRPr="006766B3" w:rsidRDefault="00794548" w:rsidP="0014692C">
                            <w:pPr>
                              <w:rPr>
                                <w:sz w:val="22"/>
                                <w:szCs w:val="18"/>
                              </w:rPr>
                            </w:pPr>
                            <w:r w:rsidRPr="006766B3">
                              <w:rPr>
                                <w:sz w:val="22"/>
                                <w:szCs w:val="18"/>
                              </w:rPr>
                              <w:t>Your Apps</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F8B117B" id="Rectangle 103" o:spid="_x0000_s1034" style="position:absolute;margin-left:75.25pt;margin-top:55.35pt;width:43.45pt;height:50.25pt;z-index:251658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" fillcolor="#a4063e [3204]" strokecolor="#51031e [1604]" strokeweight="2pt">
                <v:textbox>
                  <w:txbxContent>
                    <w:p w14:paraId="78E7E8AE" w14:textId="77777777" w:rsidR="00794548" w:rsidRPr="006766B3" w:rsidRDefault="00794548" w:rsidP="0014692C">
                      <w:pPr>
                        <w:rPr>
                          <w:sz w:val="22"/>
                          <w:szCs w:val="18"/>
                        </w:rPr>
                      </w:pPr>
                      <w:r w:rsidRPr="006766B3">
                        <w:rPr>
                          <w:sz w:val="22"/>
                          <w:szCs w:val="18"/>
                        </w:rPr>
                        <w:t>Your Apps</w:t>
                      </w:r>
                    </w:p>
                  </w:txbxContent>
                </v:textbox>
              </v:rect>
            </w:pict>
          </mc:Fallback>
        </mc:AlternateContent>
      </w:r>
      <w:r w:rsidR="00794548" w:rsidRPr="0014692C">
        <w:rPr>
          <w:noProof/>
        </w:rPr>
        <mc:AlternateContent>
          <mc:Choice Requires="wps">
            <w:drawing>
              <wp:anchor distT="0" distB="0" distL="114300" distR="114300" simplePos="0" relativeHeight="251658268" behindDoc="0" locked="0" layoutInCell="1" allowOverlap="1" wp14:anchorId="252A8BDA" wp14:editId="432E4522">
                <wp:simplePos x="0" y="0"/>
                <wp:positionH relativeFrom="column">
                  <wp:posOffset>252095</wp:posOffset>
                </wp:positionH>
                <wp:positionV relativeFrom="paragraph">
                  <wp:posOffset>706120</wp:posOffset>
                </wp:positionV>
                <wp:extent cx="551815" cy="638175"/>
                <wp:effectExtent l="0" t="0" r="19685" b="28575"/>
                <wp:wrapNone/>
                <wp:docPr id="102" name="Rectangle 102"/>
                <wp:cNvGraphicFramePr/>
                <a:graphic xmlns:a="http://schemas.openxmlformats.org/drawingml/2006/main">
                  <a:graphicData uri="http://schemas.microsoft.com/office/word/2010/wordprocessingShape">
                    <wps:wsp>
                      <wps:cNvSpPr/>
                      <wps:spPr>
                        <a:xfrm>
                          <a:off x="0" y="0"/>
                          <a:ext cx="551815" cy="6381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138C65D" w14:textId="77777777" w:rsidR="00794548" w:rsidRPr="006766B3" w:rsidRDefault="00794548" w:rsidP="0014692C">
                            <w:pPr>
                              <w:rPr>
                                <w:sz w:val="24"/>
                                <w:szCs w:val="24"/>
                              </w:rPr>
                            </w:pPr>
                            <w:r w:rsidRPr="006766B3">
                              <w:rPr>
                                <w:sz w:val="24"/>
                                <w:szCs w:val="24"/>
                              </w:rPr>
                              <w:t>Your  Apps</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52A8BDA" id="Rectangle 102" o:spid="_x0000_s1035" style="position:absolute;margin-left:19.85pt;margin-top:55.6pt;width:43.45pt;height:50.25pt;z-index:2516582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" fillcolor="#a4063e [3204]" strokecolor="#51031e [1604]" strokeweight="2pt">
                <v:textbox>
                  <w:txbxContent>
                    <w:p w14:paraId="0138C65D" w14:textId="77777777" w:rsidR="00794548" w:rsidRPr="006766B3" w:rsidRDefault="00794548" w:rsidP="0014692C">
                      <w:pPr>
                        <w:rPr>
                          <w:sz w:val="24"/>
                          <w:szCs w:val="24"/>
                        </w:rPr>
                      </w:pPr>
                      <w:r w:rsidRPr="006766B3">
                        <w:rPr>
                          <w:sz w:val="24"/>
                          <w:szCs w:val="24"/>
                        </w:rPr>
                        <w:t>Your  Apps</w:t>
                      </w:r>
                    </w:p>
                  </w:txbxContent>
                </v:textbox>
              </v:rect>
            </w:pict>
          </mc:Fallback>
        </mc:AlternateContent>
      </w:r>
      <w:r w:rsidR="00794548" w:rsidRPr="0014692C">
        <w:rPr>
          <w:noProof/>
        </w:rPr>
        <mc:AlternateContent>
          <mc:Choice Requires="wps">
            <w:drawing>
              <wp:anchor distT="0" distB="0" distL="114300" distR="114300" simplePos="0" relativeHeight="251658267" behindDoc="0" locked="0" layoutInCell="1" allowOverlap="1" wp14:anchorId="6C4400CF" wp14:editId="32996E6E">
                <wp:simplePos x="0" y="0"/>
                <wp:positionH relativeFrom="column">
                  <wp:posOffset>87630</wp:posOffset>
                </wp:positionH>
                <wp:positionV relativeFrom="paragraph">
                  <wp:posOffset>620395</wp:posOffset>
                </wp:positionV>
                <wp:extent cx="5026660" cy="2411730"/>
                <wp:effectExtent l="0" t="0" r="2540" b="7620"/>
                <wp:wrapNone/>
                <wp:docPr id="101" name="Rectangle 101"/>
                <wp:cNvGraphicFramePr/>
                <a:graphic xmlns:a="http://schemas.openxmlformats.org/drawingml/2006/main">
                  <a:graphicData uri="http://schemas.microsoft.com/office/word/2010/wordprocessingShape">
                    <wps:wsp>
                      <wps:cNvSpPr/>
                      <wps:spPr>
                        <a:xfrm>
                          <a:off x="0" y="0"/>
                          <a:ext cx="5026025" cy="241173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rect w14:anchorId="064C751A" id="Rectangle 101" o:spid="_x0000_s1026" style="position:absolute;margin-left:6.9pt;margin-top:48.85pt;width:395.8pt;height:189.9pt;z-index:2516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" fillcolor="white [3212]" stroked="f" strokeweight="2pt"/>
            </w:pict>
          </mc:Fallback>
        </mc:AlternateContent>
      </w:r>
      <w:r w:rsidR="00794548" w:rsidRPr="0014692C">
        <w:rPr>
          <w:noProof/>
        </w:rPr>
        <w:drawing>
          <wp:inline distT="0" distB="0" distL="0" distR="0" wp14:anchorId="07E00482" wp14:editId="1166AD37">
            <wp:extent cx="6309360" cy="2752935"/>
            <wp:effectExtent l="0" t="0" r="0"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6309360" cy="2752935"/>
                    </a:xfrm>
                    <a:prstGeom prst="rect">
                      <a:avLst/>
                    </a:prstGeom>
                    <a:noFill/>
                    <a:ln>
                      <a:noFill/>
                    </a:ln>
                  </pic:spPr>
                </pic:pic>
              </a:graphicData>
            </a:graphic>
          </wp:inline>
        </w:drawing>
      </w:r>
    </w:p>
    <w:p w14:paraId="459B5C48" w14:textId="77777777" w:rsidR="00636082" w:rsidRPr="0014692C" w:rsidRDefault="00636082" w:rsidP="0014692C"/>
    <w:p w14:paraId="71D58DD9" w14:textId="2E3CE996" w:rsidR="00794548" w:rsidRPr="0014692C" w:rsidRDefault="00CC69FA" w:rsidP="006A6B8C">
      <w:pPr>
        <w:ind w:left="720"/>
      </w:pPr>
      <w:r w:rsidRPr="0014692C">
        <w:rPr>
          <w:noProof/>
        </w:rPr>
        <mc:AlternateContent>
          <mc:Choice Requires="wps">
            <w:drawing>
              <wp:anchor distT="0" distB="0" distL="114300" distR="114300" simplePos="0" relativeHeight="251658252" behindDoc="0" locked="0" layoutInCell="1" allowOverlap="1" wp14:anchorId="70C5C4FB" wp14:editId="4D625B8C">
                <wp:simplePos x="0" y="0"/>
                <wp:positionH relativeFrom="column">
                  <wp:posOffset>-2786</wp:posOffset>
                </wp:positionH>
                <wp:positionV relativeFrom="paragraph">
                  <wp:posOffset>65007</wp:posOffset>
                </wp:positionV>
                <wp:extent cx="393368" cy="172018"/>
                <wp:effectExtent l="19050" t="19050" r="26035" b="19050"/>
                <wp:wrapNone/>
                <wp:docPr id="11" name="Text Box 11"/>
                <wp:cNvGraphicFramePr/>
                <a:graphic xmlns:a="http://schemas.openxmlformats.org/drawingml/2006/main">
                  <a:graphicData uri="http://schemas.microsoft.com/office/word/2010/wordprocessingShape">
                    <wps:wsp>
                      <wps:cNvSpPr txBox="1"/>
                      <wps:spPr>
                        <a:xfrm>
                          <a:off x="0" y="0"/>
                          <a:ext cx="393368" cy="172018"/>
                        </a:xfrm>
                        <a:prstGeom prst="rect">
                          <a:avLst/>
                        </a:prstGeom>
                        <a:noFill/>
                        <a:ln w="28575">
                          <a:solidFill>
                            <a:srgbClr val="FF0000"/>
                          </a:solidFill>
                        </a:ln>
                      </wps:spPr>
                      <wps:txbx>
                        <w:txbxContent>
                          <w:p w14:paraId="1EA8128E" w14:textId="77777777" w:rsidR="00CC69FA" w:rsidRDefault="00CC69FA" w:rsidP="0014692C"/>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0C5C4FB" id="Text Box 11" o:spid="_x0000_s1036" type="#_x0000_t202" style="position:absolute;left:0;text-align:left;margin-left:-.2pt;margin-top:5.1pt;width:30.95pt;height:13.55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" filled="f" strokecolor="red" strokeweight="2.25pt">
                <v:textbox>
                  <w:txbxContent>
                    <w:p w14:paraId="1EA8128E" w14:textId="77777777" w:rsidR="00CC69FA" w:rsidRDefault="00CC69FA" w:rsidP="0014692C"/>
                  </w:txbxContent>
                </v:textbox>
              </v:shape>
            </w:pict>
          </mc:Fallback>
        </mc:AlternateContent>
      </w:r>
      <w:r w:rsidR="00794548" w:rsidRPr="0014692C">
        <w:rPr>
          <w:color w:val="FF0000"/>
        </w:rPr>
        <w:t xml:space="preserve">Modules - </w:t>
      </w:r>
      <w:r w:rsidR="00794548" w:rsidRPr="0014692C">
        <w:t xml:space="preserve">Apps is the first page you’ll see on Ink. You can toggle between the different apps in the top </w:t>
      </w:r>
      <w:r w:rsidR="00CD2C90" w:rsidRPr="0014692C">
        <w:t>left-hand</w:t>
      </w:r>
      <w:r w:rsidR="00794548" w:rsidRPr="0014692C">
        <w:t xml:space="preserve"> corner. The options include Apps, Files, Displays, Galleries and Users.</w:t>
      </w:r>
    </w:p>
    <w:p w14:paraId="28AFB545" w14:textId="0262460A" w:rsidR="00794548" w:rsidRPr="0014692C" w:rsidRDefault="008A01F7" w:rsidP="006A6B8C">
      <w:pPr>
        <w:ind w:left="720"/>
        <w:rPr>
          <w:color w:val="7030A0"/>
        </w:rPr>
      </w:pPr>
      <w:r w:rsidRPr="0014692C">
        <w:rPr>
          <w:noProof/>
          <w:color w:val="7030A0"/>
        </w:rPr>
        <mc:AlternateContent>
          <mc:Choice Requires="wps">
            <w:drawing>
              <wp:anchor distT="0" distB="0" distL="114300" distR="114300" simplePos="0" relativeHeight="251658274" behindDoc="0" locked="0" layoutInCell="1" allowOverlap="1" wp14:anchorId="1A43F705" wp14:editId="32043C73">
                <wp:simplePos x="0" y="0"/>
                <wp:positionH relativeFrom="column">
                  <wp:posOffset>20955</wp:posOffset>
                </wp:positionH>
                <wp:positionV relativeFrom="paragraph">
                  <wp:posOffset>61756</wp:posOffset>
                </wp:positionV>
                <wp:extent cx="371475" cy="152400"/>
                <wp:effectExtent l="0" t="0" r="28575" b="19050"/>
                <wp:wrapNone/>
                <wp:docPr id="111" name="Rectangle 111"/>
                <wp:cNvGraphicFramePr/>
                <a:graphic xmlns:a="http://schemas.openxmlformats.org/drawingml/2006/main">
                  <a:graphicData uri="http://schemas.microsoft.com/office/word/2010/wordprocessingShape">
                    <wps:wsp>
                      <wps:cNvSpPr/>
                      <wps:spPr>
                        <a:xfrm>
                          <a:off x="0" y="0"/>
                          <a:ext cx="371475" cy="152400"/>
                        </a:xfrm>
                        <a:prstGeom prst="rect">
                          <a:avLst/>
                        </a:prstGeom>
                        <a:noFill/>
                        <a:ln>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rect w14:anchorId="499117D2" id="Rectangle 111" o:spid="_x0000_s1026" style="position:absolute;margin-left:1.65pt;margin-top:4.85pt;width:29.25pt;height:12pt;z-index:25165725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" filled="f" strokecolor="#7030a0" strokeweight="2pt"/>
            </w:pict>
          </mc:Fallback>
        </mc:AlternateContent>
      </w:r>
      <w:r w:rsidR="00794548" w:rsidRPr="0014692C">
        <w:rPr>
          <w:color w:val="7030A0"/>
        </w:rPr>
        <w:t>Module Controls</w:t>
      </w:r>
      <w:r w:rsidR="00421ECA" w:rsidRPr="0014692C">
        <w:rPr>
          <w:color w:val="7030A0"/>
        </w:rPr>
        <w:t xml:space="preserve"> </w:t>
      </w:r>
      <w:r w:rsidR="00421ECA" w:rsidRPr="0014692C">
        <w:t xml:space="preserve">– This is where you will be able to create new </w:t>
      </w:r>
      <w:r w:rsidR="00045995" w:rsidRPr="0014692C">
        <w:t>or import items</w:t>
      </w:r>
      <w:r w:rsidR="00421ECA" w:rsidRPr="0014692C">
        <w:t xml:space="preserve"> to each module</w:t>
      </w:r>
      <w:r w:rsidR="00045995" w:rsidRPr="0014692C">
        <w:t xml:space="preserve"> depending on your permissions</w:t>
      </w:r>
      <w:r w:rsidR="00365948" w:rsidRPr="0014692C">
        <w:t>.</w:t>
      </w:r>
    </w:p>
    <w:p w14:paraId="77C9E038" w14:textId="3247BF55" w:rsidR="00794548" w:rsidRPr="0014692C" w:rsidRDefault="008A01F7" w:rsidP="006A6B8C">
      <w:pPr>
        <w:ind w:left="720"/>
      </w:pPr>
      <w:r w:rsidRPr="0014692C">
        <w:rPr>
          <w:noProof/>
          <w:color w:val="7030A0"/>
        </w:rPr>
        <mc:AlternateContent>
          <mc:Choice Requires="wps">
            <w:drawing>
              <wp:anchor distT="0" distB="0" distL="114300" distR="114300" simplePos="0" relativeHeight="251658275" behindDoc="0" locked="0" layoutInCell="1" allowOverlap="1" wp14:anchorId="0FC93C0A" wp14:editId="2EE5697F">
                <wp:simplePos x="0" y="0"/>
                <wp:positionH relativeFrom="column">
                  <wp:posOffset>20955</wp:posOffset>
                </wp:positionH>
                <wp:positionV relativeFrom="paragraph">
                  <wp:posOffset>53814</wp:posOffset>
                </wp:positionV>
                <wp:extent cx="371475" cy="152400"/>
                <wp:effectExtent l="0" t="0" r="28575" b="19050"/>
                <wp:wrapNone/>
                <wp:docPr id="112" name="Rectangle 112"/>
                <wp:cNvGraphicFramePr/>
                <a:graphic xmlns:a="http://schemas.openxmlformats.org/drawingml/2006/main">
                  <a:graphicData uri="http://schemas.microsoft.com/office/word/2010/wordprocessingShape">
                    <wps:wsp>
                      <wps:cNvSpPr/>
                      <wps:spPr>
                        <a:xfrm>
                          <a:off x="0" y="0"/>
                          <a:ext cx="371475" cy="152400"/>
                        </a:xfrm>
                        <a:prstGeom prst="rect">
                          <a:avLst/>
                        </a:prstGeom>
                        <a:noFill/>
                        <a:ln>
                          <a:solidFill>
                            <a:srgbClr val="F4EB3A"/>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rect w14:anchorId="65FD971B" id="Rectangle 112" o:spid="_x0000_s1026" style="position:absolute;margin-left:1.65pt;margin-top:4.25pt;width:29.25pt;height:12pt;z-index:251657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" filled="f" strokecolor="#f4eb3a" strokeweight="2pt"/>
            </w:pict>
          </mc:Fallback>
        </mc:AlternateContent>
      </w:r>
      <w:r w:rsidR="00794548" w:rsidRPr="0014692C">
        <w:rPr>
          <w:color w:val="FFC000"/>
        </w:rPr>
        <w:t>Details and Settings Panel</w:t>
      </w:r>
      <w:r w:rsidR="00CA6872" w:rsidRPr="0014692C">
        <w:rPr>
          <w:color w:val="FFC000"/>
        </w:rPr>
        <w:t xml:space="preserve"> </w:t>
      </w:r>
      <w:r w:rsidR="00CA6872" w:rsidRPr="0014692C">
        <w:t xml:space="preserve">– This section will </w:t>
      </w:r>
      <w:r w:rsidR="00B84D23" w:rsidRPr="0014692C">
        <w:t>update based on what items are selected within the module including descriptions, authors and dates</w:t>
      </w:r>
      <w:r w:rsidR="001D4AE4">
        <w:t>. This area will also include any</w:t>
      </w:r>
      <w:r w:rsidR="00B84D23" w:rsidRPr="0014692C">
        <w:t xml:space="preserve"> Sharing and Metadata settings that have been actively applied.</w:t>
      </w:r>
    </w:p>
    <w:p w14:paraId="16ABC17A" w14:textId="07557576" w:rsidR="00794548" w:rsidRPr="0014692C" w:rsidRDefault="008A01F7" w:rsidP="006A6B8C">
      <w:pPr>
        <w:ind w:left="720"/>
      </w:pPr>
      <w:r w:rsidRPr="0014692C">
        <w:rPr>
          <w:noProof/>
          <w:color w:val="7030A0"/>
        </w:rPr>
        <mc:AlternateContent>
          <mc:Choice Requires="wps">
            <w:drawing>
              <wp:anchor distT="0" distB="0" distL="114300" distR="114300" simplePos="0" relativeHeight="251658276" behindDoc="0" locked="0" layoutInCell="1" allowOverlap="1" wp14:anchorId="4A220EF5" wp14:editId="1C68B5CC">
                <wp:simplePos x="0" y="0"/>
                <wp:positionH relativeFrom="column">
                  <wp:posOffset>20955</wp:posOffset>
                </wp:positionH>
                <wp:positionV relativeFrom="paragraph">
                  <wp:posOffset>52866</wp:posOffset>
                </wp:positionV>
                <wp:extent cx="371475" cy="152400"/>
                <wp:effectExtent l="0" t="0" r="28575" b="19050"/>
                <wp:wrapNone/>
                <wp:docPr id="113" name="Rectangle 113"/>
                <wp:cNvGraphicFramePr/>
                <a:graphic xmlns:a="http://schemas.openxmlformats.org/drawingml/2006/main">
                  <a:graphicData uri="http://schemas.microsoft.com/office/word/2010/wordprocessingShape">
                    <wps:wsp>
                      <wps:cNvSpPr/>
                      <wps:spPr>
                        <a:xfrm>
                          <a:off x="0" y="0"/>
                          <a:ext cx="371475" cy="152400"/>
                        </a:xfrm>
                        <a:prstGeom prst="rect">
                          <a:avLst/>
                        </a:prstGeom>
                        <a:ln>
                          <a:solidFill>
                            <a:srgbClr val="00B05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rect w14:anchorId="1E3E198E" id="Rectangle 113" o:spid="_x0000_s1026" style="position:absolute;margin-left:1.65pt;margin-top:4.15pt;width:29.25pt;height:12pt;z-index:25165725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" fillcolor="white [3201]" strokecolor="#00b050" strokeweight="2pt"/>
            </w:pict>
          </mc:Fallback>
        </mc:AlternateContent>
      </w:r>
      <w:r w:rsidR="00794548" w:rsidRPr="0014692C">
        <w:rPr>
          <w:color w:val="00B050"/>
        </w:rPr>
        <w:t>User and Organization Settings</w:t>
      </w:r>
      <w:r w:rsidR="00B84D23" w:rsidRPr="0014692C">
        <w:rPr>
          <w:color w:val="00B050"/>
        </w:rPr>
        <w:t xml:space="preserve"> </w:t>
      </w:r>
      <w:r w:rsidR="00B84D23" w:rsidRPr="0014692C">
        <w:t>– This is where</w:t>
      </w:r>
      <w:r w:rsidR="001D4AE4">
        <w:t xml:space="preserve"> </w:t>
      </w:r>
      <w:r w:rsidR="007A1A9C">
        <w:t>users</w:t>
      </w:r>
      <w:r w:rsidR="00B84D23" w:rsidRPr="0014692C">
        <w:t xml:space="preserve"> </w:t>
      </w:r>
      <w:r w:rsidR="00CC69FA" w:rsidRPr="0014692C">
        <w:t xml:space="preserve">can </w:t>
      </w:r>
      <w:r w:rsidR="007A1A9C">
        <w:t>view</w:t>
      </w:r>
      <w:r w:rsidR="00CC69FA" w:rsidRPr="0014692C">
        <w:t xml:space="preserve"> licenses and data usage</w:t>
      </w:r>
      <w:r w:rsidR="007A1A9C">
        <w:t xml:space="preserve">. Users can also </w:t>
      </w:r>
      <w:r w:rsidR="00CC69FA" w:rsidRPr="0014692C">
        <w:t xml:space="preserve">sign out of Ink when </w:t>
      </w:r>
      <w:r w:rsidR="007A1A9C">
        <w:t>work is</w:t>
      </w:r>
      <w:r w:rsidR="00CC69FA" w:rsidRPr="0014692C">
        <w:t xml:space="preserve"> complete.</w:t>
      </w:r>
    </w:p>
    <w:p w14:paraId="562A25FB" w14:textId="676FDCC1" w:rsidR="00794548" w:rsidRDefault="008A01F7" w:rsidP="006A6B8C">
      <w:pPr>
        <w:ind w:left="720"/>
      </w:pPr>
      <w:r w:rsidRPr="0014692C">
        <w:rPr>
          <w:noProof/>
          <w:color w:val="7030A0"/>
        </w:rPr>
        <mc:AlternateContent>
          <mc:Choice Requires="wps">
            <w:drawing>
              <wp:anchor distT="0" distB="0" distL="114300" distR="114300" simplePos="0" relativeHeight="251658277" behindDoc="0" locked="0" layoutInCell="1" allowOverlap="1" wp14:anchorId="1B5EACC6" wp14:editId="1D48EA67">
                <wp:simplePos x="0" y="0"/>
                <wp:positionH relativeFrom="column">
                  <wp:posOffset>20955</wp:posOffset>
                </wp:positionH>
                <wp:positionV relativeFrom="paragraph">
                  <wp:posOffset>70646</wp:posOffset>
                </wp:positionV>
                <wp:extent cx="371475" cy="152400"/>
                <wp:effectExtent l="0" t="0" r="28575" b="19050"/>
                <wp:wrapNone/>
                <wp:docPr id="114" name="Rectangle 114"/>
                <wp:cNvGraphicFramePr/>
                <a:graphic xmlns:a="http://schemas.openxmlformats.org/drawingml/2006/main">
                  <a:graphicData uri="http://schemas.microsoft.com/office/word/2010/wordprocessingShape">
                    <wps:wsp>
                      <wps:cNvSpPr/>
                      <wps:spPr>
                        <a:xfrm>
                          <a:off x="0" y="0"/>
                          <a:ext cx="371475" cy="152400"/>
                        </a:xfrm>
                        <a:prstGeom prst="rect">
                          <a:avLst/>
                        </a:prstGeom>
                        <a:no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rect w14:anchorId="3E7CD2D7" id="Rectangle 114" o:spid="_x0000_s1026" style="position:absolute;margin-left:1.65pt;margin-top:5.55pt;width:29.25pt;height:12pt;z-index:25165725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" filled="f" strokecolor="#00b0f0" strokeweight="2pt"/>
            </w:pict>
          </mc:Fallback>
        </mc:AlternateContent>
      </w:r>
      <w:r w:rsidR="00794548" w:rsidRPr="0014692C">
        <w:rPr>
          <w:color w:val="00B0F0"/>
        </w:rPr>
        <w:t>Help and Tutorials</w:t>
      </w:r>
      <w:r w:rsidR="00CA6872" w:rsidRPr="0014692C">
        <w:rPr>
          <w:color w:val="00B0F0"/>
        </w:rPr>
        <w:t xml:space="preserve"> </w:t>
      </w:r>
      <w:r w:rsidR="00CA6872" w:rsidRPr="0014692C">
        <w:t xml:space="preserve">– Ink is filled with online tutorials and guides based on which module you </w:t>
      </w:r>
      <w:r w:rsidR="00000FD8">
        <w:t>are using</w:t>
      </w:r>
      <w:r w:rsidR="00CA6872" w:rsidRPr="0014692C">
        <w:t>.</w:t>
      </w:r>
    </w:p>
    <w:p w14:paraId="6C5989D6" w14:textId="1D8B2942" w:rsidR="00F9190F" w:rsidRPr="0014692C" w:rsidRDefault="00F9190F" w:rsidP="006A6B8C">
      <w:pPr>
        <w:ind w:left="720"/>
      </w:pPr>
      <w:r w:rsidRPr="0014692C">
        <w:rPr>
          <w:noProof/>
        </w:rPr>
        <mc:AlternateContent>
          <mc:Choice Requires="wps">
            <w:drawing>
              <wp:anchor distT="0" distB="0" distL="114300" distR="114300" simplePos="0" relativeHeight="251658354" behindDoc="0" locked="0" layoutInCell="1" allowOverlap="1" wp14:anchorId="03980A9C" wp14:editId="7FE14927">
                <wp:simplePos x="0" y="0"/>
                <wp:positionH relativeFrom="column">
                  <wp:posOffset>22417</wp:posOffset>
                </wp:positionH>
                <wp:positionV relativeFrom="paragraph">
                  <wp:posOffset>49830</wp:posOffset>
                </wp:positionV>
                <wp:extent cx="369254" cy="138025"/>
                <wp:effectExtent l="19050" t="19050" r="12065" b="14605"/>
                <wp:wrapNone/>
                <wp:docPr id="1250065545" name="Text Box 1250065545"/>
                <wp:cNvGraphicFramePr/>
                <a:graphic xmlns:a="http://schemas.openxmlformats.org/drawingml/2006/main">
                  <a:graphicData uri="http://schemas.microsoft.com/office/word/2010/wordprocessingShape">
                    <wps:wsp>
                      <wps:cNvSpPr txBox="1"/>
                      <wps:spPr>
                        <a:xfrm>
                          <a:off x="0" y="0"/>
                          <a:ext cx="369254" cy="138025"/>
                        </a:xfrm>
                        <a:prstGeom prst="rect">
                          <a:avLst/>
                        </a:prstGeom>
                        <a:noFill/>
                        <a:ln w="28575">
                          <a:solidFill>
                            <a:srgbClr val="FFC000"/>
                          </a:solidFill>
                        </a:ln>
                      </wps:spPr>
                      <wps:txbx>
                        <w:txbxContent>
                          <w:p w14:paraId="14B2342E" w14:textId="77777777" w:rsidR="00F9190F" w:rsidRDefault="00F9190F" w:rsidP="00F9190F">
                            <w:r>
                              <w:rPr>
                                <w:rFonts w:eastAsiaTheme="minorHAnsi"/>
                                <w:noProof/>
                              </w:rPr>
                              <w:drawing>
                                <wp:inline distT="0" distB="0" distL="0" distR="0" wp14:anchorId="77C31B94" wp14:editId="1305F40E">
                                  <wp:extent cx="352425" cy="114300"/>
                                  <wp:effectExtent l="0" t="0" r="9525" b="0"/>
                                  <wp:docPr id="1509643288" name="Picture 150964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2425" cy="114300"/>
                                          </a:xfrm>
                                          <a:prstGeom prst="rect">
                                            <a:avLst/>
                                          </a:prstGeom>
                                          <a:noFill/>
                                          <a:ln>
                                            <a:noFill/>
                                          </a:ln>
                                        </pic:spPr>
                                      </pic:pic>
                                    </a:graphicData>
                                  </a:graphic>
                                </wp:inline>
                              </w:drawing>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03980A9C" id="Text Box 1250065545" o:spid="_x0000_s1037" type="#_x0000_t202" style="position:absolute;left:0;text-align:left;margin-left:1.75pt;margin-top:3.9pt;width:29.1pt;height:10.85pt;z-index:2516583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" filled="f" strokecolor="#ffc000" strokeweight="2.25pt">
                <v:textbox>
                  <w:txbxContent>
                    <w:p w14:paraId="14B2342E" w14:textId="77777777" w:rsidR="00F9190F" w:rsidRDefault="00F9190F" w:rsidP="00F9190F">
                      <w:r>
                        <w:rPr>
                          <w:rFonts w:eastAsiaTheme="minorHAnsi"/>
                          <w:noProof/>
                        </w:rPr>
                        <w:drawing>
                          <wp:inline distT="0" distB="0" distL="0" distR="0" wp14:anchorId="77C31B94" wp14:editId="1305F40E">
                            <wp:extent cx="352425" cy="114300"/>
                            <wp:effectExtent l="0" t="0" r="9525" b="0"/>
                            <wp:docPr id="1509643288" name="Picture 150964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2425" cy="114300"/>
                                    </a:xfrm>
                                    <a:prstGeom prst="rect">
                                      <a:avLst/>
                                    </a:prstGeom>
                                    <a:noFill/>
                                    <a:ln>
                                      <a:noFill/>
                                    </a:ln>
                                  </pic:spPr>
                                </pic:pic>
                              </a:graphicData>
                            </a:graphic>
                          </wp:inline>
                        </w:drawing>
                      </w:r>
                    </w:p>
                  </w:txbxContent>
                </v:textbox>
              </v:shape>
            </w:pict>
          </mc:Fallback>
        </mc:AlternateContent>
      </w:r>
      <w:r w:rsidRPr="00F9190F">
        <w:rPr>
          <w:color w:val="FFC000"/>
        </w:rPr>
        <w:t xml:space="preserve">Alerts and Notifications </w:t>
      </w:r>
      <w:r>
        <w:t xml:space="preserve">– This is where you can set Alerts for notifications </w:t>
      </w:r>
      <w:r w:rsidR="00447B25">
        <w:t xml:space="preserve">of when Displays are off line, or </w:t>
      </w:r>
      <w:r w:rsidR="00113E7D">
        <w:t>future support of when new content is being contributed by users.</w:t>
      </w:r>
    </w:p>
    <w:p w14:paraId="6B95C180" w14:textId="4E0DA552" w:rsidR="00794548" w:rsidRPr="0014692C" w:rsidRDefault="00794548" w:rsidP="0014692C"/>
    <w:p w14:paraId="53D19C5D" w14:textId="77777777" w:rsidR="009E7DB5" w:rsidRPr="0014692C" w:rsidRDefault="009E7DB5" w:rsidP="0014692C">
      <w:r w:rsidRPr="0014692C">
        <w:br w:type="page"/>
      </w:r>
    </w:p>
    <w:p w14:paraId="43CA5448" w14:textId="331B673F" w:rsidR="00794548" w:rsidRPr="0014692C" w:rsidRDefault="00D13889" w:rsidP="006A6B8C">
      <w:pPr>
        <w:pStyle w:val="Heading2"/>
      </w:pPr>
      <w:bookmarkStart w:id="3" w:name="_Toc162983201"/>
      <w:r w:rsidRPr="0014692C">
        <w:rPr>
          <w:noProof/>
        </w:rPr>
        <w:drawing>
          <wp:anchor distT="0" distB="0" distL="114300" distR="114300" simplePos="0" relativeHeight="251658356" behindDoc="1" locked="0" layoutInCell="1" allowOverlap="1" wp14:anchorId="068E01CB" wp14:editId="790BB1FF">
            <wp:simplePos x="0" y="0"/>
            <wp:positionH relativeFrom="margin">
              <wp:posOffset>4786630</wp:posOffset>
            </wp:positionH>
            <wp:positionV relativeFrom="paragraph">
              <wp:posOffset>123825</wp:posOffset>
            </wp:positionV>
            <wp:extent cx="1371600" cy="2724150"/>
            <wp:effectExtent l="133350" t="114300" r="133350" b="171450"/>
            <wp:wrapSquare wrapText="bothSides"/>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a:blip r:embed="rId16">
                      <a:extLst>
                        <a:ext uri="{28A0092B-C50C-407E-A947-70E740481C1C}">
                          <a14:useLocalDpi xmlns:a14="http://schemas.microsoft.com/office/drawing/2010/main" val="0"/>
                        </a:ext>
                      </a:extLst>
                    </a:blip>
                    <a:stretch>
                      <a:fillRect/>
                    </a:stretch>
                  </pic:blipFill>
                  <pic:spPr>
                    <a:xfrm>
                      <a:off x="0" y="0"/>
                      <a:ext cx="1371600" cy="27241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794548" w:rsidRPr="0014692C">
        <w:t>Modules</w:t>
      </w:r>
      <w:bookmarkEnd w:id="3"/>
      <w:r w:rsidRPr="0014692C">
        <w:rPr>
          <w:noProof/>
        </w:rPr>
        <w:t xml:space="preserve"> </w:t>
      </w:r>
    </w:p>
    <w:p w14:paraId="756DF568" w14:textId="5A439E8D" w:rsidR="00354C2A" w:rsidRPr="006A6B8C" w:rsidRDefault="006A6B8C" w:rsidP="006A6B8C">
      <w:pPr>
        <w:pStyle w:val="Heading3"/>
      </w:pPr>
      <w:bookmarkStart w:id="4" w:name="_Toc162983202"/>
      <w:r w:rsidRPr="006A6B8C">
        <w:t>Apps</w:t>
      </w:r>
      <w:bookmarkEnd w:id="4"/>
    </w:p>
    <w:p w14:paraId="464EFE68" w14:textId="142E0CD0" w:rsidR="000A4B66" w:rsidRDefault="005729DA" w:rsidP="0014692C">
      <w:r w:rsidRPr="0014692C">
        <w:t xml:space="preserve">The Apps </w:t>
      </w:r>
      <w:r w:rsidR="00000FD8">
        <w:t>m</w:t>
      </w:r>
      <w:r w:rsidRPr="0014692C">
        <w:t xml:space="preserve">odule includes all the Ink Apps </w:t>
      </w:r>
      <w:r w:rsidR="00000FD8">
        <w:t>that</w:t>
      </w:r>
      <w:r w:rsidRPr="0014692C">
        <w:t xml:space="preserve"> have been created and shared with you</w:t>
      </w:r>
      <w:r w:rsidR="007D2A32">
        <w:t xml:space="preserve">. You can also see </w:t>
      </w:r>
      <w:r w:rsidR="00FE1C60">
        <w:t>apps based on your user permissions.</w:t>
      </w:r>
      <w:r w:rsidRPr="0014692C">
        <w:t xml:space="preserve"> Apps can run</w:t>
      </w:r>
      <w:r w:rsidR="00FE1C60">
        <w:t xml:space="preserve"> or can be developed</w:t>
      </w:r>
      <w:r w:rsidRPr="0014692C">
        <w:t xml:space="preserve"> within</w:t>
      </w:r>
      <w:r w:rsidR="00B67FAA" w:rsidRPr="0014692C">
        <w:t xml:space="preserve"> any</w:t>
      </w:r>
      <w:r w:rsidRPr="0014692C">
        <w:t xml:space="preserve"> </w:t>
      </w:r>
      <w:r w:rsidR="00B67FAA" w:rsidRPr="0014692C">
        <w:t xml:space="preserve">HTML5 </w:t>
      </w:r>
      <w:r w:rsidRPr="0014692C">
        <w:t>browser</w:t>
      </w:r>
      <w:r w:rsidR="00FE1C60">
        <w:t xml:space="preserve"> and can</w:t>
      </w:r>
      <w:r w:rsidRPr="0014692C">
        <w:t xml:space="preserve"> be assigned to </w:t>
      </w:r>
      <w:r w:rsidR="00FE1C60" w:rsidRPr="0014692C">
        <w:t xml:space="preserve">displays </w:t>
      </w:r>
      <w:r w:rsidRPr="0014692C">
        <w:t xml:space="preserve">for </w:t>
      </w:r>
      <w:r w:rsidR="00FE1C60" w:rsidRPr="0014692C">
        <w:t xml:space="preserve">digital signage </w:t>
      </w:r>
      <w:r w:rsidR="00B67FAA" w:rsidRPr="0014692C">
        <w:t>screens</w:t>
      </w:r>
      <w:r w:rsidR="009D21C0">
        <w:t xml:space="preserve">. </w:t>
      </w:r>
    </w:p>
    <w:p w14:paraId="06D9E57F" w14:textId="77777777" w:rsidR="00641F0A" w:rsidRPr="0014692C" w:rsidRDefault="00641F0A" w:rsidP="0014692C"/>
    <w:p w14:paraId="6F5FC968" w14:textId="6CFECBE0" w:rsidR="005729DA" w:rsidRDefault="000A4B66" w:rsidP="0014692C">
      <w:r w:rsidRPr="0014692C">
        <w:t xml:space="preserve">Depending on your </w:t>
      </w:r>
      <w:r w:rsidR="00FE1C60">
        <w:t>permissions</w:t>
      </w:r>
      <w:r w:rsidRPr="0014692C">
        <w:t>, Apps may be “Use” only</w:t>
      </w:r>
      <w:r w:rsidR="00FE1C60">
        <w:t>,</w:t>
      </w:r>
      <w:r w:rsidRPr="0014692C">
        <w:t xml:space="preserve"> which allows you to view or interact with an app</w:t>
      </w:r>
      <w:r w:rsidR="00FE1C60">
        <w:t>. The</w:t>
      </w:r>
      <w:r w:rsidRPr="0014692C">
        <w:t xml:space="preserve"> “Edit” </w:t>
      </w:r>
      <w:r w:rsidR="00FE1C60">
        <w:t>ability</w:t>
      </w:r>
      <w:r w:rsidRPr="0014692C">
        <w:t xml:space="preserve"> allows you to edit or modify an app, </w:t>
      </w:r>
      <w:r w:rsidR="00FE1C60">
        <w:t>and the</w:t>
      </w:r>
      <w:r w:rsidRPr="0014692C">
        <w:t xml:space="preserve"> “Full”</w:t>
      </w:r>
      <w:r w:rsidR="00FE1C60">
        <w:t xml:space="preserve"> options</w:t>
      </w:r>
      <w:r w:rsidRPr="0014692C">
        <w:t xml:space="preserve"> give</w:t>
      </w:r>
      <w:r w:rsidR="00FE1C60">
        <w:t>s</w:t>
      </w:r>
      <w:r w:rsidRPr="0014692C">
        <w:t xml:space="preserve"> you </w:t>
      </w:r>
      <w:r w:rsidR="00FE1C60">
        <w:t>access</w:t>
      </w:r>
      <w:r w:rsidRPr="0014692C">
        <w:t xml:space="preserve"> to </w:t>
      </w:r>
      <w:r w:rsidR="00874BBD" w:rsidRPr="0014692C">
        <w:t>assign</w:t>
      </w:r>
      <w:r w:rsidRPr="0014692C">
        <w:t xml:space="preserve"> permissions or delete an app</w:t>
      </w:r>
      <w:r w:rsidR="009D21C0">
        <w:t xml:space="preserve">. </w:t>
      </w:r>
      <w:r w:rsidRPr="0014692C">
        <w:t>The Details Panel will show you who created the</w:t>
      </w:r>
      <w:r w:rsidR="000D2FC8">
        <w:t xml:space="preserve"> </w:t>
      </w:r>
      <w:r w:rsidR="000F01AE">
        <w:t xml:space="preserve">App </w:t>
      </w:r>
      <w:r w:rsidRPr="0014692C">
        <w:t>and</w:t>
      </w:r>
      <w:r w:rsidR="00FE1C60">
        <w:t xml:space="preserve"> will show</w:t>
      </w:r>
      <w:r w:rsidRPr="0014692C">
        <w:t xml:space="preserve"> any permissions assigned.</w:t>
      </w:r>
    </w:p>
    <w:p w14:paraId="5F9F3BE5" w14:textId="77777777" w:rsidR="00312BB4" w:rsidRPr="0014692C" w:rsidRDefault="00312BB4" w:rsidP="0014692C"/>
    <w:p w14:paraId="61D7C1E3" w14:textId="0940D25C" w:rsidR="009F6312" w:rsidRDefault="00E541AD" w:rsidP="0014692C">
      <w:r w:rsidRPr="0014692C">
        <w:t>Under</w:t>
      </w:r>
      <w:r w:rsidR="000A4B66" w:rsidRPr="0014692C">
        <w:t xml:space="preserve"> the </w:t>
      </w:r>
      <w:r w:rsidRPr="0014692C">
        <w:t>Module</w:t>
      </w:r>
      <w:r w:rsidR="000A4B66" w:rsidRPr="0014692C">
        <w:t xml:space="preserve"> Controls</w:t>
      </w:r>
      <w:r w:rsidR="007E3B3D">
        <w:t xml:space="preserve"> (</w:t>
      </w:r>
      <w:r w:rsidRPr="0014692C">
        <w:t>depending on your rights</w:t>
      </w:r>
      <w:r w:rsidR="007E3B3D">
        <w:t>)</w:t>
      </w:r>
      <w:r w:rsidRPr="0014692C">
        <w:t xml:space="preserve">, you can </w:t>
      </w:r>
      <w:r w:rsidR="007E3B3D">
        <w:t>r</w:t>
      </w:r>
      <w:r w:rsidR="0055569A" w:rsidRPr="0014692C">
        <w:t>un an</w:t>
      </w:r>
      <w:r w:rsidR="000D2FC8">
        <w:t xml:space="preserve"> </w:t>
      </w:r>
      <w:r w:rsidR="000F01AE">
        <w:t xml:space="preserve">App </w:t>
      </w:r>
      <w:r w:rsidR="0055569A" w:rsidRPr="0014692C">
        <w:t xml:space="preserve">in your </w:t>
      </w:r>
      <w:r w:rsidR="007E3B3D">
        <w:t>b</w:t>
      </w:r>
      <w:r w:rsidR="0055569A" w:rsidRPr="0014692C">
        <w:t>rowser</w:t>
      </w:r>
      <w:r w:rsidR="007E3B3D">
        <w:t>. This allows you to</w:t>
      </w:r>
      <w:r w:rsidR="006248C5" w:rsidRPr="0014692C">
        <w:t xml:space="preserve"> view</w:t>
      </w:r>
      <w:r w:rsidR="009F6312" w:rsidRPr="0014692C">
        <w:t xml:space="preserve">, </w:t>
      </w:r>
      <w:r w:rsidR="007E3B3D">
        <w:t>e</w:t>
      </w:r>
      <w:r w:rsidR="009F6312" w:rsidRPr="0014692C">
        <w:t xml:space="preserve">dit, </w:t>
      </w:r>
      <w:r w:rsidR="007E3B3D">
        <w:t>c</w:t>
      </w:r>
      <w:r w:rsidR="009F6312" w:rsidRPr="0014692C">
        <w:t>opy and</w:t>
      </w:r>
      <w:r w:rsidR="00FB542C">
        <w:t>/or</w:t>
      </w:r>
      <w:r w:rsidR="009F6312" w:rsidRPr="0014692C">
        <w:t xml:space="preserve"> share the </w:t>
      </w:r>
      <w:r w:rsidR="00FB542C">
        <w:t xml:space="preserve">selected </w:t>
      </w:r>
      <w:r w:rsidR="009F6312" w:rsidRPr="0014692C">
        <w:t>App</w:t>
      </w:r>
      <w:r w:rsidR="009D21C0">
        <w:t xml:space="preserve">. </w:t>
      </w:r>
      <w:r w:rsidR="009F6312" w:rsidRPr="0014692C">
        <w:t xml:space="preserve">Advanced controls are available </w:t>
      </w:r>
      <w:r w:rsidR="00FB542C">
        <w:t>to</w:t>
      </w:r>
      <w:r w:rsidR="009F6312" w:rsidRPr="0014692C">
        <w:t xml:space="preserve"> </w:t>
      </w:r>
      <w:r w:rsidR="00FB542C">
        <w:t>e</w:t>
      </w:r>
      <w:r w:rsidR="009F6312" w:rsidRPr="0014692C">
        <w:t xml:space="preserve">xport, </w:t>
      </w:r>
      <w:r w:rsidR="00FB542C" w:rsidRPr="0014692C">
        <w:t>rename</w:t>
      </w:r>
      <w:r w:rsidR="009F6312" w:rsidRPr="0014692C">
        <w:t xml:space="preserve">, </w:t>
      </w:r>
      <w:r w:rsidR="00FB542C" w:rsidRPr="0014692C">
        <w:t xml:space="preserve">edit </w:t>
      </w:r>
      <w:r w:rsidR="00FB542C">
        <w:t xml:space="preserve">the </w:t>
      </w:r>
      <w:r w:rsidR="009F6312" w:rsidRPr="0014692C">
        <w:t xml:space="preserve">description or </w:t>
      </w:r>
      <w:r w:rsidR="00FB542C" w:rsidRPr="0014692C">
        <w:t>delete</w:t>
      </w:r>
      <w:r w:rsidR="00FB542C">
        <w:t xml:space="preserve"> the App</w:t>
      </w:r>
      <w:r w:rsidR="009F6312" w:rsidRPr="0014692C">
        <w:t>.</w:t>
      </w:r>
    </w:p>
    <w:p w14:paraId="242F6AAF" w14:textId="77777777" w:rsidR="00312BB4" w:rsidRPr="0014692C" w:rsidRDefault="00312BB4" w:rsidP="0014692C"/>
    <w:p w14:paraId="32761DD8" w14:textId="1952F749" w:rsidR="000A4B66" w:rsidRDefault="009F6312" w:rsidP="0014692C">
      <w:r w:rsidRPr="0014692C">
        <w:t>I</w:t>
      </w:r>
      <w:r w:rsidR="00E311AF" w:rsidRPr="0014692C">
        <w:t>f you would like to view</w:t>
      </w:r>
      <w:r w:rsidR="00E72C30" w:rsidRPr="0014692C">
        <w:t xml:space="preserve"> </w:t>
      </w:r>
      <w:r w:rsidR="00E311AF" w:rsidRPr="0014692C">
        <w:t>the</w:t>
      </w:r>
      <w:r w:rsidR="000D2FC8">
        <w:t xml:space="preserve"> </w:t>
      </w:r>
      <w:r w:rsidR="000F01AE">
        <w:t xml:space="preserve">App </w:t>
      </w:r>
      <w:r w:rsidR="00E72C30" w:rsidRPr="0014692C">
        <w:t xml:space="preserve">as it has been assigned to a particular </w:t>
      </w:r>
      <w:r w:rsidR="0060415B" w:rsidRPr="0014692C">
        <w:t xml:space="preserve">player </w:t>
      </w:r>
      <w:r w:rsidR="00E72C30" w:rsidRPr="0014692C">
        <w:t>with</w:t>
      </w:r>
      <w:r w:rsidR="00F94F31" w:rsidRPr="0014692C">
        <w:t xml:space="preserve"> specific </w:t>
      </w:r>
      <w:r w:rsidR="0060415B" w:rsidRPr="0014692C">
        <w:t xml:space="preserve">metadata </w:t>
      </w:r>
      <w:r w:rsidR="00F94F31" w:rsidRPr="0014692C">
        <w:t xml:space="preserve">settings, </w:t>
      </w:r>
      <w:r w:rsidR="0060415B" w:rsidRPr="0014692C">
        <w:t>you can go into the advanced options or right-mouse click on the</w:t>
      </w:r>
      <w:r w:rsidR="000D2FC8">
        <w:t xml:space="preserve"> </w:t>
      </w:r>
      <w:r w:rsidR="000F01AE">
        <w:t xml:space="preserve">App </w:t>
      </w:r>
      <w:r w:rsidR="0060415B" w:rsidRPr="0014692C">
        <w:t>to “Run Special.”</w:t>
      </w:r>
      <w:r w:rsidR="0060415B">
        <w:t xml:space="preserve"> This function will also let you</w:t>
      </w:r>
      <w:r w:rsidR="00F94F31" w:rsidRPr="0014692C">
        <w:t xml:space="preserve"> preview an unpublished</w:t>
      </w:r>
      <w:r w:rsidR="000D2FC8">
        <w:t xml:space="preserve"> </w:t>
      </w:r>
      <w:r w:rsidR="000F01AE">
        <w:t xml:space="preserve">App </w:t>
      </w:r>
      <w:r w:rsidR="00F94F31" w:rsidRPr="0014692C">
        <w:t xml:space="preserve">or see how </w:t>
      </w:r>
      <w:r w:rsidR="0060415B">
        <w:t>the</w:t>
      </w:r>
      <w:r w:rsidR="000D2FC8">
        <w:t xml:space="preserve"> </w:t>
      </w:r>
      <w:r w:rsidR="000F01AE">
        <w:t xml:space="preserve">App </w:t>
      </w:r>
      <w:r w:rsidR="00F94F31" w:rsidRPr="0014692C">
        <w:t xml:space="preserve">performs with specific metadata settings, </w:t>
      </w:r>
    </w:p>
    <w:p w14:paraId="407E1027" w14:textId="77777777" w:rsidR="00312BB4" w:rsidRPr="0014692C" w:rsidRDefault="00312BB4" w:rsidP="0014692C"/>
    <w:p w14:paraId="1777860A" w14:textId="2F5C827D" w:rsidR="00354C2A" w:rsidRPr="0014692C" w:rsidRDefault="00D76911" w:rsidP="0014692C">
      <w:r w:rsidRPr="0014692C">
        <w:t xml:space="preserve">To create a new </w:t>
      </w:r>
      <w:r w:rsidR="0060415B">
        <w:t>A</w:t>
      </w:r>
      <w:r w:rsidRPr="0014692C">
        <w:t>pp, select the “+ Create App” button in the top right</w:t>
      </w:r>
      <w:r w:rsidR="00A45996">
        <w:t>-</w:t>
      </w:r>
      <w:r w:rsidRPr="0014692C">
        <w:t xml:space="preserve">hand corner. </w:t>
      </w:r>
      <w:r w:rsidR="0076172B" w:rsidRPr="0014692C">
        <w:t>Give your</w:t>
      </w:r>
      <w:r w:rsidR="000D2FC8">
        <w:t xml:space="preserve"> </w:t>
      </w:r>
      <w:r w:rsidR="000F01AE">
        <w:t xml:space="preserve">App </w:t>
      </w:r>
      <w:r w:rsidR="0076172B" w:rsidRPr="0014692C">
        <w:t>a name and description, and then it will take you into the</w:t>
      </w:r>
      <w:r w:rsidR="000D2FC8">
        <w:t xml:space="preserve"> </w:t>
      </w:r>
      <w:r w:rsidR="000F01AE">
        <w:t xml:space="preserve">App </w:t>
      </w:r>
      <w:r w:rsidR="0076172B" w:rsidRPr="0014692C">
        <w:t>Builder.</w:t>
      </w:r>
    </w:p>
    <w:p w14:paraId="267E5FDF" w14:textId="32A8D474" w:rsidR="00D76911" w:rsidRPr="0014692C" w:rsidRDefault="00D76911" w:rsidP="0014692C"/>
    <w:p w14:paraId="24A5AB78" w14:textId="77777777" w:rsidR="009F6312" w:rsidRPr="0014692C" w:rsidRDefault="009F6312" w:rsidP="0014692C">
      <w:r w:rsidRPr="0014692C">
        <w:br w:type="page"/>
      </w:r>
    </w:p>
    <w:p w14:paraId="7A35A11D" w14:textId="417E6001" w:rsidR="00D76911" w:rsidRPr="006A6B8C" w:rsidRDefault="00200B9C" w:rsidP="006A6B8C">
      <w:pPr>
        <w:pStyle w:val="Heading4"/>
      </w:pPr>
      <w:r w:rsidRPr="006A6B8C">
        <w:rPr>
          <w:noProof/>
        </w:rPr>
        <mc:AlternateContent>
          <mc:Choice Requires="wpg">
            <w:drawing>
              <wp:anchor distT="0" distB="0" distL="114300" distR="114300" simplePos="0" relativeHeight="251658257" behindDoc="1" locked="0" layoutInCell="1" allowOverlap="1" wp14:anchorId="2835E41A" wp14:editId="493695A2">
                <wp:simplePos x="0" y="0"/>
                <wp:positionH relativeFrom="column">
                  <wp:posOffset>3421380</wp:posOffset>
                </wp:positionH>
                <wp:positionV relativeFrom="paragraph">
                  <wp:posOffset>116205</wp:posOffset>
                </wp:positionV>
                <wp:extent cx="3057525" cy="497840"/>
                <wp:effectExtent l="133350" t="114300" r="142875" b="168910"/>
                <wp:wrapSquare wrapText="bothSides"/>
                <wp:docPr id="20" name="Group 20"/>
                <wp:cNvGraphicFramePr/>
                <a:graphic xmlns:a="http://schemas.openxmlformats.org/drawingml/2006/main">
                  <a:graphicData uri="http://schemas.microsoft.com/office/word/2010/wordprocessingGroup">
                    <wpg:wgp>
                      <wpg:cNvGrpSpPr/>
                      <wpg:grpSpPr>
                        <a:xfrm>
                          <a:off x="0" y="0"/>
                          <a:ext cx="3057525" cy="497840"/>
                          <a:chOff x="0" y="0"/>
                          <a:chExt cx="3057525" cy="498143"/>
                        </a:xfrm>
                      </wpg:grpSpPr>
                      <pic:pic xmlns:pic="http://schemas.openxmlformats.org/drawingml/2006/picture">
                        <pic:nvPicPr>
                          <pic:cNvPr id="17" name="Picture 17" descr="Graphical user interface, application&#10;&#10;Description automatically generated"/>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3057525" cy="4953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wps:wsp>
                        <wps:cNvPr id="81" name="Rectangle 81"/>
                        <wps:cNvSpPr>
                          <a:spLocks/>
                        </wps:cNvSpPr>
                        <wps:spPr>
                          <a:xfrm>
                            <a:off x="75063" y="40943"/>
                            <a:ext cx="1123950" cy="457200"/>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arto="http://schemas.microsoft.com/office/word/2006/arto">
            <w:pict>
              <v:group w14:anchorId="362BEF70" id="Group 20" o:spid="_x0000_s1026" style="position:absolute;margin-left:269.4pt;margin-top:9.15pt;width:240.75pt;height:39.2pt;z-index:-251659245" coordsize="30575,4981"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BNZWxhaW5hIEJsYWNrd2VsbAAABZADAAIAAAAUAAAQqpAEAAIAAAAUAAAQ&#10;vpKRAAIAAAADOTkAAJKSAAIAAAADOTkAAOocAAcAAAgMAAAIngAAAAAc6gAAAAg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Dw/&#10;eHBhY2tldCBlbmQ9J3cnPz7/2wBDAAcFBQYFBAcGBQYIBwcIChELCgkJChUPEAwRGBUaGRgVGBcb&#10;HichGx0lHRcYIi4iJSgpKywrGiAvMy8qMicqKyr/2wBDAQcICAoJChQLCxQqHBgcKioqKioqKioq&#10;KioqKioqKioqKioqKioqKioqKioqKioqKioqKioqKioqKioqKioqKir/wAARCAA0AUE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 o:spid="_x0000_s1027" type="#_x0000_t75" alt="Graphical user interface, application&#10;&#10;Description automatically generated" style="position:absolute;width:30575;height:4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" filled="t" fillcolor="#ededed" stroked="t" strokecolor="white" strokeweight="7pt">
                  <v:stroke endcap="square"/>
                  <v:imagedata r:id="rId22" o:title="Graphical user interface, application&#10;&#10;Description automatically generated"/>
                  <v:shadow on="t" color="black" opacity="26214f" origin="-.5,-.5" offset="0,.5mm"/>
                  <v:path arrowok="t"/>
                </v:shape>
                <v:rect id="Rectangle 81" o:spid="_x0000_s1028" style="position:absolute;left:750;top:409;width:11240;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" filled="f" strokecolor="red" strokeweight="2pt">
                  <v:path arrowok="t"/>
                </v:rect>
                <w10:wrap type="square"/>
              </v:group>
            </w:pict>
          </mc:Fallback>
        </mc:AlternateContent>
      </w:r>
      <w:r w:rsidR="001A1107" w:rsidRPr="006A6B8C">
        <w:t>Creating App</w:t>
      </w:r>
      <w:r w:rsidR="009F6312" w:rsidRPr="006A6B8C">
        <w:t>s</w:t>
      </w:r>
    </w:p>
    <w:p w14:paraId="0FB3F251" w14:textId="6F97F2C7" w:rsidR="001A1107" w:rsidRPr="0014692C" w:rsidRDefault="001A1107" w:rsidP="0014692C">
      <w:r w:rsidRPr="0014692C">
        <w:t xml:space="preserve">Creating </w:t>
      </w:r>
      <w:r w:rsidR="009F6312" w:rsidRPr="0014692C">
        <w:t>A</w:t>
      </w:r>
      <w:r w:rsidRPr="0014692C">
        <w:t>pp</w:t>
      </w:r>
      <w:r w:rsidR="009F6312" w:rsidRPr="0014692C">
        <w:t>s</w:t>
      </w:r>
      <w:r w:rsidRPr="0014692C">
        <w:t xml:space="preserve"> in Ink is </w:t>
      </w:r>
      <w:r w:rsidR="009F6312" w:rsidRPr="0014692C">
        <w:t>quick and easy in your browser</w:t>
      </w:r>
      <w:r w:rsidR="00A45996">
        <w:t>. The Builder includes</w:t>
      </w:r>
      <w:r w:rsidR="009F6312" w:rsidRPr="0014692C">
        <w:t xml:space="preserve"> drag and drop</w:t>
      </w:r>
      <w:r w:rsidRPr="0014692C">
        <w:t xml:space="preserve"> components </w:t>
      </w:r>
      <w:r w:rsidR="00A45996">
        <w:t>for</w:t>
      </w:r>
      <w:r w:rsidRPr="0014692C">
        <w:t xml:space="preserve"> images, text</w:t>
      </w:r>
      <w:r w:rsidR="00A45996">
        <w:t xml:space="preserve"> blocks</w:t>
      </w:r>
      <w:r w:rsidRPr="0014692C">
        <w:t xml:space="preserve">, clocks, QR codes, playlists, </w:t>
      </w:r>
      <w:r w:rsidR="007778EC" w:rsidRPr="0014692C">
        <w:t xml:space="preserve">collections, </w:t>
      </w:r>
      <w:r w:rsidRPr="0014692C">
        <w:t>galleries, web zones, videos</w:t>
      </w:r>
      <w:r w:rsidR="007778EC" w:rsidRPr="0014692C">
        <w:t xml:space="preserve">, </w:t>
      </w:r>
      <w:r w:rsidR="009F6312" w:rsidRPr="0014692C">
        <w:t xml:space="preserve">video </w:t>
      </w:r>
      <w:r w:rsidRPr="0014692C">
        <w:t>stream</w:t>
      </w:r>
      <w:r w:rsidR="009F6312" w:rsidRPr="0014692C">
        <w:t>s</w:t>
      </w:r>
      <w:r w:rsidR="007778EC" w:rsidRPr="0014692C">
        <w:t xml:space="preserve">, gauges </w:t>
      </w:r>
      <w:r w:rsidR="00A45996">
        <w:t>and</w:t>
      </w:r>
      <w:r w:rsidR="007778EC" w:rsidRPr="0014692C">
        <w:t xml:space="preserve"> other Apps</w:t>
      </w:r>
      <w:r w:rsidRPr="0014692C">
        <w:t xml:space="preserve">. </w:t>
      </w:r>
    </w:p>
    <w:p w14:paraId="30E18238" w14:textId="742B2CAC" w:rsidR="001949D8" w:rsidRPr="0014692C" w:rsidRDefault="001949D8" w:rsidP="0014692C"/>
    <w:p w14:paraId="0A542F75" w14:textId="5B7DDE3E" w:rsidR="007A081D" w:rsidRPr="0014692C" w:rsidRDefault="00200B9C" w:rsidP="0014692C">
      <w:r w:rsidRPr="0014692C">
        <w:rPr>
          <w:noProof/>
        </w:rPr>
        <w:drawing>
          <wp:anchor distT="0" distB="0" distL="114300" distR="114300" simplePos="0" relativeHeight="251658254" behindDoc="0" locked="0" layoutInCell="1" allowOverlap="1" wp14:anchorId="440FD66A" wp14:editId="47DFD9FA">
            <wp:simplePos x="0" y="0"/>
            <wp:positionH relativeFrom="column">
              <wp:posOffset>4678680</wp:posOffset>
            </wp:positionH>
            <wp:positionV relativeFrom="paragraph">
              <wp:posOffset>90805</wp:posOffset>
            </wp:positionV>
            <wp:extent cx="1567180" cy="1688465"/>
            <wp:effectExtent l="133350" t="114300" r="147320" b="159385"/>
            <wp:wrapSquare wrapText="bothSides"/>
            <wp:docPr id="18" name="Picture 18"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Graphical user interface, text, application, chat or text message&#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1567180" cy="168846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A45996">
        <w:t>To create</w:t>
      </w:r>
      <w:r w:rsidR="00205481" w:rsidRPr="0014692C">
        <w:t xml:space="preserve"> a new App, you </w:t>
      </w:r>
      <w:r w:rsidR="00D46975">
        <w:t xml:space="preserve">need </w:t>
      </w:r>
      <w:r w:rsidR="00205481" w:rsidRPr="0014692C">
        <w:t>an appropriate naming convention and a good</w:t>
      </w:r>
      <w:r w:rsidR="00D46975">
        <w:t>,</w:t>
      </w:r>
      <w:r w:rsidR="00205481" w:rsidRPr="0014692C">
        <w:t xml:space="preserve"> detailed description that will make it </w:t>
      </w:r>
      <w:r w:rsidR="00D46975">
        <w:t>easy</w:t>
      </w:r>
      <w:r w:rsidR="00205481" w:rsidRPr="0014692C">
        <w:t xml:space="preserve"> for other</w:t>
      </w:r>
      <w:r w:rsidR="00D46975">
        <w:t xml:space="preserve"> user</w:t>
      </w:r>
      <w:r w:rsidR="00205481" w:rsidRPr="0014692C">
        <w:t xml:space="preserve">s in your organization to </w:t>
      </w:r>
      <w:r w:rsidR="00D46975">
        <w:t>identify</w:t>
      </w:r>
      <w:r w:rsidR="00205481" w:rsidRPr="0014692C">
        <w:t xml:space="preserve"> and understand </w:t>
      </w:r>
      <w:r w:rsidR="00D46975">
        <w:t>the App’s</w:t>
      </w:r>
      <w:r w:rsidR="00205481" w:rsidRPr="0014692C">
        <w:t xml:space="preserve"> purpose</w:t>
      </w:r>
      <w:r w:rsidR="009D21C0">
        <w:t xml:space="preserve">. </w:t>
      </w:r>
      <w:r w:rsidR="00205481" w:rsidRPr="0014692C">
        <w:t xml:space="preserve">Modules </w:t>
      </w:r>
      <w:r w:rsidR="00B16320">
        <w:t>quickly become messy</w:t>
      </w:r>
      <w:r w:rsidR="00205481" w:rsidRPr="0014692C">
        <w:t xml:space="preserve"> with </w:t>
      </w:r>
      <w:r w:rsidR="00B16320" w:rsidRPr="0014692C">
        <w:t xml:space="preserve">test and training </w:t>
      </w:r>
      <w:r w:rsidR="00205481" w:rsidRPr="0014692C">
        <w:t>Apps</w:t>
      </w:r>
      <w:r w:rsidR="00B16320">
        <w:t xml:space="preserve">. </w:t>
      </w:r>
      <w:r w:rsidR="00205481" w:rsidRPr="0014692C">
        <w:t xml:space="preserve">Apps </w:t>
      </w:r>
      <w:r w:rsidR="00B16320">
        <w:t xml:space="preserve">will clear names and descriptions are easier for Administrators to maintain. </w:t>
      </w:r>
    </w:p>
    <w:p w14:paraId="46C9F8B3" w14:textId="373817AC" w:rsidR="007A081D" w:rsidRPr="0014692C" w:rsidRDefault="007A081D" w:rsidP="0014692C"/>
    <w:p w14:paraId="727E2110" w14:textId="7EDCF772" w:rsidR="00205481" w:rsidRPr="0014692C" w:rsidRDefault="007A081D" w:rsidP="006A6B8C">
      <w:pPr>
        <w:pStyle w:val="Heading4"/>
      </w:pPr>
      <w:r w:rsidRPr="0014692C">
        <w:rPr>
          <w:noProof/>
          <w:color w:val="0099FF"/>
        </w:rPr>
        <w:drawing>
          <wp:anchor distT="0" distB="0" distL="114300" distR="114300" simplePos="0" relativeHeight="251658255" behindDoc="0" locked="0" layoutInCell="1" allowOverlap="1" wp14:anchorId="1453B930" wp14:editId="71BA335E">
            <wp:simplePos x="0" y="0"/>
            <wp:positionH relativeFrom="column">
              <wp:posOffset>-1270</wp:posOffset>
            </wp:positionH>
            <wp:positionV relativeFrom="paragraph">
              <wp:posOffset>442595</wp:posOffset>
            </wp:positionV>
            <wp:extent cx="6100445" cy="3593465"/>
            <wp:effectExtent l="133350" t="114300" r="128905" b="159385"/>
            <wp:wrapSquare wrapText="bothSides"/>
            <wp:docPr id="38" name="Picture 3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Graphical user interface, application&#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00445" cy="359346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7011D4" w:rsidRPr="0014692C">
        <w:t>Building Layout</w:t>
      </w:r>
      <w:r w:rsidR="00874BBD" w:rsidRPr="0014692C">
        <w:t>s</w:t>
      </w:r>
    </w:p>
    <w:p w14:paraId="29E91ADB" w14:textId="38D33DAB" w:rsidR="007011D4" w:rsidRPr="0014692C" w:rsidRDefault="007011D4" w:rsidP="0014692C"/>
    <w:p w14:paraId="71E8D9DA" w14:textId="77777777" w:rsidR="000274D0" w:rsidRPr="0014692C" w:rsidRDefault="000274D0" w:rsidP="0014692C">
      <w:r w:rsidRPr="0014692C">
        <w:br w:type="page"/>
      </w:r>
    </w:p>
    <w:p w14:paraId="5BE61A35" w14:textId="2052F588" w:rsidR="00312BB4" w:rsidRDefault="007011D4" w:rsidP="0014692C">
      <w:r w:rsidRPr="006A6B8C">
        <w:rPr>
          <w:rStyle w:val="Heading5Char"/>
        </w:rPr>
        <w:t>Layout Properties:</w:t>
      </w:r>
      <w:r w:rsidRPr="0014692C">
        <w:t xml:space="preserve"> Before you start adding components, you will want to set the properties of the </w:t>
      </w:r>
      <w:r w:rsidR="00767B37" w:rsidRPr="0014692C">
        <w:t>layout</w:t>
      </w:r>
      <w:r w:rsidR="009D21C0">
        <w:t xml:space="preserve">. </w:t>
      </w:r>
      <w:r w:rsidRPr="0014692C">
        <w:t xml:space="preserve">You will see the </w:t>
      </w:r>
      <w:r w:rsidR="16C4D1A2">
        <w:t>‘</w:t>
      </w:r>
      <w:r w:rsidRPr="0014692C">
        <w:t xml:space="preserve">Properties and </w:t>
      </w:r>
      <w:r>
        <w:t>Events</w:t>
      </w:r>
      <w:r w:rsidR="08643E0E">
        <w:t>’</w:t>
      </w:r>
      <w:r w:rsidRPr="0014692C">
        <w:t xml:space="preserve"> panel </w:t>
      </w:r>
      <w:r w:rsidR="5F8EBBEF">
        <w:t>on</w:t>
      </w:r>
      <w:r w:rsidRPr="0014692C">
        <w:t xml:space="preserve"> the right</w:t>
      </w:r>
      <w:r w:rsidR="009D21C0">
        <w:t xml:space="preserve">. </w:t>
      </w:r>
      <w:r w:rsidRPr="0014692C">
        <w:t xml:space="preserve">When no </w:t>
      </w:r>
      <w:r w:rsidR="00767B37">
        <w:t>c</w:t>
      </w:r>
      <w:r w:rsidRPr="0014692C">
        <w:t xml:space="preserve">omponents are selected, the </w:t>
      </w:r>
      <w:r w:rsidR="00767B37">
        <w:t>p</w:t>
      </w:r>
      <w:r w:rsidRPr="0014692C">
        <w:t>roperties displayed are the layout settings</w:t>
      </w:r>
      <w:r w:rsidR="009D21C0">
        <w:t xml:space="preserve">. </w:t>
      </w:r>
      <w:r w:rsidRPr="0014692C">
        <w:t xml:space="preserve">You can set the </w:t>
      </w:r>
      <w:r w:rsidR="00767B37">
        <w:t>height</w:t>
      </w:r>
      <w:r w:rsidRPr="0014692C">
        <w:t xml:space="preserve"> and </w:t>
      </w:r>
      <w:r w:rsidR="00767B37">
        <w:t>w</w:t>
      </w:r>
      <w:r w:rsidRPr="0014692C">
        <w:t>idth of your display and the background color of your layout</w:t>
      </w:r>
      <w:r w:rsidR="009D21C0">
        <w:t xml:space="preserve">. </w:t>
      </w:r>
    </w:p>
    <w:p w14:paraId="7E884E07" w14:textId="77777777" w:rsidR="00340907" w:rsidRDefault="00340907" w:rsidP="0014692C"/>
    <w:p w14:paraId="7970F2CC" w14:textId="5D0E0951" w:rsidR="00312BB4" w:rsidRPr="00FF3260" w:rsidRDefault="00340907" w:rsidP="00FF3260">
      <w:pPr>
        <w:pStyle w:val="Heading6"/>
      </w:pPr>
      <w:r w:rsidRPr="00FF3260">
        <w:t>Size and Position:</w:t>
      </w:r>
    </w:p>
    <w:p w14:paraId="6CDE915B" w14:textId="6EBC12F3" w:rsidR="007011D4" w:rsidRDefault="00340907" w:rsidP="0014692C">
      <w:r w:rsidRPr="00340907">
        <w:t>I</w:t>
      </w:r>
      <w:r w:rsidR="007011D4" w:rsidRPr="0014692C">
        <w:t xml:space="preserve">f </w:t>
      </w:r>
      <w:r w:rsidR="00767B37">
        <w:t>you want</w:t>
      </w:r>
      <w:r w:rsidR="007011D4" w:rsidRPr="0014692C">
        <w:t xml:space="preserve"> a portrait layout, simply post the adjusted height and width of the rotated display</w:t>
      </w:r>
      <w:r w:rsidR="009D21C0">
        <w:t xml:space="preserve">. </w:t>
      </w:r>
      <w:r>
        <w:t xml:space="preserve">Rotation of content on the player is managed on the display player itself.  </w:t>
      </w:r>
      <w:r w:rsidR="00B82ADE">
        <w:t>I</w:t>
      </w:r>
      <w:r w:rsidR="007011D4" w:rsidRPr="0014692C">
        <w:t>f your display</w:t>
      </w:r>
      <w:r>
        <w:t xml:space="preserve">’s Player is capable of </w:t>
      </w:r>
      <w:r w:rsidR="007011D4" w:rsidRPr="0014692C">
        <w:t>4K</w:t>
      </w:r>
      <w:r w:rsidR="4618A50C">
        <w:t>,</w:t>
      </w:r>
      <w:r w:rsidR="007011D4" w:rsidRPr="0014692C">
        <w:t xml:space="preserve"> </w:t>
      </w:r>
      <w:r>
        <w:t xml:space="preserve">then </w:t>
      </w:r>
      <w:r w:rsidR="007011D4" w:rsidRPr="0014692C">
        <w:t>the landscape would be 3840</w:t>
      </w:r>
      <w:r w:rsidR="00B82ADE">
        <w:t>px</w:t>
      </w:r>
      <w:r w:rsidR="007011D4" w:rsidRPr="0014692C">
        <w:t>W x 2160</w:t>
      </w:r>
      <w:r w:rsidR="00B82ADE">
        <w:t>px</w:t>
      </w:r>
      <w:r w:rsidR="007011D4" w:rsidRPr="0014692C">
        <w:t>H</w:t>
      </w:r>
      <w:r>
        <w:t xml:space="preserve">.  For portrait you would then </w:t>
      </w:r>
      <w:r w:rsidR="007011D4" w:rsidRPr="0014692C">
        <w:t xml:space="preserve">set the </w:t>
      </w:r>
      <w:r w:rsidR="00B82ADE">
        <w:t>w</w:t>
      </w:r>
      <w:r w:rsidR="007011D4" w:rsidRPr="0014692C">
        <w:t>idth to 2160</w:t>
      </w:r>
      <w:r w:rsidR="00B82ADE">
        <w:t>px</w:t>
      </w:r>
      <w:r w:rsidR="007011D4" w:rsidRPr="0014692C">
        <w:t xml:space="preserve"> and the </w:t>
      </w:r>
      <w:r w:rsidR="00B82ADE">
        <w:t>h</w:t>
      </w:r>
      <w:r w:rsidR="007011D4" w:rsidRPr="0014692C">
        <w:t>eight to 3840</w:t>
      </w:r>
      <w:r w:rsidR="00B82ADE">
        <w:t>px</w:t>
      </w:r>
      <w:r w:rsidR="009D21C0">
        <w:t xml:space="preserve">. </w:t>
      </w:r>
      <w:r w:rsidR="007011D4" w:rsidRPr="0014692C">
        <w:t xml:space="preserve">The </w:t>
      </w:r>
      <w:r w:rsidR="00B82ADE" w:rsidRPr="0014692C">
        <w:t>player (</w:t>
      </w:r>
      <w:r w:rsidR="00B82ADE">
        <w:t>either</w:t>
      </w:r>
      <w:r w:rsidR="00B82ADE" w:rsidRPr="0014692C">
        <w:t xml:space="preserve"> external or embedded </w:t>
      </w:r>
      <w:r w:rsidR="007011D4" w:rsidRPr="0014692C">
        <w:t xml:space="preserve">SoC) </w:t>
      </w:r>
      <w:r w:rsidR="00B82ADE">
        <w:t xml:space="preserve">must </w:t>
      </w:r>
      <w:r w:rsidR="007011D4" w:rsidRPr="0014692C">
        <w:t>be configured with the correct rotation and resolution</w:t>
      </w:r>
      <w:r w:rsidR="009D21C0">
        <w:t xml:space="preserve">. </w:t>
      </w:r>
      <w:r w:rsidR="007011D4" w:rsidRPr="0014692C">
        <w:t xml:space="preserve">Ink will scale proportionately </w:t>
      </w:r>
      <w:r w:rsidR="007C411C">
        <w:t>to</w:t>
      </w:r>
      <w:r w:rsidR="007011D4" w:rsidRPr="0014692C">
        <w:t xml:space="preserve"> </w:t>
      </w:r>
      <w:r w:rsidR="007C411C">
        <w:t>a p</w:t>
      </w:r>
      <w:r w:rsidR="007011D4" w:rsidRPr="0014692C">
        <w:t>layer</w:t>
      </w:r>
      <w:r w:rsidR="007C411C">
        <w:t>’s assigned size</w:t>
      </w:r>
      <w:r>
        <w:t>, but the player may be limited on processing capabilities for scaling well</w:t>
      </w:r>
      <w:r w:rsidR="009D21C0">
        <w:t xml:space="preserve">. </w:t>
      </w:r>
      <w:r w:rsidR="007C411C">
        <w:t xml:space="preserve">Content for </w:t>
      </w:r>
      <w:r w:rsidR="007011D4" w:rsidRPr="0014692C">
        <w:t xml:space="preserve">4K or HD 16:9 </w:t>
      </w:r>
      <w:r w:rsidR="00055753">
        <w:t>displays</w:t>
      </w:r>
      <w:r w:rsidR="007011D4" w:rsidRPr="0014692C">
        <w:t xml:space="preserve"> will scale to fit the screen even if the player is set to the alternate 16:9 resolution.</w:t>
      </w:r>
      <w:r>
        <w:t xml:space="preserve">  However</w:t>
      </w:r>
      <w:r w:rsidR="5720261A">
        <w:t>,</w:t>
      </w:r>
      <w:r>
        <w:t xml:space="preserve"> content designed for HD will significantly have better playback on HD and 4K players than a 4K app presented on an HD player.  More details on this </w:t>
      </w:r>
      <w:r w:rsidR="289968CF">
        <w:t>are</w:t>
      </w:r>
      <w:r>
        <w:t xml:space="preserve"> covered in the Planning your content section.</w:t>
      </w:r>
    </w:p>
    <w:p w14:paraId="6B097411" w14:textId="77777777" w:rsidR="00340907" w:rsidRDefault="00340907" w:rsidP="0014692C"/>
    <w:p w14:paraId="4DEFDE20" w14:textId="694FBC0A" w:rsidR="00340907" w:rsidRPr="00DC4DAB" w:rsidRDefault="00340907" w:rsidP="00FF3260">
      <w:pPr>
        <w:pStyle w:val="Heading6"/>
      </w:pPr>
      <w:r w:rsidRPr="00DC4DAB">
        <w:t>Background:</w:t>
      </w:r>
    </w:p>
    <w:p w14:paraId="66336A9E" w14:textId="0C8D562C" w:rsidR="00340907" w:rsidRDefault="003045CC" w:rsidP="0014692C">
      <w:r>
        <w:t xml:space="preserve">This is where you can set the default background color. There are three options for being able to set a color.  Clicking on the Square with the current color will present the dialog box </w:t>
      </w:r>
      <w:r w:rsidR="005136DA">
        <w:t>with a Grid of 100 different options including Transparent as the bottom right option, or the RGBA where you can set specific RGB</w:t>
      </w:r>
      <w:r w:rsidR="00CB73E4">
        <w:t xml:space="preserve"> or transparency level.  Note, Transparency and especially levels of transparency requires on</w:t>
      </w:r>
      <w:r w:rsidR="7F9991B9">
        <w:t>-</w:t>
      </w:r>
      <w:r w:rsidR="00CB73E4">
        <w:t>the</w:t>
      </w:r>
      <w:r w:rsidR="31D105E3">
        <w:t>-</w:t>
      </w:r>
      <w:r w:rsidR="00CB73E4">
        <w:t>fly render processing which may be limited on some players and impact the performance of content playback.</w:t>
      </w:r>
    </w:p>
    <w:p w14:paraId="1BBD6EEC" w14:textId="77777777" w:rsidR="00C734A4" w:rsidRDefault="00C734A4" w:rsidP="0014692C"/>
    <w:p w14:paraId="549A766A" w14:textId="23DDFF8C" w:rsidR="00C734A4" w:rsidRDefault="00C734A4" w:rsidP="0014692C">
      <w:pPr>
        <w:rPr>
          <w:noProof/>
        </w:rPr>
      </w:pPr>
      <w:r>
        <w:rPr>
          <w:noProof/>
        </w:rPr>
        <w:drawing>
          <wp:inline distT="0" distB="0" distL="0" distR="0" wp14:anchorId="0BC69226" wp14:editId="61302AD2">
            <wp:extent cx="2474660" cy="1536700"/>
            <wp:effectExtent l="0" t="0" r="1905" b="6350"/>
            <wp:docPr id="207569351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693514" name="Picture 1" descr="A screenshot of a computer&#10;&#10;Description automatically generated"/>
                    <pic:cNvPicPr/>
                  </pic:nvPicPr>
                  <pic:blipFill>
                    <a:blip r:embed="rId25"/>
                    <a:stretch>
                      <a:fillRect/>
                    </a:stretch>
                  </pic:blipFill>
                  <pic:spPr>
                    <a:xfrm>
                      <a:off x="0" y="0"/>
                      <a:ext cx="2480446" cy="1540293"/>
                    </a:xfrm>
                    <a:prstGeom prst="rect">
                      <a:avLst/>
                    </a:prstGeom>
                  </pic:spPr>
                </pic:pic>
              </a:graphicData>
            </a:graphic>
          </wp:inline>
        </w:drawing>
      </w:r>
      <w:r w:rsidR="00724FEC" w:rsidRPr="00724FEC">
        <w:rPr>
          <w:noProof/>
        </w:rPr>
        <w:t xml:space="preserve"> </w:t>
      </w:r>
      <w:r w:rsidR="00724FEC">
        <w:rPr>
          <w:noProof/>
        </w:rPr>
        <w:drawing>
          <wp:inline distT="0" distB="0" distL="0" distR="0" wp14:anchorId="3EB4CD49" wp14:editId="6CF0C02D">
            <wp:extent cx="1079681" cy="1535802"/>
            <wp:effectExtent l="0" t="0" r="6350" b="7620"/>
            <wp:docPr id="940177850" name="Picture 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177850" name="Picture 1" descr="A screenshot of a cell phone&#10;&#10;Description automatically generated"/>
                    <pic:cNvPicPr/>
                  </pic:nvPicPr>
                  <pic:blipFill>
                    <a:blip r:embed="rId26"/>
                    <a:stretch>
                      <a:fillRect/>
                    </a:stretch>
                  </pic:blipFill>
                  <pic:spPr>
                    <a:xfrm>
                      <a:off x="0" y="0"/>
                      <a:ext cx="1095926" cy="1558910"/>
                    </a:xfrm>
                    <a:prstGeom prst="rect">
                      <a:avLst/>
                    </a:prstGeom>
                  </pic:spPr>
                </pic:pic>
              </a:graphicData>
            </a:graphic>
          </wp:inline>
        </w:drawing>
      </w:r>
    </w:p>
    <w:p w14:paraId="3A1B1EB4" w14:textId="77777777" w:rsidR="00CB73E4" w:rsidRDefault="00CB73E4" w:rsidP="0014692C">
      <w:pPr>
        <w:rPr>
          <w:noProof/>
        </w:rPr>
      </w:pPr>
    </w:p>
    <w:p w14:paraId="7EB4199B" w14:textId="179A6585" w:rsidR="00B3398C" w:rsidRDefault="00B3398C" w:rsidP="0014692C">
      <w:pPr>
        <w:rPr>
          <w:noProof/>
        </w:rPr>
      </w:pPr>
      <w:r>
        <w:rPr>
          <w:noProof/>
        </w:rPr>
        <w:t xml:space="preserve">If you select the Down Arrow next to the </w:t>
      </w:r>
      <w:r w:rsidRPr="00DC66BF">
        <w:rPr>
          <w:b/>
          <w:bCs/>
          <w:noProof/>
        </w:rPr>
        <w:t>Color box</w:t>
      </w:r>
      <w:r>
        <w:rPr>
          <w:noProof/>
        </w:rPr>
        <w:t xml:space="preserve">, you will be presented with </w:t>
      </w:r>
      <w:r w:rsidR="00C43275">
        <w:rPr>
          <w:noProof/>
        </w:rPr>
        <w:t xml:space="preserve">options inclduign a full color </w:t>
      </w:r>
      <w:r w:rsidR="00C43275" w:rsidRPr="29B88A04">
        <w:rPr>
          <w:noProof/>
        </w:rPr>
        <w:t>pale</w:t>
      </w:r>
      <w:r w:rsidR="53987969" w:rsidRPr="29B88A04">
        <w:rPr>
          <w:noProof/>
        </w:rPr>
        <w:t>t</w:t>
      </w:r>
      <w:r w:rsidR="00C43275" w:rsidRPr="29B88A04">
        <w:rPr>
          <w:noProof/>
        </w:rPr>
        <w:t>t</w:t>
      </w:r>
      <w:r w:rsidR="562E3ABB" w:rsidRPr="29B88A04">
        <w:rPr>
          <w:noProof/>
        </w:rPr>
        <w:t>e</w:t>
      </w:r>
      <w:r w:rsidR="00C43275">
        <w:rPr>
          <w:noProof/>
        </w:rPr>
        <w:t xml:space="preserve">, and manual </w:t>
      </w:r>
      <w:r w:rsidR="00C43275" w:rsidRPr="00DC66BF">
        <w:rPr>
          <w:b/>
          <w:bCs/>
          <w:noProof/>
        </w:rPr>
        <w:t xml:space="preserve">RGB, </w:t>
      </w:r>
      <w:r w:rsidR="00DC66BF" w:rsidRPr="00DC66BF">
        <w:rPr>
          <w:b/>
          <w:bCs/>
          <w:noProof/>
        </w:rPr>
        <w:t>HSL and Hex value entry</w:t>
      </w:r>
      <w:r w:rsidR="00DC66BF">
        <w:rPr>
          <w:noProof/>
        </w:rPr>
        <w:t>.</w:t>
      </w:r>
    </w:p>
    <w:p w14:paraId="4278EB13" w14:textId="77777777" w:rsidR="00DC66BF" w:rsidRDefault="00DC66BF" w:rsidP="0014692C">
      <w:pPr>
        <w:rPr>
          <w:noProof/>
        </w:rPr>
      </w:pPr>
    </w:p>
    <w:p w14:paraId="35D651B6" w14:textId="07479C5C" w:rsidR="00DC66BF" w:rsidRDefault="00DC66BF" w:rsidP="0014692C">
      <w:r w:rsidRPr="29B88A04">
        <w:rPr>
          <w:noProof/>
        </w:rPr>
        <w:t>Lastly</w:t>
      </w:r>
      <w:r>
        <w:rPr>
          <w:noProof/>
        </w:rPr>
        <w:t xml:space="preserve">, you do have the option to </w:t>
      </w:r>
      <w:r w:rsidRPr="00DC66BF">
        <w:rPr>
          <w:b/>
          <w:bCs/>
          <w:noProof/>
        </w:rPr>
        <w:t>databind</w:t>
      </w:r>
      <w:r>
        <w:rPr>
          <w:noProof/>
        </w:rPr>
        <w:t xml:space="preserve"> the background to a Hex value in a DataPipe cell.  This allows the background to be dynamically controlled with live data values.  This can be useful when a Brand Style Guide Sheet is </w:t>
      </w:r>
      <w:r w:rsidRPr="29B88A04">
        <w:rPr>
          <w:noProof/>
        </w:rPr>
        <w:t>desi</w:t>
      </w:r>
      <w:r w:rsidR="5BDC0C44" w:rsidRPr="29B88A04">
        <w:rPr>
          <w:noProof/>
        </w:rPr>
        <w:t>r</w:t>
      </w:r>
      <w:r w:rsidRPr="29B88A04">
        <w:rPr>
          <w:noProof/>
        </w:rPr>
        <w:t>ed</w:t>
      </w:r>
      <w:r>
        <w:rPr>
          <w:noProof/>
        </w:rPr>
        <w:t xml:space="preserve"> and changes can be made globally with the change of a single cell.</w:t>
      </w:r>
    </w:p>
    <w:p w14:paraId="4BCB94B0" w14:textId="77777777" w:rsidR="00C734A4" w:rsidRDefault="00C734A4" w:rsidP="0014692C"/>
    <w:p w14:paraId="0E6546F6" w14:textId="12F34C1B" w:rsidR="00DC66BF" w:rsidRDefault="00DC66BF" w:rsidP="00FF3260">
      <w:pPr>
        <w:pStyle w:val="Heading6"/>
      </w:pPr>
      <w:r>
        <w:t>Playback Settings:</w:t>
      </w:r>
    </w:p>
    <w:p w14:paraId="6F846442" w14:textId="28825E6E" w:rsidR="00E52470" w:rsidRDefault="00DC66BF" w:rsidP="0014692C">
      <w:r>
        <w:t xml:space="preserve">Your Application can be setup as either a Layout or a Playlist at the root of the application. If your desire is to layout a number of zones across the application which would include playlists or galleries, </w:t>
      </w:r>
      <w:r w:rsidR="00B43759">
        <w:t xml:space="preserve">verses a Playlist which would play items </w:t>
      </w:r>
      <w:r w:rsidR="00E52470">
        <w:t>sequentially</w:t>
      </w:r>
      <w:r w:rsidR="00B43759">
        <w:t xml:space="preserve"> from the top </w:t>
      </w:r>
      <w:r w:rsidR="00E52470">
        <w:t xml:space="preserve">media component to the last determines whether to have Sequencing </w:t>
      </w:r>
      <w:r w:rsidR="2021EF69">
        <w:t>t</w:t>
      </w:r>
      <w:r w:rsidR="00E52470">
        <w:t xml:space="preserve">urned on or off.  </w:t>
      </w:r>
    </w:p>
    <w:p w14:paraId="24922430" w14:textId="07273137" w:rsidR="00DC66BF" w:rsidRDefault="00464F8A" w:rsidP="0014692C">
      <w:r>
        <w:t xml:space="preserve">Sequencing: </w:t>
      </w:r>
      <w:r w:rsidR="00E52470">
        <w:t>Turning sequencing on will make the root app a playlist</w:t>
      </w:r>
      <w:r>
        <w:t xml:space="preserve"> and play each component item in the structure list </w:t>
      </w:r>
      <w:r w:rsidR="6A8416A9">
        <w:t>sequentially</w:t>
      </w:r>
      <w:r>
        <w:t xml:space="preserve"> from top to bottom</w:t>
      </w:r>
      <w:r w:rsidR="00E52470">
        <w:t>.</w:t>
      </w:r>
    </w:p>
    <w:p w14:paraId="1C915C5E" w14:textId="5D74CFCA" w:rsidR="00464F8A" w:rsidRDefault="00464F8A" w:rsidP="00C62F65">
      <w:pPr>
        <w:pStyle w:val="ListParagraph"/>
        <w:numPr>
          <w:ilvl w:val="0"/>
          <w:numId w:val="48"/>
        </w:numPr>
      </w:pPr>
      <w:r w:rsidRPr="00AE4F5E">
        <w:rPr>
          <w:b/>
          <w:bCs/>
          <w:i/>
          <w:iCs/>
        </w:rPr>
        <w:t>Shuffled:</w:t>
      </w:r>
      <w:r>
        <w:t xml:space="preserve"> With Shuffled </w:t>
      </w:r>
      <w:r w:rsidR="00AC29F2">
        <w:t>turned on, the system will randomize the order of items playing each one in the list before replaying them all again in a different order.</w:t>
      </w:r>
    </w:p>
    <w:p w14:paraId="274177A5" w14:textId="17557630" w:rsidR="00AC29F2" w:rsidRDefault="00AC29F2" w:rsidP="00C62F65">
      <w:pPr>
        <w:pStyle w:val="ListParagraph"/>
        <w:numPr>
          <w:ilvl w:val="0"/>
          <w:numId w:val="48"/>
        </w:numPr>
      </w:pPr>
      <w:r w:rsidRPr="00AE4F5E">
        <w:rPr>
          <w:b/>
          <w:bCs/>
          <w:i/>
          <w:iCs/>
        </w:rPr>
        <w:t>Synchronized:</w:t>
      </w:r>
      <w:r>
        <w:t xml:space="preserve"> This allows items in a playlist to b</w:t>
      </w:r>
      <w:r w:rsidR="7F50FB0C">
        <w:t>e</w:t>
      </w:r>
      <w:r>
        <w:t xml:space="preserve"> synchronized across multiple players.</w:t>
      </w:r>
    </w:p>
    <w:p w14:paraId="13096B06" w14:textId="0EB30213" w:rsidR="00AA2033" w:rsidRDefault="00CF052E" w:rsidP="00C62F65">
      <w:pPr>
        <w:pStyle w:val="ListParagraph"/>
        <w:numPr>
          <w:ilvl w:val="0"/>
          <w:numId w:val="48"/>
        </w:numPr>
      </w:pPr>
      <w:r w:rsidRPr="00AE4F5E">
        <w:rPr>
          <w:b/>
          <w:bCs/>
          <w:i/>
          <w:iCs/>
        </w:rPr>
        <w:t>Gapless playback:</w:t>
      </w:r>
      <w:r>
        <w:t xml:space="preserve"> With this turned on, Ink will begin the processing of the next item in the playlist for a smoother transition between items.  With this turned on, it will also </w:t>
      </w:r>
      <w:r w:rsidR="0D6BE757">
        <w:t>affect</w:t>
      </w:r>
      <w:r>
        <w:t xml:space="preserve"> all playlist used as </w:t>
      </w:r>
      <w:r w:rsidR="00AA2033">
        <w:t xml:space="preserve">additional components across the entire App.  </w:t>
      </w:r>
    </w:p>
    <w:p w14:paraId="71DE1E00" w14:textId="341841CB" w:rsidR="00CF052E" w:rsidRPr="00DB679F" w:rsidRDefault="00AA2033" w:rsidP="00DB679F">
      <w:pPr>
        <w:ind w:left="1440"/>
        <w:rPr>
          <w:color w:val="0070C0"/>
        </w:rPr>
      </w:pPr>
      <w:r w:rsidRPr="00DB679F">
        <w:rPr>
          <w:b/>
          <w:bCs/>
          <w:i/>
          <w:iCs/>
          <w:color w:val="0070C0"/>
        </w:rPr>
        <w:t>Please Note:</w:t>
      </w:r>
      <w:r w:rsidRPr="00DB679F">
        <w:rPr>
          <w:color w:val="0070C0"/>
        </w:rPr>
        <w:t xml:space="preserve"> Some players only have the capability of processing one video at a time, which means it </w:t>
      </w:r>
      <w:r w:rsidR="22A11D5C" w:rsidRPr="29B88A04">
        <w:rPr>
          <w:color w:val="0070C0"/>
        </w:rPr>
        <w:t>cannot</w:t>
      </w:r>
      <w:r w:rsidRPr="00DB679F">
        <w:rPr>
          <w:color w:val="0070C0"/>
        </w:rPr>
        <w:t xml:space="preserve"> begin processing the next video until the current one is complete. Having Gapless Playback enabled can negatively impact performance on these players and can create bigger gaps especially if trying to use transitions.  </w:t>
      </w:r>
      <w:r w:rsidRPr="29B88A04">
        <w:rPr>
          <w:color w:val="0070C0"/>
        </w:rPr>
        <w:t xml:space="preserve">Even if </w:t>
      </w:r>
      <w:r w:rsidR="6F483C9E" w:rsidRPr="29B88A04">
        <w:rPr>
          <w:color w:val="0070C0"/>
        </w:rPr>
        <w:t>Synchronization</w:t>
      </w:r>
      <w:r w:rsidRPr="00DB679F">
        <w:rPr>
          <w:color w:val="0070C0"/>
        </w:rPr>
        <w:t xml:space="preserve"> is not used in the root, having Gapless Playback activated with Sequencing </w:t>
      </w:r>
      <w:r w:rsidR="56EE5E69" w:rsidRPr="29B88A04">
        <w:rPr>
          <w:color w:val="0070C0"/>
        </w:rPr>
        <w:t>t</w:t>
      </w:r>
      <w:r w:rsidRPr="29B88A04">
        <w:rPr>
          <w:color w:val="0070C0"/>
        </w:rPr>
        <w:t>urned</w:t>
      </w:r>
      <w:r w:rsidRPr="00DB679F">
        <w:rPr>
          <w:color w:val="0070C0"/>
        </w:rPr>
        <w:t xml:space="preserve"> off will use the Gapless Playback setting in all playlist and galleries used in the App.</w:t>
      </w:r>
    </w:p>
    <w:p w14:paraId="1B969458" w14:textId="3D13590A" w:rsidR="00AA2033" w:rsidRPr="00CF052E" w:rsidRDefault="00AA2033" w:rsidP="00C62F65">
      <w:pPr>
        <w:pStyle w:val="ListParagraph"/>
        <w:numPr>
          <w:ilvl w:val="0"/>
          <w:numId w:val="47"/>
        </w:numPr>
      </w:pPr>
      <w:r w:rsidRPr="00AE4F5E">
        <w:rPr>
          <w:b/>
          <w:bCs/>
          <w:i/>
          <w:iCs/>
        </w:rPr>
        <w:t>Trigger Source:</w:t>
      </w:r>
      <w:r>
        <w:t xml:space="preserve"> Trigger source identifies a filed in Data</w:t>
      </w:r>
      <w:r w:rsidR="4508F99B">
        <w:t>P</w:t>
      </w:r>
      <w:r>
        <w:t xml:space="preserve">ipe that will trigger items to be played based on data values. When items </w:t>
      </w:r>
      <w:r w:rsidR="00DB679F">
        <w:t>are added a Trigger Value can be applied to that item that must equal the DataPipe value in order to play.</w:t>
      </w:r>
      <w:r w:rsidR="00681512">
        <w:t xml:space="preserve">  Trigger sources can also be set within a Playlist component.</w:t>
      </w:r>
    </w:p>
    <w:p w14:paraId="2BCDADFC" w14:textId="77777777" w:rsidR="00843A0A" w:rsidRDefault="00843A0A" w:rsidP="0014692C">
      <w:pPr>
        <w:rPr>
          <w:b/>
          <w:bCs/>
        </w:rPr>
      </w:pPr>
    </w:p>
    <w:p w14:paraId="03AE477B" w14:textId="4F532D86" w:rsidR="00C734A4" w:rsidRDefault="00843A0A" w:rsidP="00FF3260">
      <w:pPr>
        <w:pStyle w:val="Heading6"/>
      </w:pPr>
      <w:r>
        <w:t>Child Defaults:</w:t>
      </w:r>
    </w:p>
    <w:p w14:paraId="200EC72B" w14:textId="43212E48" w:rsidR="00843A0A" w:rsidRDefault="00843A0A" w:rsidP="0014692C">
      <w:r>
        <w:t xml:space="preserve">Child defaults </w:t>
      </w:r>
      <w:r w:rsidR="004E7E60">
        <w:t xml:space="preserve">set the standard conditions for </w:t>
      </w:r>
      <w:r w:rsidR="00DC5BA8">
        <w:t xml:space="preserve">Components and Media </w:t>
      </w:r>
      <w:r w:rsidR="004E7E60">
        <w:t xml:space="preserve">used in the </w:t>
      </w:r>
      <w:r w:rsidR="00681512">
        <w:t xml:space="preserve">root of the </w:t>
      </w:r>
      <w:r w:rsidR="004E7E60">
        <w:t xml:space="preserve">app.  </w:t>
      </w:r>
    </w:p>
    <w:p w14:paraId="3D4EA847" w14:textId="228A4407" w:rsidR="00DC5BA8" w:rsidRDefault="00DC5BA8" w:rsidP="00B747C6">
      <w:pPr>
        <w:ind w:left="720"/>
      </w:pPr>
      <w:r w:rsidRPr="00B747C6">
        <w:rPr>
          <w:b/>
          <w:bCs/>
        </w:rPr>
        <w:t>Insert Size:</w:t>
      </w:r>
      <w:r>
        <w:t xml:space="preserve"> When you insert a component, this will allow you to insert either to the full size of the app, or a </w:t>
      </w:r>
      <w:r w:rsidR="00B747C6">
        <w:t xml:space="preserve">smaller 540x540 zone, either of which can be moved and resized.  This is a helpful setting as if you are building a layout with Sequential items, then inserting components to full screen </w:t>
      </w:r>
      <w:r w:rsidR="369A6BD1">
        <w:t xml:space="preserve">which </w:t>
      </w:r>
      <w:r w:rsidR="00B747C6">
        <w:t xml:space="preserve">will save time and effort </w:t>
      </w:r>
      <w:r w:rsidR="286B257C">
        <w:t xml:space="preserve">compared </w:t>
      </w:r>
      <w:r w:rsidR="00B747C6">
        <w:t>to having to expand every component.</w:t>
      </w:r>
    </w:p>
    <w:p w14:paraId="1DBBE448" w14:textId="3DFD2857" w:rsidR="00B747C6" w:rsidRDefault="00E75501" w:rsidP="00B747C6">
      <w:pPr>
        <w:ind w:left="720"/>
      </w:pPr>
      <w:r>
        <w:rPr>
          <w:b/>
          <w:bCs/>
        </w:rPr>
        <w:t>Display Mode:</w:t>
      </w:r>
      <w:r>
        <w:t xml:space="preserve"> Is where you can set the scaling of media within the components.</w:t>
      </w:r>
    </w:p>
    <w:p w14:paraId="32DD649C" w14:textId="79A7E30B" w:rsidR="00E75501" w:rsidRDefault="00E75501" w:rsidP="00C62F65">
      <w:pPr>
        <w:pStyle w:val="ListParagraph"/>
        <w:numPr>
          <w:ilvl w:val="0"/>
          <w:numId w:val="46"/>
        </w:numPr>
      </w:pPr>
      <w:r w:rsidRPr="00AE4F5E">
        <w:rPr>
          <w:b/>
          <w:bCs/>
        </w:rPr>
        <w:t>Co</w:t>
      </w:r>
      <w:r w:rsidR="00A25B59" w:rsidRPr="00AE4F5E">
        <w:rPr>
          <w:b/>
          <w:bCs/>
        </w:rPr>
        <w:t>ntain</w:t>
      </w:r>
      <w:r w:rsidRPr="00AE4F5E">
        <w:rPr>
          <w:b/>
          <w:bCs/>
        </w:rPr>
        <w:t>:</w:t>
      </w:r>
      <w:r w:rsidR="00A25B59" w:rsidRPr="00AE4F5E">
        <w:rPr>
          <w:b/>
          <w:bCs/>
        </w:rPr>
        <w:t xml:space="preserve"> </w:t>
      </w:r>
      <w:r w:rsidR="00A25B59">
        <w:t xml:space="preserve">This scales any media that is not the native resolution of the parent </w:t>
      </w:r>
      <w:r w:rsidR="00B31C82" w:rsidRPr="00AE4F5E">
        <w:rPr>
          <w:i/>
          <w:iCs/>
        </w:rPr>
        <w:t>proportionally</w:t>
      </w:r>
      <w:r w:rsidR="00A25B59" w:rsidRPr="00AE4F5E">
        <w:rPr>
          <w:i/>
          <w:iCs/>
        </w:rPr>
        <w:t xml:space="preserve"> to fit the zone</w:t>
      </w:r>
      <w:r w:rsidR="00A25B59">
        <w:t xml:space="preserve">. This means content will not be stretched and any content that is scaled will be centered </w:t>
      </w:r>
      <w:r w:rsidR="00B31C82">
        <w:t>and include transparent area around the media where there is empty space.</w:t>
      </w:r>
      <w:r>
        <w:t xml:space="preserve"> </w:t>
      </w:r>
      <w:r w:rsidR="00B31C82">
        <w:t>Scaling does require processing from the player to play this content.  Oversized content can impact performance playback on liter player hardware with limited processing and GPU capabilities.</w:t>
      </w:r>
    </w:p>
    <w:p w14:paraId="45381157" w14:textId="7EBDA1B2" w:rsidR="00B31C82" w:rsidRDefault="00B31C82" w:rsidP="00C62F65">
      <w:pPr>
        <w:pStyle w:val="ListParagraph"/>
        <w:numPr>
          <w:ilvl w:val="0"/>
          <w:numId w:val="46"/>
        </w:numPr>
      </w:pPr>
      <w:r w:rsidRPr="00AE4F5E">
        <w:rPr>
          <w:b/>
          <w:bCs/>
        </w:rPr>
        <w:t>Cover:</w:t>
      </w:r>
      <w:r>
        <w:t xml:space="preserve"> This removes scaling and will always display the content in the native resolution. Items larger of resolution than the Component resolution will mask everything but the native pixels of the item. Content will always be positioned to the top right of the component.</w:t>
      </w:r>
    </w:p>
    <w:p w14:paraId="58F0444B" w14:textId="2CA6D029" w:rsidR="00331E62" w:rsidRDefault="00331E62" w:rsidP="00C62F65">
      <w:pPr>
        <w:pStyle w:val="ListParagraph"/>
        <w:numPr>
          <w:ilvl w:val="0"/>
          <w:numId w:val="46"/>
        </w:numPr>
      </w:pPr>
      <w:r w:rsidRPr="00AE4F5E">
        <w:rPr>
          <w:b/>
          <w:bCs/>
        </w:rPr>
        <w:t>Stretch:</w:t>
      </w:r>
      <w:r>
        <w:t xml:space="preserve"> This will stretch the media to always fit to the full resolution of the component.  This will stretch or warp the media to always fill the full area of the component resolution.</w:t>
      </w:r>
    </w:p>
    <w:p w14:paraId="66AF5308" w14:textId="794FB7B6" w:rsidR="00331E62" w:rsidRDefault="00DC4DAB" w:rsidP="00DC4DAB">
      <w:pPr>
        <w:ind w:left="720"/>
      </w:pPr>
      <w:r w:rsidRPr="00DC4DAB">
        <w:rPr>
          <w:b/>
          <w:bCs/>
        </w:rPr>
        <w:t>Duration:</w:t>
      </w:r>
      <w:r>
        <w:t xml:space="preserve"> </w:t>
      </w:r>
      <w:r w:rsidR="77D275C1">
        <w:t>This w</w:t>
      </w:r>
      <w:r>
        <w:t>ill set the default duration of media component</w:t>
      </w:r>
      <w:r w:rsidR="241659E5">
        <w:t>s</w:t>
      </w:r>
      <w:r>
        <w:t xml:space="preserve"> which do not have their own duration such as images, web zones, graphs and charts. Items such as videos will play the full length of the video.</w:t>
      </w:r>
    </w:p>
    <w:p w14:paraId="3055AF7A" w14:textId="190A35C5" w:rsidR="00DC4DAB" w:rsidRDefault="00DC4DAB" w:rsidP="00DC4DAB">
      <w:pPr>
        <w:ind w:left="720"/>
      </w:pPr>
      <w:r>
        <w:rPr>
          <w:b/>
          <w:bCs/>
        </w:rPr>
        <w:t>Use Trigger:</w:t>
      </w:r>
      <w:r>
        <w:t xml:space="preserve"> This will set items to require Triggers. Triggers set in the items will reference the Trigger Source set above.</w:t>
      </w:r>
    </w:p>
    <w:p w14:paraId="59AEE8D9" w14:textId="1B6436BC" w:rsidR="00DC4DAB" w:rsidRDefault="00DC4DAB" w:rsidP="00DC4DAB">
      <w:pPr>
        <w:ind w:left="720"/>
      </w:pPr>
      <w:r>
        <w:rPr>
          <w:b/>
          <w:bCs/>
        </w:rPr>
        <w:t>Insert Order:</w:t>
      </w:r>
      <w:r>
        <w:t xml:space="preserve"> Allows you to insert components where they will be inserted from the Top or at the Bottom. This provides convenience for how you want to order your insertions for playback. No</w:t>
      </w:r>
      <w:r w:rsidR="10A62774">
        <w:t>w</w:t>
      </w:r>
      <w:r>
        <w:t xml:space="preserve"> items in the App structure are always set to play from top to bottom unless Shuffle is activated.</w:t>
      </w:r>
    </w:p>
    <w:p w14:paraId="4C8C5630" w14:textId="6B592851" w:rsidR="00DC4DAB" w:rsidRPr="00843A0A" w:rsidRDefault="00DC4DAB" w:rsidP="00DC4DAB">
      <w:pPr>
        <w:ind w:left="720"/>
      </w:pPr>
      <w:r>
        <w:rPr>
          <w:b/>
          <w:bCs/>
        </w:rPr>
        <w:t>Content Logging:</w:t>
      </w:r>
      <w:r>
        <w:t xml:space="preserve"> This is activated if you wish to use content logging </w:t>
      </w:r>
      <w:r w:rsidR="333A008A">
        <w:t>within</w:t>
      </w:r>
      <w:r>
        <w:t xml:space="preserve"> the app. Content Logging is set in multiple locations, at the Display, </w:t>
      </w:r>
      <w:r w:rsidR="5A38BADD">
        <w:t>a</w:t>
      </w:r>
      <w:r>
        <w:t>t the App level here, and then within the Components or children that logging is desired.</w:t>
      </w:r>
    </w:p>
    <w:p w14:paraId="5432ABB1" w14:textId="4E928226" w:rsidR="007011D4" w:rsidRPr="0014692C" w:rsidRDefault="007011D4" w:rsidP="0014692C"/>
    <w:p w14:paraId="7BE3A171" w14:textId="77777777" w:rsidR="00DC4DAB" w:rsidRDefault="00DC4DAB">
      <w:pPr>
        <w:spacing w:after="200"/>
        <w:rPr>
          <w:rStyle w:val="Heading5Char"/>
        </w:rPr>
      </w:pPr>
      <w:r>
        <w:rPr>
          <w:rStyle w:val="Heading5Char"/>
        </w:rPr>
        <w:br w:type="page"/>
      </w:r>
    </w:p>
    <w:p w14:paraId="3C1B34CE" w14:textId="08781886" w:rsidR="00C365BC" w:rsidRPr="00FF3260" w:rsidRDefault="00C365BC" w:rsidP="00C365BC">
      <w:pPr>
        <w:pStyle w:val="Heading5"/>
        <w:rPr>
          <w:rStyle w:val="Heading5Char"/>
          <w:b/>
          <w:bCs/>
        </w:rPr>
      </w:pPr>
      <w:r>
        <w:rPr>
          <w:rStyle w:val="Heading4Char"/>
          <w:b/>
          <w:bCs/>
          <w:u w:val="none"/>
        </w:rPr>
        <w:t>Optimizing your Desktop and Views</w:t>
      </w:r>
      <w:r w:rsidRPr="00FF3260">
        <w:rPr>
          <w:rStyle w:val="Heading4Char"/>
          <w:b/>
          <w:bCs/>
          <w:u w:val="none"/>
        </w:rPr>
        <w:t>:</w:t>
      </w:r>
      <w:r w:rsidRPr="00FF3260">
        <w:rPr>
          <w:rStyle w:val="Heading5Char"/>
          <w:b/>
          <w:bCs/>
        </w:rPr>
        <w:t xml:space="preserve"> </w:t>
      </w:r>
    </w:p>
    <w:p w14:paraId="640D3D5C" w14:textId="5C1402B2" w:rsidR="0097597E" w:rsidRDefault="0097597E" w:rsidP="00C365BC">
      <w:pPr>
        <w:spacing w:after="200"/>
      </w:pPr>
      <w:r>
        <w:t>The App Designer has four core panels for building and managing your content.</w:t>
      </w:r>
    </w:p>
    <w:p w14:paraId="7808EE4F" w14:textId="01A5A5BF" w:rsidR="0097597E" w:rsidRDefault="009644E4" w:rsidP="00C62F65">
      <w:pPr>
        <w:pStyle w:val="ListParagraph"/>
        <w:numPr>
          <w:ilvl w:val="0"/>
          <w:numId w:val="45"/>
        </w:numPr>
        <w:spacing w:after="200"/>
      </w:pPr>
      <w:r w:rsidRPr="009644E4">
        <w:rPr>
          <w:b/>
          <w:bCs/>
          <w:noProof/>
        </w:rPr>
        <w:drawing>
          <wp:anchor distT="0" distB="0" distL="114300" distR="114300" simplePos="0" relativeHeight="251658357" behindDoc="0" locked="0" layoutInCell="1" allowOverlap="1" wp14:anchorId="2CF509EF" wp14:editId="17588F3E">
            <wp:simplePos x="0" y="0"/>
            <wp:positionH relativeFrom="column">
              <wp:posOffset>3070225</wp:posOffset>
            </wp:positionH>
            <wp:positionV relativeFrom="paragraph">
              <wp:posOffset>111760</wp:posOffset>
            </wp:positionV>
            <wp:extent cx="3360420" cy="2393950"/>
            <wp:effectExtent l="133350" t="114300" r="144780" b="158750"/>
            <wp:wrapSquare wrapText="bothSides"/>
            <wp:docPr id="149836296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362966" name="Picture 1" descr="A screenshot of a computer&#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360420" cy="23939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Pr="00AE4F5E">
        <w:rPr>
          <w:b/>
          <w:bCs/>
        </w:rPr>
        <w:t>Properties</w:t>
      </w:r>
      <w:r w:rsidR="0097597E" w:rsidRPr="00AE4F5E">
        <w:rPr>
          <w:b/>
          <w:bCs/>
        </w:rPr>
        <w:t>:</w:t>
      </w:r>
      <w:r w:rsidR="0097597E">
        <w:t xml:space="preserve"> As you </w:t>
      </w:r>
      <w:r w:rsidR="42BF9C43">
        <w:t>already</w:t>
      </w:r>
      <w:r w:rsidR="0097597E">
        <w:t xml:space="preserve"> experienced, this is where you </w:t>
      </w:r>
      <w:r>
        <w:t>manage</w:t>
      </w:r>
      <w:r w:rsidR="0097597E">
        <w:t xml:space="preserve"> all the properties of the app, or when a Component is inserted the Properties of that Component or Child Media within that component.</w:t>
      </w:r>
    </w:p>
    <w:p w14:paraId="2DE3BCE0" w14:textId="5A871121" w:rsidR="0097597E" w:rsidRDefault="0097597E" w:rsidP="00C62F65">
      <w:pPr>
        <w:pStyle w:val="ListParagraph"/>
        <w:numPr>
          <w:ilvl w:val="0"/>
          <w:numId w:val="45"/>
        </w:numPr>
        <w:spacing w:after="200"/>
      </w:pPr>
      <w:r w:rsidRPr="00AE4F5E">
        <w:rPr>
          <w:b/>
          <w:bCs/>
        </w:rPr>
        <w:t>Structure:</w:t>
      </w:r>
      <w:r>
        <w:t xml:space="preserve"> This is the list and layers of all you</w:t>
      </w:r>
      <w:r w:rsidR="18B093CB">
        <w:t>r</w:t>
      </w:r>
      <w:r>
        <w:t xml:space="preserve"> components.  Components and Media inserted within Playlists, Galleries or Collections will be sub</w:t>
      </w:r>
      <w:r w:rsidR="761424D2">
        <w:t>-</w:t>
      </w:r>
      <w:r>
        <w:t>listed under those components where you can expand and collapse views.</w:t>
      </w:r>
    </w:p>
    <w:p w14:paraId="588F3013" w14:textId="1AE55618" w:rsidR="0097597E" w:rsidRDefault="0097597E" w:rsidP="00C62F65">
      <w:pPr>
        <w:pStyle w:val="ListParagraph"/>
        <w:numPr>
          <w:ilvl w:val="0"/>
          <w:numId w:val="45"/>
        </w:numPr>
        <w:spacing w:after="200"/>
      </w:pPr>
      <w:r w:rsidRPr="00AE4F5E">
        <w:rPr>
          <w:b/>
          <w:bCs/>
        </w:rPr>
        <w:t>Insert:</w:t>
      </w:r>
      <w:r>
        <w:t xml:space="preserve"> This is where you have all your </w:t>
      </w:r>
      <w:r w:rsidR="001B19A9">
        <w:t>available Components to insert into your app, or a listing of files that you have access to. Files which includes Images and Videos can be quickly found by searching for the name of the file. Once a Component or File is identified, it can be clicked and dragged to the Application design layout.</w:t>
      </w:r>
    </w:p>
    <w:p w14:paraId="45E64CE2" w14:textId="7CE441E9" w:rsidR="001B19A9" w:rsidRDefault="001B19A9" w:rsidP="00C62F65">
      <w:pPr>
        <w:pStyle w:val="ListParagraph"/>
        <w:numPr>
          <w:ilvl w:val="0"/>
          <w:numId w:val="45"/>
        </w:numPr>
        <w:spacing w:after="200"/>
      </w:pPr>
      <w:r w:rsidRPr="00AE4F5E">
        <w:rPr>
          <w:b/>
          <w:bCs/>
        </w:rPr>
        <w:t>Events:</w:t>
      </w:r>
      <w:r>
        <w:t xml:space="preserve"> </w:t>
      </w:r>
      <w:r w:rsidR="00AB761D">
        <w:t xml:space="preserve">Images Components can be made into button events to trigger either updates to DataPipe that can trigger events or items in a playlist or any data driven resource. It can also be used to </w:t>
      </w:r>
      <w:r w:rsidR="009644E4">
        <w:t>navigate the app to another URL or App.</w:t>
      </w:r>
    </w:p>
    <w:p w14:paraId="1090A1F1" w14:textId="77777777" w:rsidR="00AE4F5E" w:rsidRDefault="00AE4F5E">
      <w:pPr>
        <w:spacing w:after="200"/>
        <w:rPr>
          <w:rStyle w:val="Heading4Char"/>
          <w:u w:val="none"/>
        </w:rPr>
      </w:pPr>
      <w:r>
        <w:rPr>
          <w:rStyle w:val="Heading4Char"/>
          <w:u w:val="none"/>
        </w:rPr>
        <w:br w:type="page"/>
      </w:r>
    </w:p>
    <w:p w14:paraId="75910378" w14:textId="44E462D1" w:rsidR="009644E4" w:rsidRDefault="009644E4" w:rsidP="00C365BC">
      <w:pPr>
        <w:spacing w:after="200"/>
        <w:rPr>
          <w:rStyle w:val="Heading4Char"/>
          <w:b w:val="0"/>
          <w:bCs w:val="0"/>
          <w:u w:val="none"/>
        </w:rPr>
      </w:pPr>
      <w:r w:rsidRPr="00AE4F5E">
        <w:rPr>
          <w:rStyle w:val="Heading4Char"/>
          <w:u w:val="none"/>
        </w:rPr>
        <w:t>Panel Views</w:t>
      </w:r>
      <w:r>
        <w:rPr>
          <w:rStyle w:val="Heading4Char"/>
          <w:b w:val="0"/>
          <w:bCs w:val="0"/>
          <w:u w:val="none"/>
        </w:rPr>
        <w:t xml:space="preserve"> can be changed by either closing the panel with the </w:t>
      </w:r>
      <w:r w:rsidR="6D4D5A07" w:rsidRPr="29B88A04">
        <w:rPr>
          <w:rStyle w:val="Heading4Char"/>
          <w:b w:val="0"/>
          <w:bCs w:val="0"/>
          <w:u w:val="none"/>
        </w:rPr>
        <w:t>“</w:t>
      </w:r>
      <w:r>
        <w:rPr>
          <w:rStyle w:val="Heading4Char"/>
          <w:b w:val="0"/>
          <w:bCs w:val="0"/>
          <w:u w:val="none"/>
        </w:rPr>
        <w:t>X</w:t>
      </w:r>
      <w:r w:rsidR="4FEB6023" w:rsidRPr="29B88A04">
        <w:rPr>
          <w:rStyle w:val="Heading4Char"/>
          <w:b w:val="0"/>
          <w:bCs w:val="0"/>
          <w:u w:val="none"/>
        </w:rPr>
        <w:t>”</w:t>
      </w:r>
      <w:r>
        <w:rPr>
          <w:rStyle w:val="Heading4Char"/>
          <w:b w:val="0"/>
          <w:bCs w:val="0"/>
          <w:u w:val="none"/>
        </w:rPr>
        <w:t xml:space="preserve"> in the header, or managing whether they are displayed or not in the Views Header.</w:t>
      </w:r>
    </w:p>
    <w:p w14:paraId="6DDA6270" w14:textId="77777777" w:rsidR="00055ADC" w:rsidRDefault="00AE4F5E" w:rsidP="00C365BC">
      <w:pPr>
        <w:spacing w:after="200"/>
        <w:rPr>
          <w:rStyle w:val="Heading4Char"/>
          <w:b w:val="0"/>
          <w:bCs w:val="0"/>
          <w:u w:val="none"/>
        </w:rPr>
      </w:pPr>
      <w:r w:rsidRPr="00AE4F5E">
        <w:rPr>
          <w:rStyle w:val="Heading4Char"/>
          <w:u w:val="none"/>
        </w:rPr>
        <w:t>Panels may be moved</w:t>
      </w:r>
      <w:r>
        <w:rPr>
          <w:rStyle w:val="Heading4Char"/>
          <w:b w:val="0"/>
          <w:bCs w:val="0"/>
          <w:u w:val="none"/>
        </w:rPr>
        <w:t xml:space="preserve"> around the browser window by clicking on the header and moving them around the window.</w:t>
      </w:r>
    </w:p>
    <w:p w14:paraId="78B29FE2" w14:textId="77777777" w:rsidR="00055ADC" w:rsidRDefault="00055ADC" w:rsidP="00C365BC">
      <w:pPr>
        <w:spacing w:after="200"/>
        <w:rPr>
          <w:rStyle w:val="Heading4Char"/>
          <w:b w:val="0"/>
          <w:bCs w:val="0"/>
          <w:u w:val="none"/>
        </w:rPr>
      </w:pPr>
    </w:p>
    <w:p w14:paraId="2F19696D" w14:textId="79064305" w:rsidR="00C365BC" w:rsidRDefault="00055ADC" w:rsidP="00C365BC">
      <w:pPr>
        <w:spacing w:after="200"/>
        <w:rPr>
          <w:rStyle w:val="Heading4Char"/>
          <w:u w:val="none"/>
        </w:rPr>
      </w:pPr>
      <w:r>
        <w:rPr>
          <w:noProof/>
        </w:rPr>
        <w:drawing>
          <wp:inline distT="0" distB="0" distL="0" distR="0" wp14:anchorId="251B5C34" wp14:editId="03BCCF86">
            <wp:extent cx="6309360" cy="2648585"/>
            <wp:effectExtent l="152400" t="114300" r="110490" b="170815"/>
            <wp:docPr id="209090284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902845" name="Picture 1" descr="A screenshot of a computer&#10;&#10;Description automatically generated"/>
                    <pic:cNvPicPr/>
                  </pic:nvPicPr>
                  <pic:blipFill>
                    <a:blip r:embed="rId28"/>
                    <a:stretch>
                      <a:fillRect/>
                    </a:stretch>
                  </pic:blipFill>
                  <pic:spPr>
                    <a:xfrm>
                      <a:off x="0" y="0"/>
                      <a:ext cx="6309360" cy="264858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Pr>
          <w:rStyle w:val="Heading4Char"/>
          <w:b w:val="0"/>
          <w:bCs w:val="0"/>
          <w:u w:val="none"/>
        </w:rPr>
        <w:t xml:space="preserve"> </w:t>
      </w:r>
      <w:r w:rsidR="00C365BC">
        <w:rPr>
          <w:rStyle w:val="Heading4Char"/>
          <w:b w:val="0"/>
          <w:bCs w:val="0"/>
          <w:u w:val="none"/>
        </w:rPr>
        <w:br w:type="page"/>
      </w:r>
    </w:p>
    <w:p w14:paraId="2D053ED0" w14:textId="128262EA" w:rsidR="00FF3260" w:rsidRPr="00FF3260" w:rsidRDefault="00DC4DAB" w:rsidP="00FF3260">
      <w:pPr>
        <w:pStyle w:val="Heading5"/>
        <w:rPr>
          <w:rStyle w:val="Heading5Char"/>
          <w:b/>
          <w:bCs/>
        </w:rPr>
      </w:pPr>
      <w:r w:rsidRPr="00FF3260">
        <w:rPr>
          <w:rStyle w:val="Heading4Char"/>
          <w:b/>
          <w:bCs/>
          <w:noProof/>
          <w:u w:val="none"/>
        </w:rPr>
        <w:drawing>
          <wp:anchor distT="0" distB="0" distL="114300" distR="114300" simplePos="0" relativeHeight="251658278" behindDoc="1" locked="0" layoutInCell="1" allowOverlap="1" wp14:anchorId="6F70FDD4" wp14:editId="3E63A699">
            <wp:simplePos x="0" y="0"/>
            <wp:positionH relativeFrom="column">
              <wp:posOffset>-33020</wp:posOffset>
            </wp:positionH>
            <wp:positionV relativeFrom="paragraph">
              <wp:posOffset>486410</wp:posOffset>
            </wp:positionV>
            <wp:extent cx="1869440" cy="1527810"/>
            <wp:effectExtent l="133350" t="114300" r="149860" b="148590"/>
            <wp:wrapSquare wrapText="bothSides"/>
            <wp:docPr id="23" name="Picture 23"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screenshot of a computer&#10;&#10;Description automatically generated with low confidence"/>
                    <pic:cNvPicPr/>
                  </pic:nvPicPr>
                  <pic:blipFill>
                    <a:blip r:embed="rId29">
                      <a:extLst>
                        <a:ext uri="{28A0092B-C50C-407E-A947-70E740481C1C}">
                          <a14:useLocalDpi xmlns:a14="http://schemas.microsoft.com/office/drawing/2010/main" val="0"/>
                        </a:ext>
                      </a:extLst>
                    </a:blip>
                    <a:stretch>
                      <a:fillRect/>
                    </a:stretch>
                  </pic:blipFill>
                  <pic:spPr>
                    <a:xfrm>
                      <a:off x="0" y="0"/>
                      <a:ext cx="1869440" cy="152781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7011D4" w:rsidRPr="00FF3260">
        <w:rPr>
          <w:rStyle w:val="Heading4Char"/>
          <w:b/>
          <w:bCs/>
          <w:u w:val="none"/>
        </w:rPr>
        <w:t>Inserting and Managing Components</w:t>
      </w:r>
      <w:r w:rsidR="009D21C0" w:rsidRPr="00FF3260">
        <w:rPr>
          <w:rStyle w:val="Heading4Char"/>
          <w:b/>
          <w:bCs/>
          <w:u w:val="none"/>
        </w:rPr>
        <w:t>:</w:t>
      </w:r>
      <w:r w:rsidR="009D21C0" w:rsidRPr="00FF3260">
        <w:rPr>
          <w:rStyle w:val="Heading5Char"/>
          <w:b/>
          <w:bCs/>
        </w:rPr>
        <w:t xml:space="preserve"> </w:t>
      </w:r>
    </w:p>
    <w:p w14:paraId="61DEA835" w14:textId="00E35A20" w:rsidR="007778EC" w:rsidRPr="0014692C" w:rsidRDefault="00200B9C" w:rsidP="00DC4DAB">
      <w:r w:rsidRPr="0014692C">
        <w:t>The left panel of the</w:t>
      </w:r>
      <w:r w:rsidR="000D2FC8">
        <w:t xml:space="preserve"> App </w:t>
      </w:r>
      <w:r w:rsidRPr="0014692C">
        <w:t xml:space="preserve">Builder includes </w:t>
      </w:r>
      <w:r w:rsidR="00055753">
        <w:t xml:space="preserve">all component </w:t>
      </w:r>
      <w:r w:rsidRPr="0014692C">
        <w:t xml:space="preserve">management </w:t>
      </w:r>
      <w:r w:rsidR="007011D4" w:rsidRPr="0014692C">
        <w:t>within the</w:t>
      </w:r>
      <w:r w:rsidRPr="0014692C">
        <w:t xml:space="preserve"> </w:t>
      </w:r>
      <w:r w:rsidR="009C0AD1">
        <w:t>A</w:t>
      </w:r>
      <w:r w:rsidRPr="0014692C">
        <w:t>pp</w:t>
      </w:r>
      <w:r w:rsidR="009D21C0">
        <w:t xml:space="preserve">. </w:t>
      </w:r>
      <w:r w:rsidRPr="0014692C">
        <w:t xml:space="preserve">The </w:t>
      </w:r>
      <w:r w:rsidR="007011D4" w:rsidRPr="0014692C">
        <w:t>“</w:t>
      </w:r>
      <w:r w:rsidRPr="0014692C">
        <w:t>Structure</w:t>
      </w:r>
      <w:r w:rsidR="007011D4" w:rsidRPr="0014692C">
        <w:t xml:space="preserve"> X”</w:t>
      </w:r>
      <w:r w:rsidRPr="0014692C">
        <w:t xml:space="preserve"> is the list of all the </w:t>
      </w:r>
      <w:r w:rsidR="009C0AD1">
        <w:t xml:space="preserve">added </w:t>
      </w:r>
      <w:r w:rsidRPr="0014692C">
        <w:t xml:space="preserve">components, and the </w:t>
      </w:r>
      <w:r w:rsidR="007011D4" w:rsidRPr="0014692C">
        <w:t>“</w:t>
      </w:r>
      <w:r w:rsidRPr="0014692C">
        <w:t>Insert</w:t>
      </w:r>
      <w:r w:rsidR="007011D4" w:rsidRPr="0014692C">
        <w:t xml:space="preserve"> X”</w:t>
      </w:r>
      <w:r w:rsidRPr="0014692C">
        <w:t xml:space="preserve"> are the </w:t>
      </w:r>
      <w:r w:rsidR="009C0AD1">
        <w:t>c</w:t>
      </w:r>
      <w:r w:rsidRPr="0014692C">
        <w:t>omponents you can drag and drop onto the layout</w:t>
      </w:r>
      <w:r w:rsidR="009D21C0">
        <w:t xml:space="preserve">. </w:t>
      </w:r>
      <w:r w:rsidR="002F4813" w:rsidRPr="0014692C">
        <w:t xml:space="preserve">Once you </w:t>
      </w:r>
      <w:r w:rsidR="009C0AD1">
        <w:t xml:space="preserve">drag and </w:t>
      </w:r>
      <w:r w:rsidR="002F4813" w:rsidRPr="0014692C">
        <w:t>drop an element,</w:t>
      </w:r>
      <w:r w:rsidR="00A103B6">
        <w:t xml:space="preserve"> use the Properties box to</w:t>
      </w:r>
      <w:r w:rsidR="002F4813" w:rsidRPr="0014692C">
        <w:t xml:space="preserve"> manage the content.</w:t>
      </w:r>
      <w:r w:rsidR="00A103B6">
        <w:t xml:space="preserve"> </w:t>
      </w:r>
      <w:r w:rsidR="007778EC" w:rsidRPr="0014692C">
        <w:t xml:space="preserve">Available </w:t>
      </w:r>
      <w:r w:rsidR="00A103B6">
        <w:t>c</w:t>
      </w:r>
      <w:r w:rsidR="007778EC" w:rsidRPr="0014692C">
        <w:t xml:space="preserve">omponents </w:t>
      </w:r>
      <w:r w:rsidR="00A103B6">
        <w:t>i</w:t>
      </w:r>
      <w:r w:rsidR="007778EC" w:rsidRPr="0014692C">
        <w:t>nclude</w:t>
      </w:r>
      <w:r w:rsidR="00A103B6">
        <w:t xml:space="preserve"> the following:</w:t>
      </w:r>
    </w:p>
    <w:p w14:paraId="18D17CEA" w14:textId="242324DA" w:rsidR="007778EC" w:rsidRPr="0014692C" w:rsidRDefault="007778EC" w:rsidP="009E36F4">
      <w:pPr>
        <w:pStyle w:val="ListParagraph"/>
        <w:numPr>
          <w:ilvl w:val="0"/>
          <w:numId w:val="7"/>
        </w:numPr>
      </w:pPr>
      <w:r w:rsidRPr="0014692C">
        <w:rPr>
          <w:b/>
          <w:bCs/>
          <w:i/>
          <w:iCs/>
        </w:rPr>
        <w:t>Images</w:t>
      </w:r>
      <w:r w:rsidR="009D21C0">
        <w:rPr>
          <w:b/>
          <w:bCs/>
          <w:i/>
          <w:iCs/>
        </w:rPr>
        <w:t xml:space="preserve">: </w:t>
      </w:r>
      <w:r w:rsidR="003A79E7" w:rsidRPr="003A79E7">
        <w:rPr>
          <w:bCs/>
          <w:iCs/>
        </w:rPr>
        <w:t>D</w:t>
      </w:r>
      <w:r w:rsidR="00895CEE" w:rsidRPr="0014692C">
        <w:t>rag the image right from the Files section of the Insert Panel dialog box</w:t>
      </w:r>
      <w:r w:rsidR="003A79E7">
        <w:t>. This dialogue box</w:t>
      </w:r>
      <w:r w:rsidR="00895CEE" w:rsidRPr="0014692C">
        <w:t xml:space="preserve"> displays all </w:t>
      </w:r>
      <w:r w:rsidR="003A79E7">
        <w:t xml:space="preserve">available </w:t>
      </w:r>
      <w:r w:rsidR="00895CEE" w:rsidRPr="0014692C">
        <w:t xml:space="preserve">images </w:t>
      </w:r>
      <w:r w:rsidR="003A79E7" w:rsidRPr="0014692C">
        <w:t>from the library</w:t>
      </w:r>
      <w:r w:rsidR="003A79E7">
        <w:t xml:space="preserve"> based on your permissions. You can also </w:t>
      </w:r>
      <w:r w:rsidR="00895CEE" w:rsidRPr="0014692C">
        <w:t>i</w:t>
      </w:r>
      <w:r w:rsidRPr="0014692C">
        <w:t xml:space="preserve">nsert </w:t>
      </w:r>
      <w:r w:rsidR="00895CEE" w:rsidRPr="0014692C">
        <w:t xml:space="preserve">an </w:t>
      </w:r>
      <w:r w:rsidR="003A79E7">
        <w:t>i</w:t>
      </w:r>
      <w:r w:rsidR="00895CEE" w:rsidRPr="0014692C">
        <w:t>mage component</w:t>
      </w:r>
      <w:r w:rsidR="00EC68B1">
        <w:t>,</w:t>
      </w:r>
      <w:r w:rsidR="00895CEE" w:rsidRPr="0014692C">
        <w:t xml:space="preserve"> which allows you to select </w:t>
      </w:r>
      <w:r w:rsidRPr="0014692C">
        <w:t xml:space="preserve">an </w:t>
      </w:r>
      <w:r w:rsidR="00EC68B1">
        <w:t>i</w:t>
      </w:r>
      <w:r w:rsidRPr="0014692C">
        <w:t>mage from the Files</w:t>
      </w:r>
      <w:r w:rsidR="00707E01" w:rsidRPr="0014692C">
        <w:t xml:space="preserve"> or Folder Module Librar</w:t>
      </w:r>
      <w:r w:rsidR="00895CEE" w:rsidRPr="0014692C">
        <w:t>ies</w:t>
      </w:r>
      <w:r w:rsidR="00707E01" w:rsidRPr="0014692C">
        <w:t xml:space="preserve"> </w:t>
      </w:r>
      <w:r w:rsidR="00EC68B1">
        <w:t>based on your</w:t>
      </w:r>
      <w:r w:rsidR="00707E01" w:rsidRPr="0014692C">
        <w:t xml:space="preserve"> permission</w:t>
      </w:r>
      <w:r w:rsidR="00EC68B1">
        <w:t>s</w:t>
      </w:r>
      <w:r w:rsidR="00707E01" w:rsidRPr="0014692C">
        <w:t xml:space="preserve">. </w:t>
      </w:r>
    </w:p>
    <w:p w14:paraId="40F6F191" w14:textId="46D53A4F" w:rsidR="00707E01" w:rsidRPr="0014692C" w:rsidRDefault="00707E01" w:rsidP="009E36F4">
      <w:pPr>
        <w:pStyle w:val="ListParagraph"/>
        <w:numPr>
          <w:ilvl w:val="0"/>
          <w:numId w:val="7"/>
        </w:numPr>
      </w:pPr>
      <w:r w:rsidRPr="0014692C">
        <w:rPr>
          <w:b/>
          <w:bCs/>
          <w:i/>
          <w:iCs/>
        </w:rPr>
        <w:t>Text:</w:t>
      </w:r>
      <w:r w:rsidRPr="0014692C">
        <w:t xml:space="preserve"> </w:t>
      </w:r>
      <w:r w:rsidR="00864EC5">
        <w:t>Manually enter</w:t>
      </w:r>
      <w:r w:rsidR="002F4813" w:rsidRPr="0014692C">
        <w:t xml:space="preserve"> text or</w:t>
      </w:r>
      <w:r w:rsidR="00864EC5">
        <w:t xml:space="preserve"> insert</w:t>
      </w:r>
      <w:r w:rsidR="002F4813" w:rsidRPr="0014692C">
        <w:t xml:space="preserve"> live “</w:t>
      </w:r>
      <w:r w:rsidR="00864EC5">
        <w:t>d</w:t>
      </w:r>
      <w:r w:rsidR="002F4813" w:rsidRPr="0014692C">
        <w:t>ata</w:t>
      </w:r>
      <w:r w:rsidR="00864EC5">
        <w:t>-</w:t>
      </w:r>
      <w:r w:rsidR="002F4813" w:rsidRPr="0014692C">
        <w:t>bound” text from your DataPipe</w:t>
      </w:r>
      <w:r w:rsidR="009D21C0">
        <w:t xml:space="preserve">. </w:t>
      </w:r>
      <w:r w:rsidR="00A31D46" w:rsidRPr="0014692C">
        <w:t xml:space="preserve">Features like </w:t>
      </w:r>
      <w:r w:rsidR="00864EC5" w:rsidRPr="0014692C">
        <w:t>auto sizing</w:t>
      </w:r>
      <w:r w:rsidR="00A31D46" w:rsidRPr="0014692C">
        <w:t xml:space="preserve"> are </w:t>
      </w:r>
      <w:r w:rsidR="00864EC5" w:rsidRPr="0014692C">
        <w:t>convenient</w:t>
      </w:r>
      <w:r w:rsidR="00A31D46" w:rsidRPr="0014692C">
        <w:t xml:space="preserve"> </w:t>
      </w:r>
      <w:r w:rsidR="00864EC5">
        <w:t>for</w:t>
      </w:r>
      <w:r w:rsidR="00A31D46" w:rsidRPr="0014692C">
        <w:t xml:space="preserve"> </w:t>
      </w:r>
      <w:r w:rsidR="00864EC5">
        <w:t xml:space="preserve">data-binding </w:t>
      </w:r>
      <w:r w:rsidR="00A31D46" w:rsidRPr="0014692C">
        <w:t>text and ensur</w:t>
      </w:r>
      <w:r w:rsidR="00864EC5">
        <w:t>ing</w:t>
      </w:r>
      <w:r w:rsidR="00A31D46" w:rsidRPr="0014692C">
        <w:t xml:space="preserve"> that the text is properly visible</w:t>
      </w:r>
      <w:r w:rsidR="009D21C0">
        <w:t xml:space="preserve">. </w:t>
      </w:r>
      <w:r w:rsidR="00A31D46" w:rsidRPr="0014692C">
        <w:t>Ink utilizes Google Fonts</w:t>
      </w:r>
      <w:r w:rsidR="009D21C0">
        <w:t xml:space="preserve">. </w:t>
      </w:r>
      <w:r w:rsidR="00A31D46" w:rsidRPr="0014692C">
        <w:t>Reach out to Omnivex if there are specific Google Fonts needed for your installation.</w:t>
      </w:r>
    </w:p>
    <w:p w14:paraId="663DAE2E" w14:textId="4E1BCC89" w:rsidR="002F4813" w:rsidRPr="0014692C" w:rsidRDefault="002F4813" w:rsidP="009E36F4">
      <w:pPr>
        <w:pStyle w:val="ListParagraph"/>
        <w:numPr>
          <w:ilvl w:val="0"/>
          <w:numId w:val="7"/>
        </w:numPr>
      </w:pPr>
      <w:r w:rsidRPr="00864EC5">
        <w:rPr>
          <w:b/>
          <w:bCs/>
          <w:i/>
          <w:iCs/>
        </w:rPr>
        <w:t>Clock</w:t>
      </w:r>
      <w:r w:rsidR="009D21C0" w:rsidRPr="00864EC5">
        <w:rPr>
          <w:b/>
          <w:bCs/>
          <w:i/>
          <w:iCs/>
        </w:rPr>
        <w:t>:</w:t>
      </w:r>
      <w:r w:rsidR="009D21C0">
        <w:rPr>
          <w:b/>
          <w:bCs/>
        </w:rPr>
        <w:t xml:space="preserve"> </w:t>
      </w:r>
      <w:r w:rsidR="006A7CD5" w:rsidRPr="0014692C">
        <w:t xml:space="preserve">Clocks can be formatted </w:t>
      </w:r>
      <w:r w:rsidR="00864EC5" w:rsidRPr="0014692C">
        <w:t xml:space="preserve">for data and time and managed like text </w:t>
      </w:r>
      <w:r w:rsidR="006A7CD5" w:rsidRPr="0014692C">
        <w:t>fields.</w:t>
      </w:r>
    </w:p>
    <w:p w14:paraId="34BB64B1" w14:textId="3F29188D" w:rsidR="006A7CD5" w:rsidRPr="0014692C" w:rsidRDefault="006A7CD5" w:rsidP="009E36F4">
      <w:pPr>
        <w:pStyle w:val="ListParagraph"/>
        <w:numPr>
          <w:ilvl w:val="0"/>
          <w:numId w:val="7"/>
        </w:numPr>
      </w:pPr>
      <w:r w:rsidRPr="00864EC5">
        <w:rPr>
          <w:b/>
          <w:bCs/>
          <w:i/>
          <w:iCs/>
        </w:rPr>
        <w:t>QR Code</w:t>
      </w:r>
      <w:r w:rsidR="009D21C0" w:rsidRPr="00864EC5">
        <w:rPr>
          <w:b/>
          <w:bCs/>
          <w:i/>
          <w:iCs/>
        </w:rPr>
        <w:t>:</w:t>
      </w:r>
      <w:r w:rsidR="009D21C0">
        <w:rPr>
          <w:b/>
          <w:bCs/>
        </w:rPr>
        <w:t xml:space="preserve"> </w:t>
      </w:r>
      <w:r w:rsidRPr="0014692C">
        <w:t xml:space="preserve">This module allows you to generate automatic QR </w:t>
      </w:r>
      <w:r w:rsidR="00864EC5">
        <w:t>c</w:t>
      </w:r>
      <w:r w:rsidRPr="0014692C">
        <w:t xml:space="preserve">odes for people to </w:t>
      </w:r>
      <w:r w:rsidR="00864EC5">
        <w:t>access</w:t>
      </w:r>
      <w:r w:rsidRPr="0014692C">
        <w:t xml:space="preserve"> websites from their mobile devices. </w:t>
      </w:r>
    </w:p>
    <w:p w14:paraId="06627060" w14:textId="1FB24FC7" w:rsidR="006A7CD5" w:rsidRPr="0014692C" w:rsidRDefault="006A7CD5" w:rsidP="009E36F4">
      <w:pPr>
        <w:pStyle w:val="ListParagraph"/>
        <w:numPr>
          <w:ilvl w:val="0"/>
          <w:numId w:val="7"/>
        </w:numPr>
      </w:pPr>
      <w:r w:rsidRPr="00864EC5">
        <w:rPr>
          <w:b/>
          <w:bCs/>
          <w:i/>
          <w:iCs/>
        </w:rPr>
        <w:t>Playlist:</w:t>
      </w:r>
      <w:r w:rsidRPr="0014692C">
        <w:t xml:space="preserve"> </w:t>
      </w:r>
      <w:r w:rsidR="00430EE8" w:rsidRPr="0014692C">
        <w:t>Playlists are a great way to add structure to your</w:t>
      </w:r>
      <w:r w:rsidR="000D2FC8">
        <w:t xml:space="preserve"> </w:t>
      </w:r>
      <w:r w:rsidR="000F01AE">
        <w:t xml:space="preserve">App </w:t>
      </w:r>
      <w:r w:rsidR="00430EE8" w:rsidRPr="0014692C">
        <w:t xml:space="preserve">and </w:t>
      </w:r>
      <w:r w:rsidR="00D71C2A">
        <w:t>display</w:t>
      </w:r>
      <w:r w:rsidR="00430EE8" w:rsidRPr="0014692C">
        <w:t xml:space="preserve"> content in an </w:t>
      </w:r>
      <w:r w:rsidR="00D71C2A">
        <w:t>organized</w:t>
      </w:r>
      <w:r w:rsidR="00430EE8" w:rsidRPr="0014692C">
        <w:t xml:space="preserve"> </w:t>
      </w:r>
      <w:r w:rsidR="00056EC1" w:rsidRPr="0014692C">
        <w:t>fashion</w:t>
      </w:r>
      <w:r w:rsidR="009D21C0">
        <w:t xml:space="preserve">. </w:t>
      </w:r>
      <w:r w:rsidRPr="0014692C">
        <w:t xml:space="preserve">A playlist component will allow you to create a zone </w:t>
      </w:r>
      <w:r w:rsidR="001D355E">
        <w:t>containing</w:t>
      </w:r>
      <w:r w:rsidRPr="0014692C">
        <w:t xml:space="preserve"> a blend of image</w:t>
      </w:r>
      <w:r w:rsidR="001D355E">
        <w:t>s</w:t>
      </w:r>
      <w:r w:rsidRPr="0014692C">
        <w:t xml:space="preserve"> and or media</w:t>
      </w:r>
      <w:r w:rsidR="001D355E">
        <w:t>,</w:t>
      </w:r>
      <w:r w:rsidRPr="0014692C">
        <w:t xml:space="preserve"> which can be managed in a particular order</w:t>
      </w:r>
      <w:r w:rsidR="003441A7" w:rsidRPr="0014692C">
        <w:t xml:space="preserve">, </w:t>
      </w:r>
      <w:r w:rsidR="00056EC1" w:rsidRPr="0014692C">
        <w:t>shuffled</w:t>
      </w:r>
      <w:r w:rsidR="003441A7" w:rsidRPr="0014692C">
        <w:t xml:space="preserve"> or set as a “Items per Pass.”  Settings can also manage items in a playlist for playback based on </w:t>
      </w:r>
      <w:r w:rsidR="001D355E" w:rsidRPr="0014692C">
        <w:t>metadata r</w:t>
      </w:r>
      <w:r w:rsidR="003441A7" w:rsidRPr="0014692C">
        <w:t>ules</w:t>
      </w:r>
      <w:r w:rsidR="009D21C0">
        <w:t xml:space="preserve">. </w:t>
      </w:r>
      <w:r w:rsidR="00CA4906" w:rsidRPr="0014692C">
        <w:t xml:space="preserve">To add items to a playlist, </w:t>
      </w:r>
      <w:r w:rsidR="001D355E">
        <w:t>simply</w:t>
      </w:r>
      <w:r w:rsidR="00CA4906" w:rsidRPr="0014692C">
        <w:t xml:space="preserve"> drag and drop components into the playlist zone on the layout</w:t>
      </w:r>
      <w:r w:rsidR="009D21C0">
        <w:t xml:space="preserve">. </w:t>
      </w:r>
      <w:r w:rsidR="00CA4906" w:rsidRPr="0014692C">
        <w:t>You can manage items in the playlist under the “Structure X” tab.</w:t>
      </w:r>
    </w:p>
    <w:p w14:paraId="0EF493AC" w14:textId="4428F2A8" w:rsidR="00CA4906" w:rsidRPr="0014692C" w:rsidRDefault="00CA4906" w:rsidP="009E36F4">
      <w:pPr>
        <w:pStyle w:val="ListParagraph"/>
        <w:numPr>
          <w:ilvl w:val="0"/>
          <w:numId w:val="7"/>
        </w:numPr>
      </w:pPr>
      <w:r w:rsidRPr="00864EC5">
        <w:rPr>
          <w:b/>
          <w:bCs/>
          <w:i/>
          <w:iCs/>
        </w:rPr>
        <w:t>Collection:</w:t>
      </w:r>
      <w:r w:rsidRPr="0014692C">
        <w:t xml:space="preserve"> </w:t>
      </w:r>
      <w:r w:rsidR="00F771FD" w:rsidRPr="0014692C">
        <w:t xml:space="preserve">Collections </w:t>
      </w:r>
      <w:r w:rsidR="00785837">
        <w:t>allow you</w:t>
      </w:r>
      <w:r w:rsidR="0098145F">
        <w:t xml:space="preserve"> to</w:t>
      </w:r>
      <w:r w:rsidR="00F771FD" w:rsidRPr="0014692C">
        <w:t xml:space="preserve"> group items in your </w:t>
      </w:r>
      <w:r w:rsidR="00785837">
        <w:t>A</w:t>
      </w:r>
      <w:r w:rsidR="00F771FD" w:rsidRPr="0014692C">
        <w:t>pp</w:t>
      </w:r>
      <w:r w:rsidR="009D21C0">
        <w:t xml:space="preserve">. </w:t>
      </w:r>
      <w:r w:rsidR="00F771FD" w:rsidRPr="0014692C">
        <w:t>You can add anything into a collection – image</w:t>
      </w:r>
      <w:r w:rsidR="00785837">
        <w:t>s</w:t>
      </w:r>
      <w:r w:rsidR="00F771FD" w:rsidRPr="0014692C">
        <w:t>, video</w:t>
      </w:r>
      <w:r w:rsidR="00785837">
        <w:t>s</w:t>
      </w:r>
      <w:r w:rsidR="00F771FD" w:rsidRPr="0014692C">
        <w:t>, clock</w:t>
      </w:r>
      <w:r w:rsidR="00785837">
        <w:t>s</w:t>
      </w:r>
      <w:r w:rsidR="00F771FD" w:rsidRPr="0014692C">
        <w:t>, playlist</w:t>
      </w:r>
      <w:r w:rsidR="00785837">
        <w:t>s, etc.</w:t>
      </w:r>
      <w:r w:rsidR="00F771FD" w:rsidRPr="0014692C">
        <w:t xml:space="preserve"> </w:t>
      </w:r>
      <w:r w:rsidR="00785837">
        <w:t>A</w:t>
      </w:r>
      <w:r w:rsidR="00F771FD" w:rsidRPr="0014692C">
        <w:t>ny object that can be placed on your canvas can be added to a collection</w:t>
      </w:r>
      <w:r w:rsidR="009D21C0">
        <w:t xml:space="preserve">. </w:t>
      </w:r>
      <w:r w:rsidR="00F771FD" w:rsidRPr="0014692C">
        <w:t>You can have multiple collections in an app</w:t>
      </w:r>
      <w:r w:rsidR="009D21C0">
        <w:t xml:space="preserve">. </w:t>
      </w:r>
      <w:r w:rsidR="00785837">
        <w:t>With c</w:t>
      </w:r>
      <w:r w:rsidR="00F771FD" w:rsidRPr="0014692C">
        <w:t>ollections, you can create</w:t>
      </w:r>
      <w:r w:rsidR="005B1C93" w:rsidRPr="0014692C">
        <w:t xml:space="preserve"> different layouts inside your</w:t>
      </w:r>
      <w:r w:rsidR="000D2FC8">
        <w:t xml:space="preserve"> </w:t>
      </w:r>
      <w:r w:rsidR="000F01AE">
        <w:t xml:space="preserve">App </w:t>
      </w:r>
      <w:r w:rsidR="00785837">
        <w:t>to</w:t>
      </w:r>
      <w:r w:rsidR="005B1C93" w:rsidRPr="0014692C">
        <w:t xml:space="preserve"> appear at different times when </w:t>
      </w:r>
      <w:r w:rsidR="00785837">
        <w:t>content shows</w:t>
      </w:r>
      <w:r w:rsidR="005B1C93" w:rsidRPr="0014692C">
        <w:t xml:space="preserve"> on a display.</w:t>
      </w:r>
      <w:r w:rsidR="00CB127A" w:rsidRPr="0014692C">
        <w:t xml:space="preserve"> </w:t>
      </w:r>
    </w:p>
    <w:p w14:paraId="77C61CE3" w14:textId="370AEE6A" w:rsidR="00463002" w:rsidRPr="0014692C" w:rsidRDefault="00463002" w:rsidP="009E36F4">
      <w:pPr>
        <w:pStyle w:val="ListParagraph"/>
        <w:numPr>
          <w:ilvl w:val="0"/>
          <w:numId w:val="7"/>
        </w:numPr>
      </w:pPr>
      <w:r w:rsidRPr="00785837">
        <w:rPr>
          <w:b/>
          <w:bCs/>
          <w:i/>
          <w:iCs/>
        </w:rPr>
        <w:t>Gallery</w:t>
      </w:r>
      <w:r w:rsidR="009D21C0" w:rsidRPr="00785837">
        <w:rPr>
          <w:b/>
          <w:bCs/>
          <w:i/>
          <w:iCs/>
        </w:rPr>
        <w:t>:</w:t>
      </w:r>
      <w:r w:rsidR="009D21C0">
        <w:rPr>
          <w:b/>
          <w:bCs/>
        </w:rPr>
        <w:t xml:space="preserve"> </w:t>
      </w:r>
      <w:r w:rsidRPr="0014692C">
        <w:t>Galleries are a great way to deliver content to your screen intelligently</w:t>
      </w:r>
      <w:r w:rsidR="0087573C">
        <w:t>. C</w:t>
      </w:r>
      <w:r w:rsidRPr="0014692C">
        <w:t xml:space="preserve">ontent </w:t>
      </w:r>
      <w:r w:rsidR="0087573C">
        <w:t>can be directly</w:t>
      </w:r>
      <w:r w:rsidRPr="0014692C">
        <w:t xml:space="preserve"> managed through the Galleries </w:t>
      </w:r>
      <w:r w:rsidR="00D06594" w:rsidRPr="0014692C">
        <w:t xml:space="preserve">or </w:t>
      </w:r>
      <w:r w:rsidR="0087573C">
        <w:t xml:space="preserve">the </w:t>
      </w:r>
      <w:r w:rsidR="00D06594" w:rsidRPr="0014692C">
        <w:t xml:space="preserve">Folders </w:t>
      </w:r>
      <w:r w:rsidRPr="0014692C">
        <w:t>Module</w:t>
      </w:r>
      <w:r w:rsidR="009D21C0">
        <w:t xml:space="preserve">. </w:t>
      </w:r>
      <w:r w:rsidRPr="0014692C">
        <w:t xml:space="preserve">You can set </w:t>
      </w:r>
      <w:r w:rsidR="00D06594" w:rsidRPr="0014692C">
        <w:t>properties</w:t>
      </w:r>
      <w:r w:rsidRPr="0014692C">
        <w:t xml:space="preserve"> </w:t>
      </w:r>
      <w:r w:rsidR="00D06594" w:rsidRPr="0014692C">
        <w:t xml:space="preserve">and rules </w:t>
      </w:r>
      <w:r w:rsidR="0087573C">
        <w:t>to control</w:t>
      </w:r>
      <w:r w:rsidRPr="0014692C">
        <w:t xml:space="preserve"> how the gallery plays back its content</w:t>
      </w:r>
      <w:r w:rsidR="000D2FC8">
        <w:t>. This is useful when</w:t>
      </w:r>
      <w:r w:rsidR="00D06594" w:rsidRPr="0014692C">
        <w:t xml:space="preserve"> manag</w:t>
      </w:r>
      <w:r w:rsidR="000D2FC8">
        <w:t>ing</w:t>
      </w:r>
      <w:r w:rsidR="00D06594" w:rsidRPr="0014692C">
        <w:t xml:space="preserve"> content</w:t>
      </w:r>
      <w:r w:rsidR="000D2FC8">
        <w:t xml:space="preserve"> with</w:t>
      </w:r>
      <w:r w:rsidR="00D06594" w:rsidRPr="0014692C">
        <w:t xml:space="preserve"> specific metadata rules</w:t>
      </w:r>
      <w:r w:rsidR="009D21C0">
        <w:t xml:space="preserve">. </w:t>
      </w:r>
    </w:p>
    <w:p w14:paraId="05BA7D52" w14:textId="008BFC6D" w:rsidR="00D06594" w:rsidRPr="0014692C" w:rsidRDefault="00DB29A7" w:rsidP="009E36F4">
      <w:pPr>
        <w:pStyle w:val="ListParagraph"/>
        <w:numPr>
          <w:ilvl w:val="0"/>
          <w:numId w:val="7"/>
        </w:numPr>
      </w:pPr>
      <w:r w:rsidRPr="00785837">
        <w:rPr>
          <w:b/>
          <w:bCs/>
          <w:i/>
          <w:iCs/>
        </w:rPr>
        <w:t>Web</w:t>
      </w:r>
      <w:r w:rsidR="009D21C0" w:rsidRPr="00785837">
        <w:rPr>
          <w:b/>
          <w:bCs/>
          <w:i/>
          <w:iCs/>
        </w:rPr>
        <w:t>:</w:t>
      </w:r>
      <w:r w:rsidR="009D21C0">
        <w:rPr>
          <w:b/>
          <w:bCs/>
        </w:rPr>
        <w:t xml:space="preserve"> </w:t>
      </w:r>
      <w:r w:rsidR="007457F2" w:rsidRPr="0014692C">
        <w:t xml:space="preserve">The Web component in Ink allows you to add a website to your </w:t>
      </w:r>
      <w:r w:rsidR="000D2FC8">
        <w:t>A</w:t>
      </w:r>
      <w:r w:rsidR="007457F2" w:rsidRPr="0014692C">
        <w:t>pp</w:t>
      </w:r>
      <w:r w:rsidR="009D21C0">
        <w:t xml:space="preserve">. </w:t>
      </w:r>
      <w:r w:rsidR="000D2FC8">
        <w:t>Add</w:t>
      </w:r>
      <w:r w:rsidR="007457F2" w:rsidRPr="0014692C">
        <w:t xml:space="preserve"> the component and enter the URL in the component properties, and the website will appear.</w:t>
      </w:r>
    </w:p>
    <w:p w14:paraId="7AFBC820" w14:textId="269FB6BC" w:rsidR="007457F2" w:rsidRPr="0014692C" w:rsidRDefault="00E60426" w:rsidP="009E36F4">
      <w:pPr>
        <w:pStyle w:val="ListParagraph"/>
        <w:numPr>
          <w:ilvl w:val="0"/>
          <w:numId w:val="7"/>
        </w:numPr>
      </w:pPr>
      <w:r w:rsidRPr="00785837">
        <w:rPr>
          <w:b/>
          <w:bCs/>
          <w:i/>
          <w:iCs/>
        </w:rPr>
        <w:t>Video:</w:t>
      </w:r>
      <w:r w:rsidRPr="0014692C">
        <w:t xml:space="preserve"> </w:t>
      </w:r>
      <w:r w:rsidR="000D2FC8">
        <w:t>Add</w:t>
      </w:r>
      <w:r w:rsidRPr="0014692C">
        <w:t xml:space="preserve"> a video </w:t>
      </w:r>
      <w:r w:rsidR="000D2FC8">
        <w:t>to</w:t>
      </w:r>
      <w:r w:rsidRPr="0014692C">
        <w:t xml:space="preserve"> your layout</w:t>
      </w:r>
      <w:r w:rsidR="009D21C0">
        <w:t xml:space="preserve">. </w:t>
      </w:r>
      <w:r w:rsidR="007A4111" w:rsidRPr="0014692C">
        <w:t xml:space="preserve">Controls for </w:t>
      </w:r>
      <w:r w:rsidR="000D2FC8">
        <w:t>v</w:t>
      </w:r>
      <w:r w:rsidR="000D2FC8" w:rsidRPr="0014692C">
        <w:t>olume</w:t>
      </w:r>
      <w:r w:rsidR="007A4111" w:rsidRPr="0014692C">
        <w:t xml:space="preserve"> allow you to adjust </w:t>
      </w:r>
      <w:r w:rsidR="006C6D10">
        <w:t xml:space="preserve">or mute sound </w:t>
      </w:r>
      <w:r w:rsidR="007A4111" w:rsidRPr="0014692C">
        <w:t>for specifi</w:t>
      </w:r>
      <w:r w:rsidR="006C6D10">
        <w:t>ed</w:t>
      </w:r>
      <w:r w:rsidR="007A4111" w:rsidRPr="0014692C">
        <w:t xml:space="preserve"> videos</w:t>
      </w:r>
      <w:r w:rsidR="009D21C0">
        <w:t xml:space="preserve">. </w:t>
      </w:r>
      <w:r w:rsidR="007A4111" w:rsidRPr="0014692C">
        <w:t>Videos can be scaled</w:t>
      </w:r>
      <w:r w:rsidR="00864E98" w:rsidRPr="0014692C">
        <w:t xml:space="preserve"> or</w:t>
      </w:r>
      <w:r w:rsidR="007A4111" w:rsidRPr="0014692C">
        <w:t xml:space="preserve"> stretched</w:t>
      </w:r>
      <w:r w:rsidR="00864E98" w:rsidRPr="0014692C">
        <w:t>.</w:t>
      </w:r>
    </w:p>
    <w:p w14:paraId="58200B09" w14:textId="58321825" w:rsidR="00864E98" w:rsidRPr="0014692C" w:rsidRDefault="007964C9" w:rsidP="009E36F4">
      <w:pPr>
        <w:pStyle w:val="ListParagraph"/>
        <w:numPr>
          <w:ilvl w:val="0"/>
          <w:numId w:val="7"/>
        </w:numPr>
      </w:pPr>
      <w:r w:rsidRPr="00785837">
        <w:rPr>
          <w:b/>
          <w:bCs/>
          <w:i/>
          <w:iCs/>
        </w:rPr>
        <w:t>Stream</w:t>
      </w:r>
      <w:r w:rsidR="009D21C0" w:rsidRPr="00785837">
        <w:rPr>
          <w:b/>
          <w:bCs/>
          <w:i/>
          <w:iCs/>
        </w:rPr>
        <w:t>:</w:t>
      </w:r>
      <w:r w:rsidR="009D21C0">
        <w:rPr>
          <w:b/>
          <w:bCs/>
        </w:rPr>
        <w:t xml:space="preserve"> </w:t>
      </w:r>
      <w:r w:rsidR="006C6D10">
        <w:t>Insert</w:t>
      </w:r>
      <w:r w:rsidRPr="0014692C">
        <w:t xml:space="preserve"> a live RTSP or RTS </w:t>
      </w:r>
      <w:r w:rsidR="006C6D10">
        <w:t>s</w:t>
      </w:r>
      <w:r w:rsidRPr="0014692C">
        <w:t>tream from a network video encoder or web stream.</w:t>
      </w:r>
    </w:p>
    <w:p w14:paraId="465A09A9" w14:textId="14D53915" w:rsidR="007964C9" w:rsidRPr="0014692C" w:rsidRDefault="001179D2" w:rsidP="009E36F4">
      <w:pPr>
        <w:pStyle w:val="ListParagraph"/>
        <w:numPr>
          <w:ilvl w:val="0"/>
          <w:numId w:val="7"/>
        </w:numPr>
      </w:pPr>
      <w:r w:rsidRPr="006C6D10">
        <w:rPr>
          <w:b/>
          <w:bCs/>
          <w:i/>
          <w:iCs/>
        </w:rPr>
        <w:t>Gauge</w:t>
      </w:r>
      <w:r w:rsidR="009D21C0" w:rsidRPr="006C6D10">
        <w:rPr>
          <w:b/>
          <w:bCs/>
          <w:i/>
          <w:iCs/>
        </w:rPr>
        <w:t>:</w:t>
      </w:r>
      <w:r w:rsidR="009D21C0">
        <w:t xml:space="preserve"> </w:t>
      </w:r>
      <w:r w:rsidRPr="0014692C">
        <w:t xml:space="preserve">This </w:t>
      </w:r>
      <w:r w:rsidR="00B463AC" w:rsidRPr="0014692C">
        <w:t>allow</w:t>
      </w:r>
      <w:r w:rsidR="0098145F">
        <w:t>s</w:t>
      </w:r>
      <w:r w:rsidR="00B463AC" w:rsidRPr="0014692C">
        <w:t xml:space="preserve"> you to insert </w:t>
      </w:r>
      <w:r w:rsidR="00433E8D" w:rsidRPr="0014692C">
        <w:t>data-bound</w:t>
      </w:r>
      <w:r w:rsidR="00B463AC" w:rsidRPr="0014692C">
        <w:t xml:space="preserve"> gauges for KPIs and</w:t>
      </w:r>
      <w:r w:rsidR="00433E8D" w:rsidRPr="0014692C">
        <w:t xml:space="preserve"> real-time</w:t>
      </w:r>
      <w:r w:rsidR="00B463AC" w:rsidRPr="0014692C">
        <w:t xml:space="preserve"> data visualizations</w:t>
      </w:r>
      <w:r w:rsidR="009D21C0">
        <w:t xml:space="preserve">. </w:t>
      </w:r>
      <w:r w:rsidR="00B463AC" w:rsidRPr="0014692C">
        <w:t>(Charts are coming soon</w:t>
      </w:r>
      <w:r w:rsidR="0098145F">
        <w:t>.</w:t>
      </w:r>
      <w:r w:rsidR="00B463AC" w:rsidRPr="0014692C">
        <w:t>)</w:t>
      </w:r>
    </w:p>
    <w:p w14:paraId="45EF62B6" w14:textId="4EB71654" w:rsidR="00B463AC" w:rsidRPr="0014692C" w:rsidRDefault="001179D2" w:rsidP="009E36F4">
      <w:pPr>
        <w:pStyle w:val="ListParagraph"/>
        <w:numPr>
          <w:ilvl w:val="0"/>
          <w:numId w:val="7"/>
        </w:numPr>
      </w:pPr>
      <w:r w:rsidRPr="00944EC3">
        <w:rPr>
          <w:b/>
          <w:bCs/>
          <w:i/>
          <w:iCs/>
        </w:rPr>
        <w:t>Apps</w:t>
      </w:r>
      <w:r w:rsidR="009D21C0" w:rsidRPr="00944EC3">
        <w:rPr>
          <w:b/>
          <w:bCs/>
          <w:i/>
          <w:iCs/>
        </w:rPr>
        <w:t>:</w:t>
      </w:r>
      <w:r w:rsidR="009D21C0">
        <w:rPr>
          <w:b/>
          <w:bCs/>
        </w:rPr>
        <w:t xml:space="preserve"> </w:t>
      </w:r>
      <w:r w:rsidR="00433E8D" w:rsidRPr="0014692C">
        <w:t>Adding another</w:t>
      </w:r>
      <w:r w:rsidR="000D2FC8">
        <w:t xml:space="preserve"> App</w:t>
      </w:r>
      <w:r w:rsidR="0098145F">
        <w:t xml:space="preserve"> </w:t>
      </w:r>
      <w:r w:rsidR="00433E8D" w:rsidRPr="0014692C">
        <w:t>to your current</w:t>
      </w:r>
      <w:r w:rsidR="000D2FC8">
        <w:t xml:space="preserve"> </w:t>
      </w:r>
      <w:r w:rsidR="0098145F">
        <w:t>layout</w:t>
      </w:r>
      <w:r w:rsidR="000D2FC8">
        <w:t xml:space="preserve"> </w:t>
      </w:r>
      <w:r w:rsidR="00433E8D" w:rsidRPr="0014692C">
        <w:t>is a great way to reuse content in multiple places</w:t>
      </w:r>
      <w:r w:rsidR="009D21C0">
        <w:t xml:space="preserve">. </w:t>
      </w:r>
      <w:r w:rsidR="00433E8D" w:rsidRPr="0014692C">
        <w:t>For example</w:t>
      </w:r>
      <w:r w:rsidR="0098145F">
        <w:t>,</w:t>
      </w:r>
      <w:r w:rsidR="00433E8D" w:rsidRPr="0014692C">
        <w:t xml:space="preserve"> you </w:t>
      </w:r>
      <w:r w:rsidR="00944EC3">
        <w:t>can</w:t>
      </w:r>
      <w:r w:rsidR="00433E8D" w:rsidRPr="0014692C">
        <w:t xml:space="preserve"> create an</w:t>
      </w:r>
      <w:r w:rsidR="000D2FC8">
        <w:t xml:space="preserve"> App</w:t>
      </w:r>
      <w:r w:rsidR="0098145F">
        <w:t xml:space="preserve"> </w:t>
      </w:r>
      <w:r w:rsidR="00433E8D" w:rsidRPr="0014692C">
        <w:t xml:space="preserve">that displays emergency information </w:t>
      </w:r>
      <w:r w:rsidR="00944EC3">
        <w:t>that</w:t>
      </w:r>
      <w:r w:rsidR="00433E8D" w:rsidRPr="0014692C">
        <w:t xml:space="preserve"> would only </w:t>
      </w:r>
      <w:r w:rsidR="00944EC3">
        <w:t>activate</w:t>
      </w:r>
      <w:r w:rsidR="00433E8D" w:rsidRPr="0014692C">
        <w:t xml:space="preserve"> when an emergency trigger is activated</w:t>
      </w:r>
      <w:r w:rsidR="00944EC3">
        <w:t>. Y</w:t>
      </w:r>
      <w:r w:rsidR="00433E8D" w:rsidRPr="0014692C">
        <w:t xml:space="preserve">ou can </w:t>
      </w:r>
      <w:r w:rsidR="00944EC3">
        <w:t xml:space="preserve">also </w:t>
      </w:r>
      <w:r w:rsidR="00433E8D" w:rsidRPr="0014692C">
        <w:t>create a weather</w:t>
      </w:r>
      <w:r w:rsidR="000D2FC8">
        <w:t xml:space="preserve"> </w:t>
      </w:r>
      <w:r w:rsidR="00EE68F7">
        <w:t>layout</w:t>
      </w:r>
      <w:r w:rsidR="000D2FC8">
        <w:t xml:space="preserve"> </w:t>
      </w:r>
      <w:r w:rsidR="00433E8D" w:rsidRPr="0014692C">
        <w:t xml:space="preserve">that can be used across multiple </w:t>
      </w:r>
      <w:r w:rsidR="00944EC3">
        <w:t>Apps</w:t>
      </w:r>
      <w:r w:rsidR="009D21C0">
        <w:t xml:space="preserve">. </w:t>
      </w:r>
    </w:p>
    <w:p w14:paraId="3B27379F" w14:textId="77777777" w:rsidR="00CA4906" w:rsidRPr="0014692C" w:rsidRDefault="00CA4906" w:rsidP="0014692C"/>
    <w:p w14:paraId="25A3EA05" w14:textId="77777777" w:rsidR="00C365BC" w:rsidRDefault="001A1107" w:rsidP="0014692C">
      <w:r w:rsidRPr="0014692C">
        <w:t xml:space="preserve">To add a component, select it </w:t>
      </w:r>
      <w:r w:rsidR="00EE68F7">
        <w:t>from</w:t>
      </w:r>
      <w:r w:rsidRPr="0014692C">
        <w:t xml:space="preserve"> the left</w:t>
      </w:r>
      <w:r w:rsidR="00EE68F7">
        <w:t>-</w:t>
      </w:r>
      <w:r w:rsidRPr="0014692C">
        <w:t xml:space="preserve">hand panel, and drag it to your canvas. It will automatically place </w:t>
      </w:r>
      <w:r w:rsidR="003663F3">
        <w:t>the</w:t>
      </w:r>
      <w:r w:rsidRPr="0014692C">
        <w:t xml:space="preserve"> element in </w:t>
      </w:r>
      <w:r w:rsidR="003663F3">
        <w:t>a</w:t>
      </w:r>
      <w:r w:rsidRPr="0014692C">
        <w:t xml:space="preserve"> </w:t>
      </w:r>
      <w:r w:rsidR="003663F3" w:rsidRPr="0014692C">
        <w:t>540px</w:t>
      </w:r>
      <w:r w:rsidR="003663F3">
        <w:t>W</w:t>
      </w:r>
      <w:r w:rsidR="003663F3" w:rsidRPr="0014692C">
        <w:t xml:space="preserve"> by 540px</w:t>
      </w:r>
      <w:r w:rsidR="003663F3">
        <w:t>H size block</w:t>
      </w:r>
      <w:r w:rsidR="00FF3260">
        <w:t xml:space="preserve"> unless you have changed the root </w:t>
      </w:r>
      <w:r w:rsidR="006550AD">
        <w:t xml:space="preserve">properties “Insert Size” to </w:t>
      </w:r>
      <w:r w:rsidR="00C365BC">
        <w:t>“Same as Parent”</w:t>
      </w:r>
      <w:r w:rsidR="00B61F4D" w:rsidRPr="0014692C">
        <w:t xml:space="preserve">. </w:t>
      </w:r>
    </w:p>
    <w:p w14:paraId="17F71399" w14:textId="77777777" w:rsidR="00C365BC" w:rsidRDefault="00C365BC" w:rsidP="0014692C"/>
    <w:p w14:paraId="1EA549FB" w14:textId="77777777" w:rsidR="00055ADC" w:rsidRDefault="00055ADC">
      <w:pPr>
        <w:spacing w:after="200"/>
        <w:rPr>
          <w:rFonts w:eastAsiaTheme="majorEastAsia"/>
          <w:b/>
          <w:bCs/>
          <w:i/>
          <w:iCs/>
          <w:color w:val="51031E" w:themeColor="accent1" w:themeShade="7F"/>
        </w:rPr>
      </w:pPr>
      <w:r>
        <w:br w:type="page"/>
      </w:r>
    </w:p>
    <w:p w14:paraId="7100599F" w14:textId="3B7BFCFD" w:rsidR="00C365BC" w:rsidRDefault="00C365BC" w:rsidP="00C365BC">
      <w:pPr>
        <w:pStyle w:val="Heading6"/>
      </w:pPr>
      <w:r>
        <w:t>Component Properties:</w:t>
      </w:r>
    </w:p>
    <w:p w14:paraId="576ED362" w14:textId="3313D1C5" w:rsidR="0087459E" w:rsidRDefault="0087459E" w:rsidP="00C365BC">
      <w:pPr>
        <w:ind w:left="720"/>
        <w:rPr>
          <w:color w:val="0070C0"/>
        </w:rPr>
      </w:pPr>
      <w:r>
        <w:rPr>
          <w:b/>
          <w:bCs/>
        </w:rPr>
        <w:t xml:space="preserve">Component:  Name </w:t>
      </w:r>
      <w:r w:rsidRPr="0087459E">
        <w:t>i</w:t>
      </w:r>
      <w:r>
        <w:t xml:space="preserve">s where you can assign a name to the component.  As a default when you select an Image or Media asset it will automatically update the name.  Other components is will just add sequential numbers to the component type name.  </w:t>
      </w:r>
      <w:r w:rsidRPr="0087459E">
        <w:rPr>
          <w:color w:val="0070C0"/>
        </w:rPr>
        <w:t>It is a best practice to rename components as more complex layouts with a lot of layers in a structure may be confusing when troubleshooting later as items can layer over the top of one another.</w:t>
      </w:r>
    </w:p>
    <w:p w14:paraId="198AACD8" w14:textId="77777777" w:rsidR="0087459E" w:rsidRDefault="0087459E" w:rsidP="0087459E">
      <w:pPr>
        <w:ind w:left="2160"/>
      </w:pPr>
      <w:r>
        <w:rPr>
          <w:b/>
          <w:bCs/>
        </w:rPr>
        <w:t xml:space="preserve">Opacity </w:t>
      </w:r>
      <w:r>
        <w:t>can also be set in this property.  This will set the transparency level of the item.  Note this will utilize processing on the player to render transparency of items, especially if layered over other items or videos which can effect overall performance of the app.</w:t>
      </w:r>
    </w:p>
    <w:p w14:paraId="5403334F" w14:textId="3064335A" w:rsidR="0087459E" w:rsidRDefault="0087459E" w:rsidP="0087459E">
      <w:pPr>
        <w:ind w:left="2160" w:hanging="1440"/>
      </w:pPr>
      <w:r>
        <w:rPr>
          <w:b/>
          <w:bCs/>
        </w:rPr>
        <w:t xml:space="preserve">Content: </w:t>
      </w:r>
      <w:r>
        <w:rPr>
          <w:b/>
          <w:bCs/>
        </w:rPr>
        <w:tab/>
        <w:t xml:space="preserve">Source – </w:t>
      </w:r>
      <w:r>
        <w:t>Is where you can identify or change your source of content by selecting the “…”  You can also databind the source to a DataPipe Sheet Cell for dynamicly data driven content.</w:t>
      </w:r>
    </w:p>
    <w:p w14:paraId="1EC88146" w14:textId="4F50FA8B" w:rsidR="0087459E" w:rsidRDefault="0087459E" w:rsidP="0087459E">
      <w:pPr>
        <w:ind w:left="2160"/>
        <w:rPr>
          <w:color w:val="161718" w:themeColor="text1"/>
        </w:rPr>
      </w:pPr>
      <w:r>
        <w:rPr>
          <w:b/>
          <w:bCs/>
        </w:rPr>
        <w:t>Display Mode:</w:t>
      </w:r>
      <w:r>
        <w:rPr>
          <w:color w:val="0070C0"/>
        </w:rPr>
        <w:t xml:space="preserve">  </w:t>
      </w:r>
      <w:r>
        <w:rPr>
          <w:color w:val="161718" w:themeColor="text1"/>
        </w:rPr>
        <w:t xml:space="preserve">This </w:t>
      </w:r>
      <w:r w:rsidR="0070054F">
        <w:rPr>
          <w:color w:val="161718" w:themeColor="text1"/>
        </w:rPr>
        <w:t xml:space="preserve">only appears when scalable content us available such as image and media Components.  This </w:t>
      </w:r>
      <w:r>
        <w:rPr>
          <w:color w:val="161718" w:themeColor="text1"/>
        </w:rPr>
        <w:t xml:space="preserve">is where you can set the scaling of the content within the Window. </w:t>
      </w:r>
    </w:p>
    <w:p w14:paraId="075629A0" w14:textId="77777777" w:rsidR="0070054F" w:rsidRDefault="0070054F" w:rsidP="00C62F65">
      <w:pPr>
        <w:pStyle w:val="ListParagraph"/>
        <w:numPr>
          <w:ilvl w:val="1"/>
          <w:numId w:val="46"/>
        </w:numPr>
      </w:pPr>
      <w:r w:rsidRPr="00AE4F5E">
        <w:rPr>
          <w:b/>
          <w:bCs/>
        </w:rPr>
        <w:t xml:space="preserve">Contain:  </w:t>
      </w:r>
      <w:r>
        <w:t xml:space="preserve">This scales any media that is not the native resolution of the parent </w:t>
      </w:r>
      <w:r w:rsidRPr="00AE4F5E">
        <w:rPr>
          <w:i/>
          <w:iCs/>
        </w:rPr>
        <w:t>proportionally to fit the zone</w:t>
      </w:r>
      <w:r>
        <w:t>.  This means content will not be stretched and any content that is scaled will be centered and include transparent area around the media where there is empty space. Scaling does require processing from the player to play this content.  Oversized content can impact performance playback on liter player hardware with limited processing and GPU capabilities.</w:t>
      </w:r>
    </w:p>
    <w:p w14:paraId="0F8780B2" w14:textId="77777777" w:rsidR="0070054F" w:rsidRDefault="0070054F" w:rsidP="00C62F65">
      <w:pPr>
        <w:pStyle w:val="ListParagraph"/>
        <w:numPr>
          <w:ilvl w:val="1"/>
          <w:numId w:val="46"/>
        </w:numPr>
      </w:pPr>
      <w:r w:rsidRPr="00AE4F5E">
        <w:rPr>
          <w:b/>
          <w:bCs/>
        </w:rPr>
        <w:t>Cover:</w:t>
      </w:r>
      <w:r>
        <w:t xml:space="preserve"> This removes scaling and will always display the content in the native resolution.  Items larger of resolution than the Component resolution will mask everything but the native pixels of the item.  Content will always be positioned to the top right of the component.</w:t>
      </w:r>
    </w:p>
    <w:p w14:paraId="5C60EE86" w14:textId="77777777" w:rsidR="0070054F" w:rsidRDefault="0070054F" w:rsidP="00C62F65">
      <w:pPr>
        <w:pStyle w:val="ListParagraph"/>
        <w:numPr>
          <w:ilvl w:val="1"/>
          <w:numId w:val="46"/>
        </w:numPr>
      </w:pPr>
      <w:r w:rsidRPr="00AE4F5E">
        <w:rPr>
          <w:b/>
          <w:bCs/>
        </w:rPr>
        <w:t>Stretch:</w:t>
      </w:r>
      <w:r>
        <w:t xml:space="preserve">  This will stretch the media to always fit to the full resolution of the component.  This will stretch or warp the media to always fill the full area of the component resolution.</w:t>
      </w:r>
    </w:p>
    <w:p w14:paraId="2F4313EB" w14:textId="3163AEB0" w:rsidR="008E0294" w:rsidRDefault="008E0294" w:rsidP="00C62F65">
      <w:pPr>
        <w:pStyle w:val="ListParagraph"/>
        <w:numPr>
          <w:ilvl w:val="1"/>
          <w:numId w:val="46"/>
        </w:numPr>
      </w:pPr>
      <w:r>
        <w:rPr>
          <w:b/>
          <w:bCs/>
        </w:rPr>
        <w:t>Tile:</w:t>
      </w:r>
      <w:r>
        <w:t xml:space="preserve">  This will tile media that is smaller than the window to fill the entire window.</w:t>
      </w:r>
    </w:p>
    <w:p w14:paraId="0784A90E" w14:textId="77777777" w:rsidR="0070054F" w:rsidRPr="0087459E" w:rsidRDefault="0070054F" w:rsidP="0087459E">
      <w:pPr>
        <w:ind w:left="2160"/>
        <w:rPr>
          <w:color w:val="161718" w:themeColor="text1"/>
        </w:rPr>
      </w:pPr>
    </w:p>
    <w:p w14:paraId="120C74A3" w14:textId="77777777" w:rsidR="00C6283C" w:rsidRDefault="00C365BC" w:rsidP="00C365BC">
      <w:pPr>
        <w:ind w:left="720"/>
      </w:pPr>
      <w:r w:rsidRPr="00C365BC">
        <w:rPr>
          <w:b/>
          <w:bCs/>
        </w:rPr>
        <w:t>Size and Position:</w:t>
      </w:r>
      <w:r>
        <w:t xml:space="preserve"> </w:t>
      </w:r>
      <w:r w:rsidR="003663F3">
        <w:t>Easily change the size</w:t>
      </w:r>
      <w:r w:rsidR="00146DD3">
        <w:t xml:space="preserve"> by</w:t>
      </w:r>
      <w:r w:rsidR="00433E8D" w:rsidRPr="0014692C">
        <w:t xml:space="preserve"> </w:t>
      </w:r>
      <w:r w:rsidR="003663F3">
        <w:t>using</w:t>
      </w:r>
      <w:r w:rsidR="00433E8D" w:rsidRPr="0014692C">
        <w:t xml:space="preserve"> the component handlers on the layout</w:t>
      </w:r>
      <w:r w:rsidR="00C6283C">
        <w:t xml:space="preserve">, using alignment and position tools in the menu, </w:t>
      </w:r>
      <w:r w:rsidR="00433E8D" w:rsidRPr="0014692C">
        <w:t>or</w:t>
      </w:r>
      <w:r w:rsidR="001A1107" w:rsidRPr="0014692C">
        <w:t xml:space="preserve"> </w:t>
      </w:r>
      <w:r w:rsidR="00C6283C">
        <w:t>manually adjust Width, Height, Left, and Top in the Properties.</w:t>
      </w:r>
    </w:p>
    <w:p w14:paraId="05A6F3D3" w14:textId="02E3413F" w:rsidR="001A1107" w:rsidRDefault="001949D8" w:rsidP="00C365BC">
      <w:pPr>
        <w:ind w:left="720"/>
      </w:pPr>
      <w:r w:rsidRPr="0014692C">
        <w:t xml:space="preserve">Drag elements around your canvas to place them how you want them, and edit the properties of each on the right side. </w:t>
      </w:r>
    </w:p>
    <w:p w14:paraId="486421E1" w14:textId="62E8ED58" w:rsidR="00C6283C" w:rsidRDefault="00C6283C" w:rsidP="00C365BC">
      <w:pPr>
        <w:ind w:left="720"/>
      </w:pPr>
      <w:r w:rsidRPr="00007A71">
        <w:rPr>
          <w:b/>
          <w:bCs/>
        </w:rPr>
        <w:t>Overlay:</w:t>
      </w:r>
      <w:r>
        <w:t xml:space="preserve">  </w:t>
      </w:r>
      <w:r w:rsidR="00007A71">
        <w:t xml:space="preserve">When available for certain Components (Image), </w:t>
      </w:r>
      <w:r>
        <w:t>Overlay</w:t>
      </w:r>
      <w:r w:rsidR="00007A71">
        <w:t xml:space="preserve"> is available which will change the color of exposed pixels of an asset.  This is generally used with PNG images which a color change</w:t>
      </w:r>
      <w:r>
        <w:t xml:space="preserve"> will set the color of image</w:t>
      </w:r>
      <w:r w:rsidR="00007A71">
        <w:t xml:space="preserve"> and leave the alpha channel.  This only works when the background is transparent in both the asset and the Component properties.</w:t>
      </w:r>
    </w:p>
    <w:p w14:paraId="45AE5F86" w14:textId="7C4B565F" w:rsidR="00C6283C" w:rsidRDefault="00007A71" w:rsidP="00C365BC">
      <w:pPr>
        <w:ind w:left="720"/>
      </w:pPr>
      <w:r>
        <w:rPr>
          <w:b/>
          <w:bCs/>
        </w:rPr>
        <w:t>Background</w:t>
      </w:r>
      <w:r w:rsidRPr="00007A71">
        <w:rPr>
          <w:b/>
          <w:bCs/>
        </w:rPr>
        <w:t>:</w:t>
      </w:r>
      <w:r>
        <w:t xml:space="preserve">  This can set the background color</w:t>
      </w:r>
      <w:r w:rsidR="00232E46">
        <w:t xml:space="preserve"> of any exposed background of the Component.</w:t>
      </w:r>
    </w:p>
    <w:p w14:paraId="5EF58C16" w14:textId="3C874F5E" w:rsidR="00232E46" w:rsidRPr="00232E46" w:rsidRDefault="00232E46" w:rsidP="00C365BC">
      <w:pPr>
        <w:ind w:left="720"/>
        <w:rPr>
          <w:color w:val="00B0F0"/>
        </w:rPr>
      </w:pPr>
      <w:r>
        <w:t xml:space="preserve">Playback Settings:  This provides adjustments and rules flitering on when an item is to be played.  Settings can be made in the Component, but more commonly set on any files or assets using metadata and then setting rules in the component to filter the content.  </w:t>
      </w:r>
      <w:r w:rsidRPr="00232E46">
        <w:rPr>
          <w:color w:val="00B0F0"/>
        </w:rPr>
        <w:t xml:space="preserve">File Metadata Scheduling and Image Duration metadata will automatically </w:t>
      </w:r>
      <w:r>
        <w:rPr>
          <w:color w:val="00B0F0"/>
        </w:rPr>
        <w:t>filter that content within a Component zone.</w:t>
      </w:r>
    </w:p>
    <w:p w14:paraId="2E9334AD" w14:textId="77777777" w:rsidR="00C6283C" w:rsidRPr="0014692C" w:rsidRDefault="00C6283C" w:rsidP="00C365BC">
      <w:pPr>
        <w:ind w:left="720"/>
      </w:pPr>
    </w:p>
    <w:p w14:paraId="0D8E3042" w14:textId="2D383B05" w:rsidR="001A1107" w:rsidRPr="0014692C" w:rsidRDefault="00146DD3" w:rsidP="0014692C">
      <w:r w:rsidRPr="0014692C">
        <w:rPr>
          <w:noProof/>
        </w:rPr>
        <w:drawing>
          <wp:anchor distT="0" distB="0" distL="114300" distR="114300" simplePos="0" relativeHeight="251658245" behindDoc="0" locked="0" layoutInCell="1" allowOverlap="1" wp14:anchorId="71861C05" wp14:editId="43C04C6D">
            <wp:simplePos x="0" y="0"/>
            <wp:positionH relativeFrom="column">
              <wp:posOffset>4526280</wp:posOffset>
            </wp:positionH>
            <wp:positionV relativeFrom="paragraph">
              <wp:posOffset>187960</wp:posOffset>
            </wp:positionV>
            <wp:extent cx="1828800" cy="1649095"/>
            <wp:effectExtent l="152400" t="114300" r="152400" b="160655"/>
            <wp:wrapSquare wrapText="bothSides"/>
            <wp:docPr id="39" name="Picture 3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Graphical user interface, application&#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1828800" cy="16490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14:paraId="3DDA1BE2" w14:textId="7FAA0B4F" w:rsidR="007011D4" w:rsidRPr="0014692C" w:rsidRDefault="007011D4" w:rsidP="0014692C">
      <w:r w:rsidRPr="0014692C">
        <w:t>Commands such as cut, copy, paste, align tools, arranging, preview, help</w:t>
      </w:r>
      <w:r w:rsidR="00146DD3">
        <w:t>, etc.,</w:t>
      </w:r>
      <w:r w:rsidRPr="0014692C">
        <w:t xml:space="preserve"> are available in the top ribbon. </w:t>
      </w:r>
    </w:p>
    <w:p w14:paraId="40A47493" w14:textId="77777777" w:rsidR="007011D4" w:rsidRPr="0014692C" w:rsidRDefault="007011D4" w:rsidP="0014692C"/>
    <w:p w14:paraId="51BFC45A" w14:textId="2826376F" w:rsidR="007011D4" w:rsidRPr="0014692C" w:rsidRDefault="007011D4" w:rsidP="0014692C">
      <w:r w:rsidRPr="006A6B8C">
        <w:rPr>
          <w:rStyle w:val="Heading4Char"/>
        </w:rPr>
        <w:t>Data</w:t>
      </w:r>
      <w:r w:rsidR="00146DD3">
        <w:rPr>
          <w:rStyle w:val="Heading4Char"/>
        </w:rPr>
        <w:t>-</w:t>
      </w:r>
      <w:r w:rsidRPr="006A6B8C">
        <w:rPr>
          <w:rStyle w:val="Heading4Char"/>
        </w:rPr>
        <w:t>bi</w:t>
      </w:r>
      <w:r w:rsidR="00146DD3">
        <w:rPr>
          <w:rStyle w:val="Heading4Char"/>
        </w:rPr>
        <w:t>n</w:t>
      </w:r>
      <w:r w:rsidRPr="006A6B8C">
        <w:rPr>
          <w:rStyle w:val="Heading4Char"/>
        </w:rPr>
        <w:t>ding Elements</w:t>
      </w:r>
      <w:r w:rsidR="009D21C0">
        <w:rPr>
          <w:rStyle w:val="Heading4Char"/>
        </w:rPr>
        <w:t>:</w:t>
      </w:r>
      <w:r w:rsidR="009D21C0" w:rsidRPr="00146DD3">
        <w:rPr>
          <w:rStyle w:val="Heading4Char"/>
          <w:b w:val="0"/>
          <w:bCs w:val="0"/>
          <w:u w:val="none"/>
        </w:rPr>
        <w:t xml:space="preserve"> </w:t>
      </w:r>
      <w:r w:rsidR="00603079" w:rsidRPr="0014692C">
        <w:t xml:space="preserve">On the </w:t>
      </w:r>
      <w:r w:rsidR="00146DD3">
        <w:t>right-hand</w:t>
      </w:r>
      <w:r w:rsidR="00603079" w:rsidRPr="0014692C">
        <w:t xml:space="preserve"> side of each Property, there is a  </w:t>
      </w:r>
      <w:r w:rsidR="223D4A4A">
        <w:rPr>
          <w:noProof/>
        </w:rPr>
        <w:drawing>
          <wp:inline distT="0" distB="0" distL="0" distR="0" wp14:anchorId="77179538" wp14:editId="7BCB374B">
            <wp:extent cx="247650" cy="266700"/>
            <wp:effectExtent l="0" t="0" r="0" b="0"/>
            <wp:docPr id="73727523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31">
                      <a:extLst>
                        <a:ext uri="{28A0092B-C50C-407E-A947-70E740481C1C}">
                          <a14:useLocalDpi xmlns:a14="http://schemas.microsoft.com/office/drawing/2010/main" val="0"/>
                        </a:ext>
                      </a:extLst>
                    </a:blip>
                    <a:stretch>
                      <a:fillRect/>
                    </a:stretch>
                  </pic:blipFill>
                  <pic:spPr>
                    <a:xfrm>
                      <a:off x="0" y="0"/>
                      <a:ext cx="247650" cy="266700"/>
                    </a:xfrm>
                    <a:prstGeom prst="rect">
                      <a:avLst/>
                    </a:prstGeom>
                  </pic:spPr>
                </pic:pic>
              </a:graphicData>
            </a:graphic>
          </wp:inline>
        </w:drawing>
      </w:r>
      <w:r w:rsidR="00603079" w:rsidRPr="0014692C">
        <w:t xml:space="preserve">     data</w:t>
      </w:r>
      <w:r w:rsidR="009F4503">
        <w:t>-</w:t>
      </w:r>
      <w:r w:rsidR="00603079" w:rsidRPr="0014692C">
        <w:t xml:space="preserve">bind </w:t>
      </w:r>
      <w:r w:rsidR="009F4503">
        <w:t>b</w:t>
      </w:r>
      <w:r w:rsidR="00603079" w:rsidRPr="0014692C">
        <w:t xml:space="preserve">utton. </w:t>
      </w:r>
      <w:r w:rsidRPr="0014692C">
        <w:t xml:space="preserve">Anytime you see this button, </w:t>
      </w:r>
      <w:r w:rsidR="009F4503">
        <w:t>the</w:t>
      </w:r>
      <w:r w:rsidRPr="0014692C">
        <w:t xml:space="preserve"> item can be </w:t>
      </w:r>
      <w:r w:rsidR="009F4503">
        <w:t>data-bound to information in</w:t>
      </w:r>
      <w:r w:rsidR="00730C58">
        <w:t xml:space="preserve"> the DataPipe.</w:t>
      </w:r>
      <w:r w:rsidR="009F4503">
        <w:t xml:space="preserve"> </w:t>
      </w:r>
      <w:r w:rsidR="00603079" w:rsidRPr="0014692C">
        <w:t>By selecting this button, you are able to data</w:t>
      </w:r>
      <w:r w:rsidR="004E277F">
        <w:t>-</w:t>
      </w:r>
      <w:r w:rsidR="00603079" w:rsidRPr="0014692C">
        <w:t xml:space="preserve">bind the properties to a </w:t>
      </w:r>
      <w:r w:rsidR="00891E31">
        <w:t xml:space="preserve">DataPipe </w:t>
      </w:r>
      <w:r w:rsidR="00603079" w:rsidRPr="0014692C">
        <w:t xml:space="preserve">sheet. </w:t>
      </w:r>
    </w:p>
    <w:p w14:paraId="5E002151" w14:textId="77777777" w:rsidR="007011D4" w:rsidRDefault="007011D4" w:rsidP="0014692C"/>
    <w:p w14:paraId="71A027F6" w14:textId="77777777" w:rsidR="00EC7682" w:rsidRDefault="00EC7682" w:rsidP="0014692C"/>
    <w:p w14:paraId="6B8CC957" w14:textId="77777777" w:rsidR="00EC7682" w:rsidRDefault="00EC7682" w:rsidP="0014692C"/>
    <w:p w14:paraId="28FD177F" w14:textId="77777777" w:rsidR="00EC7682" w:rsidRPr="0014692C" w:rsidRDefault="00EC7682" w:rsidP="0014692C"/>
    <w:p w14:paraId="7AEB20CB" w14:textId="77777777" w:rsidR="00AB70A3" w:rsidRDefault="00AB70A3">
      <w:pPr>
        <w:spacing w:after="200"/>
        <w:rPr>
          <w:rStyle w:val="Heading4Char"/>
        </w:rPr>
      </w:pPr>
      <w:r>
        <w:rPr>
          <w:rStyle w:val="Heading4Char"/>
        </w:rPr>
        <w:br w:type="page"/>
      </w:r>
    </w:p>
    <w:p w14:paraId="700C1332" w14:textId="5A57F1FB" w:rsidR="00316BB6" w:rsidRDefault="00316BB6" w:rsidP="0014692C">
      <w:r w:rsidRPr="006A6B8C">
        <w:rPr>
          <w:rStyle w:val="Heading4Char"/>
        </w:rPr>
        <w:t>Previewing Your Apps</w:t>
      </w:r>
      <w:r w:rsidR="009D21C0">
        <w:rPr>
          <w:rStyle w:val="Heading4Char"/>
        </w:rPr>
        <w:t>:</w:t>
      </w:r>
      <w:r w:rsidR="009D21C0" w:rsidRPr="00730C58">
        <w:rPr>
          <w:rStyle w:val="Heading4Char"/>
          <w:b w:val="0"/>
          <w:bCs w:val="0"/>
          <w:u w:val="none"/>
        </w:rPr>
        <w:t xml:space="preserve"> </w:t>
      </w:r>
      <w:r w:rsidRPr="0014692C">
        <w:t xml:space="preserve">Under </w:t>
      </w:r>
      <w:r w:rsidR="00730C58">
        <w:t>“</w:t>
      </w:r>
      <w:r w:rsidRPr="0014692C">
        <w:t>Tools</w:t>
      </w:r>
      <w:r w:rsidR="00730C58">
        <w:t>”</w:t>
      </w:r>
      <w:r w:rsidRPr="0014692C">
        <w:t xml:space="preserve"> in the header, you can preview your</w:t>
      </w:r>
      <w:r w:rsidR="000D2FC8">
        <w:t xml:space="preserve"> </w:t>
      </w:r>
      <w:r w:rsidR="000F01AE">
        <w:t xml:space="preserve">App </w:t>
      </w:r>
      <w:r w:rsidRPr="0014692C">
        <w:t>as it is</w:t>
      </w:r>
      <w:r w:rsidR="00300137">
        <w:t>.</w:t>
      </w:r>
      <w:r w:rsidRPr="0014692C">
        <w:t xml:space="preserve"> “Preview Special” </w:t>
      </w:r>
      <w:r w:rsidR="00300137">
        <w:t>allows you to</w:t>
      </w:r>
      <w:r w:rsidRPr="0014692C">
        <w:t xml:space="preserve"> view </w:t>
      </w:r>
      <w:r w:rsidR="00300137">
        <w:t>the App</w:t>
      </w:r>
      <w:r w:rsidRPr="0014692C">
        <w:t xml:space="preserve"> with metadata settings to see how it might work with specific displays in your environment.</w:t>
      </w:r>
    </w:p>
    <w:p w14:paraId="0A79B83A" w14:textId="77777777" w:rsidR="00312BB4" w:rsidRPr="0014692C" w:rsidRDefault="00312BB4" w:rsidP="0014692C"/>
    <w:p w14:paraId="074D73F8" w14:textId="02577CD0" w:rsidR="00955247" w:rsidRDefault="00955247" w:rsidP="00955247">
      <w:pPr>
        <w:pStyle w:val="Heading4"/>
      </w:pPr>
      <w:r>
        <w:t>Publishing Apps:</w:t>
      </w:r>
    </w:p>
    <w:p w14:paraId="68B2642F" w14:textId="219E08DC" w:rsidR="00603079" w:rsidRDefault="00726B90" w:rsidP="0014692C">
      <w:r w:rsidRPr="0014692C">
        <w:rPr>
          <w:noProof/>
        </w:rPr>
        <w:drawing>
          <wp:anchor distT="0" distB="0" distL="114300" distR="114300" simplePos="0" relativeHeight="251658253" behindDoc="0" locked="0" layoutInCell="1" allowOverlap="1" wp14:anchorId="5AD81ED3" wp14:editId="20A72915">
            <wp:simplePos x="0" y="0"/>
            <wp:positionH relativeFrom="column">
              <wp:posOffset>1725788</wp:posOffset>
            </wp:positionH>
            <wp:positionV relativeFrom="paragraph">
              <wp:posOffset>516084</wp:posOffset>
            </wp:positionV>
            <wp:extent cx="895350" cy="362771"/>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pic:nvPicPr>
                  <pic:blipFill>
                    <a:blip r:embed="rId32">
                      <a:extLst>
                        <a:ext uri="{28A0092B-C50C-407E-A947-70E740481C1C}">
                          <a14:useLocalDpi xmlns:a14="http://schemas.microsoft.com/office/drawing/2010/main" val="0"/>
                        </a:ext>
                      </a:extLst>
                    </a:blip>
                    <a:stretch>
                      <a:fillRect/>
                    </a:stretch>
                  </pic:blipFill>
                  <pic:spPr>
                    <a:xfrm>
                      <a:off x="0" y="0"/>
                      <a:ext cx="895350" cy="362771"/>
                    </a:xfrm>
                    <a:prstGeom prst="rect">
                      <a:avLst/>
                    </a:prstGeom>
                  </pic:spPr>
                </pic:pic>
              </a:graphicData>
            </a:graphic>
            <wp14:sizeRelH relativeFrom="margin">
              <wp14:pctWidth>0</wp14:pctWidth>
            </wp14:sizeRelH>
            <wp14:sizeRelV relativeFrom="margin">
              <wp14:pctHeight>0</wp14:pctHeight>
            </wp14:sizeRelV>
          </wp:anchor>
        </w:drawing>
      </w:r>
      <w:r w:rsidR="006623A7">
        <w:t xml:space="preserve">A draft of  your </w:t>
      </w:r>
      <w:r w:rsidR="000868AC" w:rsidRPr="0014692C">
        <w:t xml:space="preserve">Apps </w:t>
      </w:r>
      <w:r w:rsidR="006623A7">
        <w:t>is</w:t>
      </w:r>
      <w:r w:rsidR="000868AC" w:rsidRPr="0014692C">
        <w:t xml:space="preserve"> saved </w:t>
      </w:r>
      <w:r w:rsidR="006623A7">
        <w:t xml:space="preserve">once it is </w:t>
      </w:r>
      <w:r w:rsidR="000868AC" w:rsidRPr="0014692C">
        <w:t>built</w:t>
      </w:r>
      <w:r w:rsidR="009D21C0">
        <w:t xml:space="preserve">. </w:t>
      </w:r>
      <w:r w:rsidR="000868AC" w:rsidRPr="0014692C">
        <w:t xml:space="preserve">Once you are ready to </w:t>
      </w:r>
      <w:r w:rsidR="006623A7">
        <w:t>p</w:t>
      </w:r>
      <w:r w:rsidR="000868AC" w:rsidRPr="0014692C">
        <w:t>ublish an</w:t>
      </w:r>
      <w:r w:rsidR="000D2FC8">
        <w:t xml:space="preserve"> </w:t>
      </w:r>
      <w:r w:rsidR="000F01AE">
        <w:t xml:space="preserve">App </w:t>
      </w:r>
      <w:r w:rsidR="000868AC" w:rsidRPr="0014692C">
        <w:t xml:space="preserve">to make it available to assign to </w:t>
      </w:r>
      <w:r w:rsidR="006623A7">
        <w:t>d</w:t>
      </w:r>
      <w:r w:rsidR="000868AC" w:rsidRPr="0014692C">
        <w:t xml:space="preserve">isplay, </w:t>
      </w:r>
      <w:r w:rsidR="00603079" w:rsidRPr="0014692C">
        <w:t xml:space="preserve">you can </w:t>
      </w:r>
      <w:r w:rsidR="006623A7">
        <w:t>p</w:t>
      </w:r>
      <w:r w:rsidR="00603079" w:rsidRPr="0014692C">
        <w:t xml:space="preserve">ublish it by selecting the blue “Publish” button                </w:t>
      </w:r>
      <w:r w:rsidRPr="0014692C">
        <w:t xml:space="preserve">  </w:t>
      </w:r>
      <w:r w:rsidR="00603079" w:rsidRPr="0014692C">
        <w:t xml:space="preserve">  in the top </w:t>
      </w:r>
      <w:r w:rsidR="00146DD3">
        <w:t>right-hand</w:t>
      </w:r>
      <w:r w:rsidR="00603079" w:rsidRPr="0014692C">
        <w:t xml:space="preserve"> corner. </w:t>
      </w:r>
      <w:r w:rsidR="00216F25" w:rsidRPr="0014692C">
        <w:t>It will give you a message “</w:t>
      </w:r>
      <w:r w:rsidR="000D2FC8">
        <w:t xml:space="preserve">App </w:t>
      </w:r>
      <w:r w:rsidR="00216F25" w:rsidRPr="0014692C">
        <w:t xml:space="preserve">published successfully” when it is finished saving. </w:t>
      </w:r>
    </w:p>
    <w:p w14:paraId="20BD3921" w14:textId="77777777" w:rsidR="006623A7" w:rsidRPr="0014692C" w:rsidRDefault="006623A7" w:rsidP="0014692C"/>
    <w:p w14:paraId="08B63F7C" w14:textId="63523972" w:rsidR="00B715B5" w:rsidRPr="00402D4B" w:rsidRDefault="00B715B5" w:rsidP="0014692C">
      <w:pPr>
        <w:rPr>
          <w:color w:val="0070C0"/>
          <w:szCs w:val="28"/>
        </w:rPr>
      </w:pPr>
      <w:r w:rsidRPr="00402D4B">
        <w:rPr>
          <w:color w:val="0070C0"/>
          <w:szCs w:val="28"/>
        </w:rPr>
        <w:t xml:space="preserve">Note: Apps have to be shared with other users, so </w:t>
      </w:r>
      <w:r w:rsidR="006623A7" w:rsidRPr="00402D4B">
        <w:rPr>
          <w:color w:val="0070C0"/>
          <w:szCs w:val="28"/>
        </w:rPr>
        <w:t>those</w:t>
      </w:r>
      <w:r w:rsidRPr="00402D4B">
        <w:rPr>
          <w:color w:val="0070C0"/>
          <w:szCs w:val="28"/>
        </w:rPr>
        <w:t xml:space="preserve"> users can access the </w:t>
      </w:r>
      <w:r w:rsidR="006623A7" w:rsidRPr="00402D4B">
        <w:rPr>
          <w:color w:val="0070C0"/>
          <w:szCs w:val="28"/>
        </w:rPr>
        <w:t>A</w:t>
      </w:r>
      <w:r w:rsidRPr="00402D4B">
        <w:rPr>
          <w:color w:val="0070C0"/>
          <w:szCs w:val="28"/>
        </w:rPr>
        <w:t>pps within the organization.</w:t>
      </w:r>
    </w:p>
    <w:p w14:paraId="1C2341AE" w14:textId="4DE03530" w:rsidR="001A1107" w:rsidRPr="0014692C" w:rsidRDefault="001A1107" w:rsidP="0014692C"/>
    <w:p w14:paraId="35B35D82" w14:textId="77777777" w:rsidR="000868AC" w:rsidRPr="0014692C" w:rsidRDefault="000868AC" w:rsidP="0014692C">
      <w:pPr>
        <w:rPr>
          <w:rFonts w:eastAsia="Times New Roman"/>
          <w:spacing w:val="20"/>
          <w:kern w:val="28"/>
          <w:sz w:val="24"/>
        </w:rPr>
      </w:pPr>
      <w:r w:rsidRPr="0014692C">
        <w:br w:type="page"/>
      </w:r>
    </w:p>
    <w:p w14:paraId="26C31FD3" w14:textId="0055C49B" w:rsidR="00926C95" w:rsidRPr="0014692C" w:rsidRDefault="000868AC" w:rsidP="006A6B8C">
      <w:pPr>
        <w:pStyle w:val="Heading3"/>
      </w:pPr>
      <w:bookmarkStart w:id="5" w:name="_Toc162983203"/>
      <w:r w:rsidRPr="0014692C">
        <w:drawing>
          <wp:anchor distT="0" distB="0" distL="114300" distR="114300" simplePos="0" relativeHeight="251658246" behindDoc="1" locked="0" layoutInCell="1" allowOverlap="1" wp14:anchorId="299B45EA" wp14:editId="709504EF">
            <wp:simplePos x="0" y="0"/>
            <wp:positionH relativeFrom="margin">
              <wp:posOffset>2183130</wp:posOffset>
            </wp:positionH>
            <wp:positionV relativeFrom="paragraph">
              <wp:posOffset>114300</wp:posOffset>
            </wp:positionV>
            <wp:extent cx="4391660" cy="1962150"/>
            <wp:effectExtent l="114300" t="114300" r="123190" b="171450"/>
            <wp:wrapSquare wrapText="bothSides"/>
            <wp:docPr id="44" name="Picture 44"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Graphical user interface, application, Word&#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391660" cy="19621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6A6B8C">
        <w:t>D</w:t>
      </w:r>
      <w:r w:rsidR="00926C95" w:rsidRPr="0014692C">
        <w:t>isplays</w:t>
      </w:r>
      <w:bookmarkEnd w:id="5"/>
    </w:p>
    <w:p w14:paraId="6E0D1404" w14:textId="73DA5F15" w:rsidR="00FF2F3A" w:rsidRDefault="00926C95" w:rsidP="0014692C">
      <w:r w:rsidRPr="0014692C">
        <w:t xml:space="preserve">The Displays </w:t>
      </w:r>
      <w:r w:rsidR="00E40DFB" w:rsidRPr="0014692C">
        <w:t>Module</w:t>
      </w:r>
      <w:r w:rsidRPr="0014692C">
        <w:t xml:space="preserve"> shows a list of displays in the organization. By clicking on </w:t>
      </w:r>
      <w:r w:rsidR="006623A7">
        <w:t>a display</w:t>
      </w:r>
      <w:r w:rsidRPr="0014692C">
        <w:t xml:space="preserve">, you can see details listed in the bar on the </w:t>
      </w:r>
      <w:r w:rsidR="00146DD3">
        <w:t>right-hand</w:t>
      </w:r>
      <w:r w:rsidRPr="0014692C">
        <w:t xml:space="preserve"> side of the screen. </w:t>
      </w:r>
    </w:p>
    <w:p w14:paraId="6C1AF2B6" w14:textId="1B7EA4B6" w:rsidR="00FF2F3A" w:rsidRDefault="00FF2F3A" w:rsidP="0014692C">
      <w:r w:rsidRPr="0014692C">
        <w:rPr>
          <w:noProof/>
        </w:rPr>
        <w:drawing>
          <wp:anchor distT="0" distB="0" distL="114300" distR="114300" simplePos="0" relativeHeight="251658247" behindDoc="1" locked="0" layoutInCell="1" allowOverlap="1" wp14:anchorId="0149FFC4" wp14:editId="1FEB3D63">
            <wp:simplePos x="0" y="0"/>
            <wp:positionH relativeFrom="margin">
              <wp:posOffset>-109220</wp:posOffset>
            </wp:positionH>
            <wp:positionV relativeFrom="paragraph">
              <wp:posOffset>306705</wp:posOffset>
            </wp:positionV>
            <wp:extent cx="1651000" cy="1990725"/>
            <wp:effectExtent l="133350" t="114300" r="139700" b="161925"/>
            <wp:wrapSquare wrapText="bothSides"/>
            <wp:docPr id="45" name="Picture 45"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Graphical user interface, text, application, chat or text message&#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651000" cy="19907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14:paraId="255C6351" w14:textId="322A96B4" w:rsidR="00B715B5" w:rsidRPr="0014692C" w:rsidRDefault="00926C95" w:rsidP="0014692C">
      <w:r w:rsidRPr="0014692C">
        <w:t>These details include a preview of the display (</w:t>
      </w:r>
      <w:r w:rsidR="00B61F4D" w:rsidRPr="0014692C">
        <w:t>i</w:t>
      </w:r>
      <w:r w:rsidRPr="0014692C">
        <w:t>f any), a description</w:t>
      </w:r>
      <w:r w:rsidR="003277A6">
        <w:t xml:space="preserve"> and</w:t>
      </w:r>
      <w:r w:rsidRPr="0014692C">
        <w:t xml:space="preserve"> who </w:t>
      </w:r>
      <w:r w:rsidR="002101A4">
        <w:t>added the</w:t>
      </w:r>
      <w:r w:rsidRPr="0014692C">
        <w:t xml:space="preserve"> display</w:t>
      </w:r>
      <w:r w:rsidR="002101A4">
        <w:t xml:space="preserve">. Other </w:t>
      </w:r>
      <w:r w:rsidRPr="0014692C">
        <w:t>information about the display</w:t>
      </w:r>
      <w:r w:rsidR="003277A6">
        <w:t xml:space="preserve"> is also visible</w:t>
      </w:r>
      <w:r w:rsidRPr="0014692C">
        <w:t xml:space="preserve"> including the status, assigned </w:t>
      </w:r>
      <w:r w:rsidR="003277A6">
        <w:t>A</w:t>
      </w:r>
      <w:r w:rsidRPr="0014692C">
        <w:t xml:space="preserve">pp, </w:t>
      </w:r>
      <w:r w:rsidR="003277A6">
        <w:t>date the App</w:t>
      </w:r>
      <w:r w:rsidRPr="0014692C">
        <w:t xml:space="preserve"> was added and modified, logging information, device information, presentation (width, height and orientation), driver details and browser details. </w:t>
      </w:r>
    </w:p>
    <w:p w14:paraId="546C9F17" w14:textId="7B29C7F2" w:rsidR="006A403C" w:rsidRPr="0014692C" w:rsidRDefault="006A403C" w:rsidP="0014692C"/>
    <w:p w14:paraId="14D2DF2D" w14:textId="280BCE7D" w:rsidR="00E40DFB" w:rsidRPr="0014692C" w:rsidRDefault="00E40DFB" w:rsidP="0014692C">
      <w:r w:rsidRPr="0014692C">
        <w:t xml:space="preserve">Metadata can be reviewed and managed under the Details Panel Metadata </w:t>
      </w:r>
      <w:r w:rsidR="003277A6">
        <w:t>t</w:t>
      </w:r>
      <w:r w:rsidRPr="0014692C">
        <w:t>ab</w:t>
      </w:r>
      <w:r w:rsidR="009D21C0">
        <w:t xml:space="preserve">. </w:t>
      </w:r>
      <w:r w:rsidRPr="0014692C">
        <w:t xml:space="preserve">Metadata management is </w:t>
      </w:r>
      <w:r w:rsidR="003E4775">
        <w:t>key to</w:t>
      </w:r>
      <w:r w:rsidRPr="0014692C">
        <w:t xml:space="preserve"> manag</w:t>
      </w:r>
      <w:r w:rsidR="003E4775">
        <w:t>e</w:t>
      </w:r>
      <w:r w:rsidRPr="0014692C">
        <w:t xml:space="preserve"> large amounts of media </w:t>
      </w:r>
      <w:r w:rsidR="003E4775">
        <w:t>for</w:t>
      </w:r>
      <w:r w:rsidRPr="0014692C">
        <w:t xml:space="preserve"> many displays </w:t>
      </w:r>
      <w:r w:rsidR="003E4775">
        <w:t>across</w:t>
      </w:r>
      <w:r w:rsidRPr="0014692C">
        <w:t xml:space="preserve"> different areas of the deployment</w:t>
      </w:r>
      <w:r w:rsidR="009D21C0">
        <w:t xml:space="preserve">. </w:t>
      </w:r>
      <w:r w:rsidR="003E4775">
        <w:t>Available metadata c</w:t>
      </w:r>
      <w:r w:rsidRPr="0014692C">
        <w:t xml:space="preserve">ustomization </w:t>
      </w:r>
      <w:r w:rsidR="00F907A9">
        <w:t>specific to your organization can be managed</w:t>
      </w:r>
      <w:r w:rsidRPr="0014692C">
        <w:t xml:space="preserve"> by submitting a request to Radiant or Omnivex Support.</w:t>
      </w:r>
    </w:p>
    <w:p w14:paraId="3D7011BD" w14:textId="77777777" w:rsidR="00E40DFB" w:rsidRPr="0014692C" w:rsidRDefault="00E40DFB" w:rsidP="0014692C"/>
    <w:p w14:paraId="5658411A" w14:textId="04CC4203" w:rsidR="00E40DFB" w:rsidRPr="0014692C" w:rsidRDefault="00E40DFB" w:rsidP="006A6B8C">
      <w:pPr>
        <w:pStyle w:val="Heading4"/>
      </w:pPr>
      <w:r w:rsidRPr="0014692C">
        <w:t>Adding Displays:</w:t>
      </w:r>
    </w:p>
    <w:p w14:paraId="7F2D8F91" w14:textId="42FE5F93" w:rsidR="00AB139A" w:rsidRPr="0014692C" w:rsidRDefault="00E40DFB" w:rsidP="0014692C">
      <w:r w:rsidRPr="0014692C">
        <w:t>A v</w:t>
      </w:r>
      <w:r w:rsidR="00F907A9">
        <w:t>a</w:t>
      </w:r>
      <w:r w:rsidRPr="0014692C">
        <w:t>ri</w:t>
      </w:r>
      <w:r w:rsidR="00F907A9">
        <w:t>e</w:t>
      </w:r>
      <w:r w:rsidRPr="0014692C">
        <w:t xml:space="preserve">ty of </w:t>
      </w:r>
      <w:r w:rsidR="00F907A9" w:rsidRPr="0014692C">
        <w:t xml:space="preserve">players </w:t>
      </w:r>
      <w:r w:rsidRPr="0014692C">
        <w:t xml:space="preserve">and embedded SoC </w:t>
      </w:r>
      <w:r w:rsidR="00F907A9" w:rsidRPr="0014692C">
        <w:t xml:space="preserve">displays </w:t>
      </w:r>
      <w:r w:rsidRPr="0014692C">
        <w:t>can be added to your organization</w:t>
      </w:r>
      <w:r w:rsidR="009D21C0">
        <w:t xml:space="preserve">. </w:t>
      </w:r>
      <w:r w:rsidR="00AB139A" w:rsidRPr="0014692C">
        <w:t xml:space="preserve">Omnivex has created </w:t>
      </w:r>
      <w:r w:rsidR="00F907A9" w:rsidRPr="0014692C">
        <w:t xml:space="preserve">drivers </w:t>
      </w:r>
      <w:r w:rsidR="00AB139A" w:rsidRPr="0014692C">
        <w:t xml:space="preserve">specific for different </w:t>
      </w:r>
      <w:r w:rsidR="00F907A9">
        <w:t>display and player manufacturers like</w:t>
      </w:r>
      <w:r w:rsidR="00AB139A" w:rsidRPr="0014692C">
        <w:t xml:space="preserve"> LG </w:t>
      </w:r>
      <w:r w:rsidR="00F907A9">
        <w:t>w</w:t>
      </w:r>
      <w:r w:rsidR="00AB139A" w:rsidRPr="0014692C">
        <w:t xml:space="preserve">ebOS SoC, Samsung Tizen SoC, </w:t>
      </w:r>
      <w:r w:rsidR="00F907A9">
        <w:t>BrightSign</w:t>
      </w:r>
      <w:r w:rsidR="00AB139A" w:rsidRPr="0014692C">
        <w:t xml:space="preserve"> and Windows</w:t>
      </w:r>
      <w:r w:rsidR="009D21C0">
        <w:t xml:space="preserve">. </w:t>
      </w:r>
      <w:r w:rsidR="00AB139A" w:rsidRPr="0014692C">
        <w:t>Please consult the appendix for</w:t>
      </w:r>
      <w:r w:rsidR="00F907A9">
        <w:t xml:space="preserve"> </w:t>
      </w:r>
      <w:r w:rsidR="00AB139A" w:rsidRPr="0014692C">
        <w:t xml:space="preserve">instructions </w:t>
      </w:r>
      <w:r w:rsidR="00F907A9">
        <w:t>to connect</w:t>
      </w:r>
      <w:r w:rsidR="00AB139A" w:rsidRPr="0014692C">
        <w:t xml:space="preserve"> these devices to your Ink instance</w:t>
      </w:r>
      <w:r w:rsidR="00F907A9">
        <w:t xml:space="preserve">, so </w:t>
      </w:r>
      <w:r w:rsidR="00AB139A" w:rsidRPr="0014692C">
        <w:t xml:space="preserve">Ink </w:t>
      </w:r>
      <w:r w:rsidR="00175354">
        <w:t xml:space="preserve">can maintain optimal </w:t>
      </w:r>
      <w:r w:rsidR="00AB139A" w:rsidRPr="0014692C">
        <w:t>perform</w:t>
      </w:r>
      <w:r w:rsidR="00175354">
        <w:t>ance maintain</w:t>
      </w:r>
      <w:r w:rsidR="00AB139A" w:rsidRPr="0014692C">
        <w:t xml:space="preserve"> efficien</w:t>
      </w:r>
      <w:r w:rsidR="00175354">
        <w:t>cy</w:t>
      </w:r>
      <w:r w:rsidR="00AB139A" w:rsidRPr="0014692C">
        <w:t xml:space="preserve"> with your Ink Data Usage Subscription.</w:t>
      </w:r>
    </w:p>
    <w:p w14:paraId="5A9114E3" w14:textId="77777777" w:rsidR="00AB139A" w:rsidRPr="0014692C" w:rsidRDefault="00AB139A" w:rsidP="0014692C"/>
    <w:p w14:paraId="7792D2E0" w14:textId="15873DFA" w:rsidR="00E40DFB" w:rsidRPr="0014692C" w:rsidRDefault="00AB139A" w:rsidP="0014692C">
      <w:pPr>
        <w:rPr>
          <w:color w:val="161718" w:themeColor="text1"/>
        </w:rPr>
      </w:pPr>
      <w:r w:rsidRPr="0014692C">
        <w:t xml:space="preserve">Once you have followed the instructions for your specific </w:t>
      </w:r>
      <w:r w:rsidR="00175354" w:rsidRPr="0014692C">
        <w:t xml:space="preserve">display or player </w:t>
      </w:r>
      <w:r w:rsidRPr="0014692C">
        <w:t xml:space="preserve">connections, your display will </w:t>
      </w:r>
      <w:r w:rsidR="00175354">
        <w:t>receive</w:t>
      </w:r>
      <w:r w:rsidRPr="0014692C">
        <w:t xml:space="preserve"> a </w:t>
      </w:r>
      <w:r w:rsidR="00E40DFB" w:rsidRPr="0014692C">
        <w:rPr>
          <w:color w:val="161718" w:themeColor="text1"/>
        </w:rPr>
        <w:t>Display Connection ID.</w:t>
      </w:r>
    </w:p>
    <w:p w14:paraId="791B53D3" w14:textId="74B3965B" w:rsidR="00E40DFB" w:rsidRPr="0014692C" w:rsidRDefault="00E40DFB" w:rsidP="0014692C"/>
    <w:p w14:paraId="49AEF303" w14:textId="5495E425" w:rsidR="00E40DFB" w:rsidRDefault="00AB139A" w:rsidP="0014692C">
      <w:pPr>
        <w:rPr>
          <w:color w:val="FF0000"/>
        </w:rPr>
      </w:pPr>
      <w:r w:rsidRPr="006A6B8C">
        <w:rPr>
          <w:noProof/>
          <w:color w:val="FF0000"/>
        </w:rPr>
        <mc:AlternateContent>
          <mc:Choice Requires="wpg">
            <w:drawing>
              <wp:anchor distT="0" distB="0" distL="114300" distR="114300" simplePos="0" relativeHeight="251658280" behindDoc="0" locked="0" layoutInCell="1" allowOverlap="1" wp14:anchorId="78D1E7C3" wp14:editId="13362F5A">
                <wp:simplePos x="0" y="0"/>
                <wp:positionH relativeFrom="column">
                  <wp:posOffset>-39370</wp:posOffset>
                </wp:positionH>
                <wp:positionV relativeFrom="paragraph">
                  <wp:posOffset>1821180</wp:posOffset>
                </wp:positionV>
                <wp:extent cx="4819650" cy="556895"/>
                <wp:effectExtent l="0" t="0" r="0" b="0"/>
                <wp:wrapSquare wrapText="bothSides"/>
                <wp:docPr id="28" name="Group 28"/>
                <wp:cNvGraphicFramePr/>
                <a:graphic xmlns:a="http://schemas.openxmlformats.org/drawingml/2006/main">
                  <a:graphicData uri="http://schemas.microsoft.com/office/word/2010/wordprocessingGroup">
                    <wpg:wgp>
                      <wpg:cNvGrpSpPr/>
                      <wpg:grpSpPr>
                        <a:xfrm>
                          <a:off x="0" y="0"/>
                          <a:ext cx="4819650" cy="556895"/>
                          <a:chOff x="0" y="0"/>
                          <a:chExt cx="4819650" cy="556895"/>
                        </a:xfrm>
                      </wpg:grpSpPr>
                      <pic:pic xmlns:pic="http://schemas.openxmlformats.org/drawingml/2006/picture">
                        <pic:nvPicPr>
                          <pic:cNvPr id="27" name="Picture 27"/>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4819650" cy="556895"/>
                          </a:xfrm>
                          <a:prstGeom prst="rect">
                            <a:avLst/>
                          </a:prstGeom>
                        </pic:spPr>
                      </pic:pic>
                      <wps:wsp>
                        <wps:cNvPr id="25" name="Rectangle 25"/>
                        <wps:cNvSpPr>
                          <a:spLocks/>
                        </wps:cNvSpPr>
                        <wps:spPr>
                          <a:xfrm>
                            <a:off x="1405719" y="75063"/>
                            <a:ext cx="1248534" cy="428625"/>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arto="http://schemas.microsoft.com/office/word/2006/arto">
            <w:pict>
              <v:group w14:anchorId="44E58433" id="Group 28" o:spid="_x0000_s1026" style="position:absolute;margin-left:-3.1pt;margin-top:143.4pt;width:379.5pt;height:43.85pt;z-index:251657261" coordsize="48196,5568"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NZWxhaW5hIEJsYWNrd2Vs&#10;bAAABZADAAIAAAAUAAAQqpAEAAIAAAAUAAAQvpKRAAIAAAADNzcAAJKSAAIAAAADNzcAAOocAAcA&#10;AAgMAAAIngAAAAAc6gAAAAg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Dw/eHBhY2tldCBlbmQ9J3cnPz7/2wBDAAcFBQYFBAcG&#10;BQYIBwcIChELCgkJChUPEAwRGBUaGRgVGBcbHichGx0lHRcYIi4iJSgpKywrGiAvMy8qMicqKyr/&#10;2wBDAQcICAoJChQLCxQqHBgcKioqKioqKioqKioqKioqKioqKioqKioqKioqKioqKioqKioqKioq&#10;KioqKioqKioqKir/wAARCAA0AcI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">
                <v:shape id="Picture 27" o:spid="_x0000_s1027" type="#_x0000_t75" style="position:absolute;width:48196;height:55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">
                  <v:imagedata r:id="rId36" o:title=""/>
                </v:shape>
                <v:rect id="Rectangle 25" o:spid="_x0000_s1028" style="position:absolute;left:14057;top:750;width:12485;height:4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" filled="f" strokecolor="red" strokeweight="2pt">
                  <v:path arrowok="t"/>
                </v:rect>
                <w10:wrap type="square"/>
              </v:group>
            </w:pict>
          </mc:Fallback>
        </mc:AlternateContent>
      </w:r>
      <w:r w:rsidRPr="006A6B8C">
        <w:rPr>
          <w:color w:val="FF0000"/>
        </w:rPr>
        <w:t>WARNING</w:t>
      </w:r>
      <w:r w:rsidR="009D21C0">
        <w:rPr>
          <w:color w:val="FF0000"/>
        </w:rPr>
        <w:t xml:space="preserve">: </w:t>
      </w:r>
      <w:r w:rsidRPr="006A6B8C">
        <w:rPr>
          <w:color w:val="FF0000"/>
        </w:rPr>
        <w:t xml:space="preserve">Setting up a </w:t>
      </w:r>
      <w:r w:rsidR="00A2301C" w:rsidRPr="006A6B8C">
        <w:rPr>
          <w:color w:val="FF0000"/>
        </w:rPr>
        <w:t xml:space="preserve">browser </w:t>
      </w:r>
      <w:r w:rsidRPr="006A6B8C">
        <w:rPr>
          <w:color w:val="FF0000"/>
        </w:rPr>
        <w:t xml:space="preserve">as a </w:t>
      </w:r>
      <w:r w:rsidR="00A2301C" w:rsidRPr="006A6B8C">
        <w:rPr>
          <w:color w:val="FF0000"/>
        </w:rPr>
        <w:t xml:space="preserve">display </w:t>
      </w:r>
      <w:r w:rsidRPr="006A6B8C">
        <w:rPr>
          <w:color w:val="FF0000"/>
        </w:rPr>
        <w:t>connection does</w:t>
      </w:r>
      <w:r w:rsidR="00E40DFB" w:rsidRPr="006A6B8C">
        <w:rPr>
          <w:color w:val="FF0000"/>
        </w:rPr>
        <w:t xml:space="preserve"> not cache video media content</w:t>
      </w:r>
      <w:r w:rsidR="00A2301C">
        <w:rPr>
          <w:color w:val="FF0000"/>
        </w:rPr>
        <w:t>.</w:t>
      </w:r>
      <w:r w:rsidR="00E40DFB" w:rsidRPr="006A6B8C">
        <w:rPr>
          <w:color w:val="FF0000"/>
        </w:rPr>
        <w:t xml:space="preserve"> </w:t>
      </w:r>
      <w:r w:rsidR="00A2301C">
        <w:rPr>
          <w:color w:val="FF0000"/>
        </w:rPr>
        <w:t>I</w:t>
      </w:r>
      <w:r w:rsidRPr="006A6B8C">
        <w:rPr>
          <w:color w:val="FF0000"/>
        </w:rPr>
        <w:t xml:space="preserve">f you </w:t>
      </w:r>
      <w:r w:rsidR="00A2301C">
        <w:rPr>
          <w:color w:val="FF0000"/>
        </w:rPr>
        <w:t>use</w:t>
      </w:r>
      <w:r w:rsidRPr="006A6B8C">
        <w:rPr>
          <w:color w:val="FF0000"/>
        </w:rPr>
        <w:t xml:space="preserve"> a general browser</w:t>
      </w:r>
      <w:r w:rsidR="00897453">
        <w:rPr>
          <w:color w:val="FF0000"/>
        </w:rPr>
        <w:t xml:space="preserve"> and play video or access large data files, those files will download</w:t>
      </w:r>
      <w:r w:rsidRPr="006A6B8C">
        <w:rPr>
          <w:color w:val="FF0000"/>
        </w:rPr>
        <w:t xml:space="preserve"> </w:t>
      </w:r>
      <w:r w:rsidR="00897453">
        <w:rPr>
          <w:color w:val="FF0000"/>
        </w:rPr>
        <w:t>every</w:t>
      </w:r>
      <w:r w:rsidRPr="006A6B8C">
        <w:rPr>
          <w:color w:val="FF0000"/>
        </w:rPr>
        <w:t xml:space="preserve"> time</w:t>
      </w:r>
      <w:r w:rsidR="00234BAB">
        <w:rPr>
          <w:color w:val="FF0000"/>
        </w:rPr>
        <w:t>. This will affect your</w:t>
      </w:r>
      <w:r w:rsidRPr="006A6B8C">
        <w:rPr>
          <w:color w:val="FF0000"/>
        </w:rPr>
        <w:t xml:space="preserve"> monthly allotted </w:t>
      </w:r>
      <w:r w:rsidR="00234BAB" w:rsidRPr="006A6B8C">
        <w:rPr>
          <w:color w:val="FF0000"/>
        </w:rPr>
        <w:t xml:space="preserve">Ink </w:t>
      </w:r>
      <w:r w:rsidRPr="006A6B8C">
        <w:rPr>
          <w:color w:val="FF0000"/>
        </w:rPr>
        <w:t>data subscription</w:t>
      </w:r>
      <w:r w:rsidR="009D21C0">
        <w:rPr>
          <w:color w:val="FF0000"/>
        </w:rPr>
        <w:t xml:space="preserve">. </w:t>
      </w:r>
      <w:r w:rsidRPr="006A6B8C">
        <w:rPr>
          <w:color w:val="FF0000"/>
        </w:rPr>
        <w:t xml:space="preserve">Omnivex has </w:t>
      </w:r>
      <w:r w:rsidR="00A2301C" w:rsidRPr="006A6B8C">
        <w:rPr>
          <w:color w:val="FF0000"/>
        </w:rPr>
        <w:t>driver</w:t>
      </w:r>
      <w:r w:rsidR="00234BAB">
        <w:rPr>
          <w:color w:val="FF0000"/>
        </w:rPr>
        <w:t xml:space="preserve">s </w:t>
      </w:r>
      <w:r w:rsidRPr="006A6B8C">
        <w:rPr>
          <w:color w:val="FF0000"/>
        </w:rPr>
        <w:t xml:space="preserve">for </w:t>
      </w:r>
      <w:r w:rsidR="00234BAB">
        <w:rPr>
          <w:color w:val="FF0000"/>
        </w:rPr>
        <w:t xml:space="preserve">each </w:t>
      </w:r>
      <w:r w:rsidRPr="006A6B8C">
        <w:rPr>
          <w:color w:val="FF0000"/>
        </w:rPr>
        <w:t>specific player</w:t>
      </w:r>
      <w:r w:rsidR="00234BAB">
        <w:rPr>
          <w:color w:val="FF0000"/>
        </w:rPr>
        <w:t>. P</w:t>
      </w:r>
      <w:r w:rsidRPr="006A6B8C">
        <w:rPr>
          <w:color w:val="FF0000"/>
        </w:rPr>
        <w:t xml:space="preserve">lease follow the instructions for proper </w:t>
      </w:r>
      <w:r w:rsidR="00A2301C" w:rsidRPr="006A6B8C">
        <w:rPr>
          <w:color w:val="FF0000"/>
        </w:rPr>
        <w:t xml:space="preserve">driver </w:t>
      </w:r>
      <w:r w:rsidRPr="006A6B8C">
        <w:rPr>
          <w:color w:val="FF0000"/>
        </w:rPr>
        <w:t xml:space="preserve">Installation </w:t>
      </w:r>
      <w:r w:rsidR="00234BAB">
        <w:rPr>
          <w:color w:val="FF0000"/>
        </w:rPr>
        <w:t>to ensure</w:t>
      </w:r>
      <w:r w:rsidRPr="006A6B8C">
        <w:rPr>
          <w:color w:val="FF0000"/>
        </w:rPr>
        <w:t xml:space="preserve"> optimal playback and data use.</w:t>
      </w:r>
      <w:r w:rsidR="00E40DFB" w:rsidRPr="006A6B8C">
        <w:rPr>
          <w:color w:val="FF0000"/>
        </w:rPr>
        <w:t xml:space="preserve"> </w:t>
      </w:r>
    </w:p>
    <w:p w14:paraId="0272C8B5" w14:textId="77777777" w:rsidR="006A6B8C" w:rsidRPr="0014692C" w:rsidRDefault="006A6B8C" w:rsidP="0014692C">
      <w:pPr>
        <w:rPr>
          <w:color w:val="161718" w:themeColor="text1"/>
        </w:rPr>
      </w:pPr>
    </w:p>
    <w:p w14:paraId="2A02A4F6" w14:textId="77777777" w:rsidR="00402D4B" w:rsidRDefault="00402D4B" w:rsidP="0014692C"/>
    <w:p w14:paraId="24C34C7A" w14:textId="77777777" w:rsidR="00402D4B" w:rsidRDefault="00402D4B" w:rsidP="0014692C"/>
    <w:p w14:paraId="32397A0A" w14:textId="7359A475" w:rsidR="00AB139A" w:rsidRPr="0014692C" w:rsidRDefault="00E97CE5" w:rsidP="0014692C">
      <w:r>
        <w:t xml:space="preserve">Administrators can add new displays. </w:t>
      </w:r>
      <w:r w:rsidR="00AB139A" w:rsidRPr="0014692C">
        <w:t>To add a new display, select “+New Display</w:t>
      </w:r>
      <w:r>
        <w:t>”</w:t>
      </w:r>
      <w:r w:rsidR="00AB139A" w:rsidRPr="0014692C">
        <w:t xml:space="preserve"> in the Controls in the header bar.</w:t>
      </w:r>
    </w:p>
    <w:p w14:paraId="29E63688" w14:textId="12870896" w:rsidR="00AB139A" w:rsidRPr="0014692C" w:rsidRDefault="00AB139A" w:rsidP="0014692C">
      <w:r w:rsidRPr="0014692C">
        <w:rPr>
          <w:noProof/>
        </w:rPr>
        <w:drawing>
          <wp:anchor distT="0" distB="0" distL="114300" distR="114300" simplePos="0" relativeHeight="251658279" behindDoc="1" locked="0" layoutInCell="1" allowOverlap="1" wp14:anchorId="52C8FBE6" wp14:editId="2B450DFB">
            <wp:simplePos x="0" y="0"/>
            <wp:positionH relativeFrom="column">
              <wp:posOffset>-1270</wp:posOffset>
            </wp:positionH>
            <wp:positionV relativeFrom="paragraph">
              <wp:posOffset>118745</wp:posOffset>
            </wp:positionV>
            <wp:extent cx="2257425" cy="2466975"/>
            <wp:effectExtent l="133350" t="114300" r="123825" b="161925"/>
            <wp:wrapSquare wrapText="bothSides"/>
            <wp:docPr id="46" name="Picture 4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Graphical user interface, text, application&#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57425" cy="24669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14:paraId="7A315CFB" w14:textId="5A74E68E" w:rsidR="00AB139A" w:rsidRPr="0014692C" w:rsidRDefault="00E97CE5" w:rsidP="0014692C">
      <w:r>
        <w:t>A</w:t>
      </w:r>
      <w:r w:rsidR="00AB139A" w:rsidRPr="0014692C">
        <w:t xml:space="preserve"> </w:t>
      </w:r>
      <w:r>
        <w:t>p</w:t>
      </w:r>
      <w:r w:rsidR="00AB139A" w:rsidRPr="0014692C">
        <w:t>roperties</w:t>
      </w:r>
      <w:r>
        <w:t xml:space="preserve"> dialogue</w:t>
      </w:r>
      <w:r w:rsidR="00AB139A" w:rsidRPr="0014692C">
        <w:t xml:space="preserve"> box will </w:t>
      </w:r>
      <w:r>
        <w:t>open. Enter the display’s</w:t>
      </w:r>
      <w:r w:rsidR="00AB139A" w:rsidRPr="0014692C">
        <w:t xml:space="preserve"> name, description, and the Display Connection ID.</w:t>
      </w:r>
    </w:p>
    <w:p w14:paraId="3D415F85" w14:textId="77777777" w:rsidR="00E40DFB" w:rsidRPr="0014692C" w:rsidRDefault="00E40DFB" w:rsidP="0014692C"/>
    <w:p w14:paraId="00D40E1D" w14:textId="77777777" w:rsidR="00AB139A" w:rsidRPr="0014692C" w:rsidRDefault="00AB139A" w:rsidP="0014692C"/>
    <w:p w14:paraId="1E9F417B" w14:textId="77777777" w:rsidR="00AB139A" w:rsidRPr="0014692C" w:rsidRDefault="00AB139A" w:rsidP="0014692C"/>
    <w:p w14:paraId="3494759D" w14:textId="77777777" w:rsidR="00AB139A" w:rsidRPr="0014692C" w:rsidRDefault="00AB139A" w:rsidP="0014692C"/>
    <w:p w14:paraId="0C4E17C6" w14:textId="77777777" w:rsidR="00AB139A" w:rsidRPr="0014692C" w:rsidRDefault="00AB139A" w:rsidP="0014692C"/>
    <w:p w14:paraId="0C55AD63" w14:textId="77777777" w:rsidR="00AB139A" w:rsidRPr="0014692C" w:rsidRDefault="00AB139A" w:rsidP="0014692C"/>
    <w:p w14:paraId="3B856969" w14:textId="77777777" w:rsidR="006A6B8C" w:rsidRDefault="006A6B8C">
      <w:pPr>
        <w:spacing w:after="200"/>
        <w:rPr>
          <w:b/>
          <w:bCs/>
          <w:u w:val="single"/>
        </w:rPr>
      </w:pPr>
      <w:r>
        <w:br w:type="page"/>
      </w:r>
    </w:p>
    <w:p w14:paraId="65DE71F8" w14:textId="77777777" w:rsidR="00AB70A3" w:rsidRDefault="00AB70A3">
      <w:pPr>
        <w:spacing w:after="200"/>
        <w:rPr>
          <w:b/>
          <w:bCs/>
          <w:u w:val="single"/>
        </w:rPr>
      </w:pPr>
      <w:r>
        <w:br w:type="page"/>
      </w:r>
    </w:p>
    <w:p w14:paraId="0FDBA6F4" w14:textId="29561132" w:rsidR="00AB139A" w:rsidRPr="0014692C" w:rsidRDefault="00AB139A" w:rsidP="006A6B8C">
      <w:pPr>
        <w:pStyle w:val="Heading4"/>
      </w:pPr>
      <w:r w:rsidRPr="0014692C">
        <w:t>Assigning an</w:t>
      </w:r>
      <w:r w:rsidR="000D2FC8">
        <w:t xml:space="preserve"> </w:t>
      </w:r>
      <w:r w:rsidR="000F01AE">
        <w:t xml:space="preserve">App </w:t>
      </w:r>
      <w:r w:rsidRPr="0014692C">
        <w:t>to a Display:</w:t>
      </w:r>
    </w:p>
    <w:p w14:paraId="26A8B054" w14:textId="67A688AE" w:rsidR="00926C95" w:rsidRPr="0014692C" w:rsidRDefault="00926C95" w:rsidP="0014692C">
      <w:r w:rsidRPr="0014692C">
        <w:t>To assign an</w:t>
      </w:r>
      <w:r w:rsidR="000D2FC8">
        <w:t xml:space="preserve"> </w:t>
      </w:r>
      <w:r w:rsidR="000F01AE">
        <w:t xml:space="preserve">App </w:t>
      </w:r>
      <w:r w:rsidRPr="0014692C">
        <w:t xml:space="preserve">or add a new display, select the buttons in the top </w:t>
      </w:r>
      <w:r w:rsidR="00146DD3">
        <w:t>right-hand</w:t>
      </w:r>
      <w:r w:rsidRPr="0014692C">
        <w:t xml:space="preserve"> corner. </w:t>
      </w:r>
      <w:r w:rsidR="009C30A7" w:rsidRPr="0014692C">
        <w:t>Assigning an</w:t>
      </w:r>
      <w:r w:rsidR="000D2FC8">
        <w:t xml:space="preserve"> </w:t>
      </w:r>
      <w:r w:rsidR="000F01AE">
        <w:t xml:space="preserve">App </w:t>
      </w:r>
      <w:r w:rsidR="009C30A7" w:rsidRPr="0014692C">
        <w:t>will push content directly to a player</w:t>
      </w:r>
      <w:r w:rsidR="00E457EA">
        <w:t>/display</w:t>
      </w:r>
      <w:r w:rsidR="009C30A7" w:rsidRPr="0014692C">
        <w:t>.</w:t>
      </w:r>
    </w:p>
    <w:p w14:paraId="308155B7" w14:textId="626642D2" w:rsidR="00926C95" w:rsidRPr="0014692C" w:rsidRDefault="00402D4B" w:rsidP="0014692C">
      <w:r>
        <w:rPr>
          <w:noProof/>
        </w:rPr>
        <mc:AlternateContent>
          <mc:Choice Requires="wpg">
            <w:drawing>
              <wp:anchor distT="0" distB="0" distL="114300" distR="114300" simplePos="0" relativeHeight="251658263" behindDoc="0" locked="0" layoutInCell="1" allowOverlap="1" wp14:anchorId="081E6FDF" wp14:editId="0A6A3CB0">
                <wp:simplePos x="0" y="0"/>
                <wp:positionH relativeFrom="column">
                  <wp:posOffset>-71120</wp:posOffset>
                </wp:positionH>
                <wp:positionV relativeFrom="paragraph">
                  <wp:posOffset>98425</wp:posOffset>
                </wp:positionV>
                <wp:extent cx="4819650" cy="556895"/>
                <wp:effectExtent l="133350" t="114300" r="133350" b="167005"/>
                <wp:wrapSquare wrapText="bothSides"/>
                <wp:docPr id="70" name="Group 70"/>
                <wp:cNvGraphicFramePr/>
                <a:graphic xmlns:a="http://schemas.openxmlformats.org/drawingml/2006/main">
                  <a:graphicData uri="http://schemas.microsoft.com/office/word/2010/wordprocessingGroup">
                    <wpg:wgp>
                      <wpg:cNvGrpSpPr/>
                      <wpg:grpSpPr>
                        <a:xfrm>
                          <a:off x="0" y="0"/>
                          <a:ext cx="4819650" cy="556895"/>
                          <a:chOff x="0" y="0"/>
                          <a:chExt cx="4819650" cy="556895"/>
                        </a:xfrm>
                      </wpg:grpSpPr>
                      <pic:pic xmlns:pic="http://schemas.openxmlformats.org/drawingml/2006/picture">
                        <pic:nvPicPr>
                          <pic:cNvPr id="43" name="Picture 43"/>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4819650" cy="5568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wps:wsp>
                        <wps:cNvPr id="80" name="Rectangle 80"/>
                        <wps:cNvSpPr>
                          <a:spLocks/>
                        </wps:cNvSpPr>
                        <wps:spPr>
                          <a:xfrm>
                            <a:off x="69850" y="38100"/>
                            <a:ext cx="1289714" cy="428625"/>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arto="http://schemas.microsoft.com/office/word/2006/arto">
            <w:pict>
              <v:group w14:anchorId="6E5340D6" id="Group 70" o:spid="_x0000_s1026" style="position:absolute;margin-left:-5.6pt;margin-top:7.75pt;width:379.5pt;height:43.85pt;z-index:251657243" coordsize="48196,5568"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TWVsYWluYSBCbGFja3dlbGwAAAWQAwACAAAAFAAAEKqQBAACAAAAFAAAEL6SkQACAAAAAzc3&#10;AACSkgACAAAAAzc3AADqHAAHAAAIDAAACJ4AAAAAHOoAAAAI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8P3hwYWNrZXQgZW5k&#10;PSd3Jz8+/9sAQwAHBQUGBQQHBgUGCAcHCAoRCwoJCQoVDxAMERgVGhkYFRgXGx4nIRsdJR0XGCIu&#10;IiUoKSssKxogLzMvKjInKisq/9sAQwEHCAgKCQoUCwsUKhwYHCoqKioqKioqKioqKioqKioqKioq&#10;KioqKioqKioqKioqKioqKioqKioqKioqKioqKioq/8AAEQgANAHC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">
                <v:shape id="Picture 43" o:spid="_x0000_s1027" type="#_x0000_t75" style="position:absolute;width:48196;height:55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" filled="t" fillcolor="#ededed" stroked="t" strokecolor="white" strokeweight="7pt">
                  <v:stroke endcap="square"/>
                  <v:imagedata r:id="rId36" o:title=""/>
                  <v:shadow on="t" color="black" opacity="26214f" origin="-.5,-.5" offset="0,.5mm"/>
                  <v:path arrowok="t"/>
                </v:shape>
                <v:rect id="Rectangle 80" o:spid="_x0000_s1028" style="position:absolute;left:698;top:381;width:12897;height:4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" filled="f" strokecolor="red" strokeweight="2pt">
                  <v:path arrowok="t"/>
                </v:rect>
                <w10:wrap type="square"/>
              </v:group>
            </w:pict>
          </mc:Fallback>
        </mc:AlternateContent>
      </w:r>
    </w:p>
    <w:p w14:paraId="6CC22718" w14:textId="454AB9E2" w:rsidR="00926C95" w:rsidRPr="0014692C" w:rsidRDefault="00926C95" w:rsidP="0014692C"/>
    <w:p w14:paraId="5EC9F82E" w14:textId="0542D7D4" w:rsidR="006A403C" w:rsidRPr="0014692C" w:rsidRDefault="006A403C" w:rsidP="0014692C"/>
    <w:p w14:paraId="7E0BB37C" w14:textId="0F076DBD" w:rsidR="00BF6B94" w:rsidRPr="0014692C" w:rsidRDefault="00BF6B94" w:rsidP="0014692C">
      <w:r w:rsidRPr="0014692C">
        <w:rPr>
          <w:noProof/>
        </w:rPr>
        <w:drawing>
          <wp:anchor distT="0" distB="0" distL="114300" distR="114300" simplePos="0" relativeHeight="251658248" behindDoc="1" locked="0" layoutInCell="1" allowOverlap="1" wp14:anchorId="495E455B" wp14:editId="1E9EBC7C">
            <wp:simplePos x="0" y="0"/>
            <wp:positionH relativeFrom="column">
              <wp:posOffset>-191770</wp:posOffset>
            </wp:positionH>
            <wp:positionV relativeFrom="paragraph">
              <wp:posOffset>63500</wp:posOffset>
            </wp:positionV>
            <wp:extent cx="1824990" cy="1647825"/>
            <wp:effectExtent l="152400" t="114300" r="156210" b="161925"/>
            <wp:wrapSquare wrapText="bothSides"/>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24990" cy="16478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14:paraId="47C9E0D5" w14:textId="30A334D4" w:rsidR="00926C95" w:rsidRPr="0014692C" w:rsidRDefault="00BF6B94" w:rsidP="0014692C">
      <w:r w:rsidRPr="0014692C">
        <w:t xml:space="preserve">You can </w:t>
      </w:r>
      <w:r w:rsidR="00E457EA">
        <w:t>choose</w:t>
      </w:r>
      <w:r w:rsidRPr="0014692C">
        <w:t xml:space="preserve"> to log content in the Displays page by right clicking and selecting “Logging</w:t>
      </w:r>
      <w:r w:rsidR="00E457EA">
        <w:t>.</w:t>
      </w:r>
      <w:r w:rsidRPr="0014692C">
        <w:t>”</w:t>
      </w:r>
    </w:p>
    <w:p w14:paraId="2DBFF5A5" w14:textId="1AA324D7" w:rsidR="00BF6B94" w:rsidRPr="0014692C" w:rsidRDefault="00BF6B94" w:rsidP="0014692C"/>
    <w:p w14:paraId="7C4760E7" w14:textId="77777777" w:rsidR="00AB139A" w:rsidRPr="0014692C" w:rsidRDefault="00AB139A" w:rsidP="0014692C"/>
    <w:p w14:paraId="06F54A6B" w14:textId="77777777" w:rsidR="00481B1A" w:rsidRPr="0014692C" w:rsidRDefault="00481B1A" w:rsidP="0014692C"/>
    <w:p w14:paraId="019F8674" w14:textId="0A30A34C" w:rsidR="00BF6B94" w:rsidRPr="0014692C" w:rsidRDefault="00BF6B94" w:rsidP="0014692C">
      <w:r w:rsidRPr="0014692C">
        <w:rPr>
          <w:noProof/>
        </w:rPr>
        <w:drawing>
          <wp:anchor distT="0" distB="0" distL="114300" distR="114300" simplePos="0" relativeHeight="251658249" behindDoc="1" locked="0" layoutInCell="1" allowOverlap="1" wp14:anchorId="1CC04FDD" wp14:editId="4AB19965">
            <wp:simplePos x="0" y="0"/>
            <wp:positionH relativeFrom="margin">
              <wp:posOffset>4240530</wp:posOffset>
            </wp:positionH>
            <wp:positionV relativeFrom="paragraph">
              <wp:posOffset>260985</wp:posOffset>
            </wp:positionV>
            <wp:extent cx="1960880" cy="2390775"/>
            <wp:effectExtent l="133350" t="114300" r="153670" b="161925"/>
            <wp:wrapSquare wrapText="bothSides"/>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960880" cy="23907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14:paraId="79ACBE45" w14:textId="77777777" w:rsidR="00146785" w:rsidRDefault="00146785" w:rsidP="00146785">
      <w:pPr>
        <w:pStyle w:val="Heading4"/>
      </w:pPr>
    </w:p>
    <w:p w14:paraId="794F3DA9" w14:textId="58091B84" w:rsidR="00146785" w:rsidRPr="0014692C" w:rsidRDefault="00146785" w:rsidP="00146785">
      <w:pPr>
        <w:pStyle w:val="Heading4"/>
      </w:pPr>
      <w:r>
        <w:t>Display Maintenance</w:t>
      </w:r>
      <w:r w:rsidRPr="0014692C">
        <w:t>:</w:t>
      </w:r>
    </w:p>
    <w:p w14:paraId="6F8716CA" w14:textId="4259F33A" w:rsidR="00146785" w:rsidRPr="0014692C" w:rsidRDefault="00146785" w:rsidP="0014692C"/>
    <w:p w14:paraId="27F40383" w14:textId="1C97C519" w:rsidR="00BF6B94" w:rsidRPr="0014692C" w:rsidRDefault="00BF6B94" w:rsidP="0014692C">
      <w:r w:rsidRPr="0014692C">
        <w:t xml:space="preserve">As an Admin, you can select the Maintenance </w:t>
      </w:r>
      <w:r w:rsidR="00402D4B">
        <w:t>s</w:t>
      </w:r>
      <w:r w:rsidRPr="0014692C">
        <w:t xml:space="preserve">ection to refresh the app, restart the display, mute the screen, purge cache, remove the app or upgrade the driver. </w:t>
      </w:r>
    </w:p>
    <w:p w14:paraId="4100E81D" w14:textId="5AD57D4C" w:rsidR="00FF36B6" w:rsidRPr="0014692C" w:rsidRDefault="00FF36B6" w:rsidP="006A6B8C">
      <w:pPr>
        <w:pStyle w:val="Heading4"/>
      </w:pPr>
    </w:p>
    <w:p w14:paraId="41B3D762" w14:textId="77777777" w:rsidR="00FF36B6" w:rsidRPr="0014692C" w:rsidRDefault="00FF36B6" w:rsidP="006A6B8C">
      <w:pPr>
        <w:pStyle w:val="Heading4"/>
      </w:pPr>
    </w:p>
    <w:p w14:paraId="6398B2FE" w14:textId="34D64A96" w:rsidR="00BC7420" w:rsidRPr="0014692C" w:rsidRDefault="00BC7420" w:rsidP="006A6B8C">
      <w:pPr>
        <w:pStyle w:val="Heading4"/>
      </w:pPr>
    </w:p>
    <w:p w14:paraId="71FBA598" w14:textId="77777777" w:rsidR="00AB139A" w:rsidRPr="0014692C" w:rsidRDefault="00AB139A" w:rsidP="0014692C">
      <w:pPr>
        <w:rPr>
          <w:rFonts w:eastAsia="Times New Roman"/>
          <w:spacing w:val="20"/>
          <w:kern w:val="28"/>
          <w:sz w:val="24"/>
        </w:rPr>
      </w:pPr>
      <w:r w:rsidRPr="0014692C">
        <w:br w:type="page"/>
      </w:r>
    </w:p>
    <w:p w14:paraId="3248E7F8" w14:textId="6CF7576A" w:rsidR="00BC7420" w:rsidRPr="0014692C" w:rsidRDefault="006A6B8C" w:rsidP="006A6B8C">
      <w:pPr>
        <w:pStyle w:val="Heading3"/>
      </w:pPr>
      <w:bookmarkStart w:id="6" w:name="_Toc162983204"/>
      <w:r>
        <w:t>Folders</w:t>
      </w:r>
      <w:bookmarkEnd w:id="6"/>
    </w:p>
    <w:p w14:paraId="2692B324" w14:textId="28235D8F" w:rsidR="00BC7420" w:rsidRPr="0014692C" w:rsidRDefault="00DE38D5" w:rsidP="0014692C">
      <w:r w:rsidRPr="0014692C">
        <w:t xml:space="preserve">The folders section is where you can add your files </w:t>
      </w:r>
      <w:r w:rsidR="00693129" w:rsidRPr="0014692C">
        <w:t xml:space="preserve">and break them into categories. By using folders, you </w:t>
      </w:r>
      <w:r w:rsidR="00E457EA">
        <w:t>can organize</w:t>
      </w:r>
      <w:r w:rsidR="00693129" w:rsidRPr="0014692C">
        <w:t xml:space="preserve"> to your content</w:t>
      </w:r>
      <w:r w:rsidR="00E457EA">
        <w:t xml:space="preserve">. Sub-folders allow for further content organization as needed. </w:t>
      </w:r>
    </w:p>
    <w:p w14:paraId="5DB69D20" w14:textId="77777777" w:rsidR="00FF2F3A" w:rsidRDefault="00FF2F3A" w:rsidP="0014692C"/>
    <w:p w14:paraId="0B55F98F" w14:textId="6481AC29" w:rsidR="00693129" w:rsidRPr="0014692C" w:rsidRDefault="00E457EA" w:rsidP="0014692C">
      <w:r w:rsidRPr="0014692C">
        <w:rPr>
          <w:noProof/>
        </w:rPr>
        <w:drawing>
          <wp:anchor distT="0" distB="0" distL="114300" distR="114300" simplePos="0" relativeHeight="251658265" behindDoc="1" locked="0" layoutInCell="1" allowOverlap="1" wp14:anchorId="1D20BE19" wp14:editId="6D13FC99">
            <wp:simplePos x="0" y="0"/>
            <wp:positionH relativeFrom="margin">
              <wp:align>left</wp:align>
            </wp:positionH>
            <wp:positionV relativeFrom="paragraph">
              <wp:posOffset>122830</wp:posOffset>
            </wp:positionV>
            <wp:extent cx="3952875" cy="1998980"/>
            <wp:effectExtent l="114300" t="114300" r="142875" b="153670"/>
            <wp:wrapSquare wrapText="bothSides"/>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52875" cy="199898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693129" w:rsidRPr="0014692C">
        <w:t xml:space="preserve">This is an example of a folder that contains files </w:t>
      </w:r>
      <w:r>
        <w:t>and</w:t>
      </w:r>
      <w:r w:rsidR="00693129" w:rsidRPr="0014692C">
        <w:t xml:space="preserve"> sub-folders with </w:t>
      </w:r>
      <w:r>
        <w:t xml:space="preserve">additional </w:t>
      </w:r>
      <w:r w:rsidR="00693129" w:rsidRPr="0014692C">
        <w:t xml:space="preserve">content. </w:t>
      </w:r>
    </w:p>
    <w:p w14:paraId="4E1A66A9" w14:textId="207EEFF7" w:rsidR="00BC7420" w:rsidRPr="0014692C" w:rsidRDefault="00BC7420" w:rsidP="0014692C"/>
    <w:p w14:paraId="50DF4E6B" w14:textId="6222BE61" w:rsidR="00AB139A" w:rsidRPr="0014692C" w:rsidRDefault="00AB139A" w:rsidP="0014692C">
      <w:r w:rsidRPr="0014692C">
        <w:t xml:space="preserve">Folders can be prepopulated with </w:t>
      </w:r>
      <w:r w:rsidR="00E457EA">
        <w:t>s</w:t>
      </w:r>
      <w:r w:rsidRPr="0014692C">
        <w:t>haring rights for users</w:t>
      </w:r>
      <w:r w:rsidR="00E457EA">
        <w:t>. Folders can also be</w:t>
      </w:r>
      <w:r w:rsidRPr="0014692C">
        <w:t xml:space="preserve"> preassigned or </w:t>
      </w:r>
      <w:r w:rsidR="00E457EA">
        <w:t>can ask for</w:t>
      </w:r>
      <w:r w:rsidRPr="0014692C">
        <w:t xml:space="preserve"> required metadata attributes when adding content to the folders</w:t>
      </w:r>
      <w:r w:rsidR="009D21C0">
        <w:t xml:space="preserve">. </w:t>
      </w:r>
      <w:r w:rsidRPr="0014692C">
        <w:t>This will streamline workflows for managing content.</w:t>
      </w:r>
    </w:p>
    <w:p w14:paraId="40C8AA6D" w14:textId="637BA174" w:rsidR="009A3AD4" w:rsidRPr="0014692C" w:rsidRDefault="009A3AD4" w:rsidP="0014692C"/>
    <w:p w14:paraId="5E6F1BCB" w14:textId="18EDC7AB" w:rsidR="001B32E4" w:rsidRPr="0014692C" w:rsidRDefault="00087889" w:rsidP="00E457EA">
      <w:pPr>
        <w:pStyle w:val="Heading4"/>
      </w:pPr>
      <w:r w:rsidRPr="0014692C">
        <w:rPr>
          <w:noProof/>
        </w:rPr>
        <w:drawing>
          <wp:anchor distT="0" distB="0" distL="114300" distR="114300" simplePos="0" relativeHeight="251658281" behindDoc="1" locked="0" layoutInCell="1" allowOverlap="1" wp14:anchorId="4776E4D0" wp14:editId="20C34905">
            <wp:simplePos x="0" y="0"/>
            <wp:positionH relativeFrom="column">
              <wp:posOffset>3789680</wp:posOffset>
            </wp:positionH>
            <wp:positionV relativeFrom="paragraph">
              <wp:posOffset>127635</wp:posOffset>
            </wp:positionV>
            <wp:extent cx="2428875" cy="2218055"/>
            <wp:effectExtent l="133350" t="114300" r="142875" b="144145"/>
            <wp:wrapSquare wrapText="bothSides"/>
            <wp:docPr id="30" name="Picture 3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Graphical user interface, application&#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428875" cy="221805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1B32E4" w:rsidRPr="0014692C">
        <w:t>Creating Folders</w:t>
      </w:r>
      <w:r w:rsidR="009D21C0">
        <w:t xml:space="preserve">: </w:t>
      </w:r>
    </w:p>
    <w:p w14:paraId="1D482AE2" w14:textId="77777777" w:rsidR="00E457EA" w:rsidRDefault="00E457EA" w:rsidP="0014692C">
      <w:r>
        <w:t>To create a new folder, click the blue “Create” button in the top left-hand side of the screen. Complete the prompts in the dialogue box and click “Create.”</w:t>
      </w:r>
    </w:p>
    <w:p w14:paraId="4164D694" w14:textId="77777777" w:rsidR="00087889" w:rsidRDefault="00087889" w:rsidP="0014692C"/>
    <w:p w14:paraId="76698E68" w14:textId="135DEE97" w:rsidR="001B32E4" w:rsidRPr="00146785" w:rsidRDefault="00E457EA" w:rsidP="0014692C">
      <w:pPr>
        <w:rPr>
          <w:color w:val="0070C0"/>
        </w:rPr>
      </w:pPr>
      <w:r w:rsidRPr="00146785">
        <w:rPr>
          <w:color w:val="0070C0"/>
          <w:u w:val="single"/>
        </w:rPr>
        <w:t>Note:</w:t>
      </w:r>
      <w:r w:rsidRPr="00146785">
        <w:rPr>
          <w:color w:val="0070C0"/>
        </w:rPr>
        <w:t xml:space="preserve"> </w:t>
      </w:r>
      <w:r w:rsidR="001B32E4" w:rsidRPr="00146785">
        <w:rPr>
          <w:color w:val="0070C0"/>
        </w:rPr>
        <w:t xml:space="preserve">It is good practice to develop </w:t>
      </w:r>
      <w:r w:rsidRPr="00146785">
        <w:rPr>
          <w:color w:val="0070C0"/>
        </w:rPr>
        <w:t xml:space="preserve">organizational governance </w:t>
      </w:r>
      <w:r w:rsidR="001B32E4" w:rsidRPr="00146785">
        <w:rPr>
          <w:color w:val="0070C0"/>
        </w:rPr>
        <w:t xml:space="preserve">around </w:t>
      </w:r>
      <w:r w:rsidRPr="00146785">
        <w:rPr>
          <w:color w:val="0070C0"/>
        </w:rPr>
        <w:t>folder structure, additions, n</w:t>
      </w:r>
      <w:r w:rsidR="001B32E4" w:rsidRPr="00146785">
        <w:rPr>
          <w:color w:val="0070C0"/>
        </w:rPr>
        <w:t>aming conventions and descriptions</w:t>
      </w:r>
      <w:r w:rsidR="009D21C0" w:rsidRPr="00146785">
        <w:rPr>
          <w:color w:val="0070C0"/>
        </w:rPr>
        <w:t xml:space="preserve">. </w:t>
      </w:r>
      <w:r w:rsidRPr="00146785">
        <w:rPr>
          <w:color w:val="0070C0"/>
        </w:rPr>
        <w:t>Folder n</w:t>
      </w:r>
      <w:r w:rsidR="001B32E4" w:rsidRPr="00146785">
        <w:rPr>
          <w:color w:val="0070C0"/>
        </w:rPr>
        <w:t xml:space="preserve">aming is </w:t>
      </w:r>
      <w:r w:rsidRPr="00146785">
        <w:rPr>
          <w:color w:val="0070C0"/>
        </w:rPr>
        <w:t xml:space="preserve">required; standardized naming conventions and accurate folder </w:t>
      </w:r>
      <w:r w:rsidR="001B32E4" w:rsidRPr="00146785">
        <w:rPr>
          <w:color w:val="0070C0"/>
        </w:rPr>
        <w:t xml:space="preserve">descriptions </w:t>
      </w:r>
      <w:r w:rsidRPr="00146785">
        <w:rPr>
          <w:color w:val="0070C0"/>
        </w:rPr>
        <w:t>help other users and administrators identify and understand the folder’s purpose</w:t>
      </w:r>
      <w:r w:rsidR="001B32E4" w:rsidRPr="00146785">
        <w:rPr>
          <w:color w:val="0070C0"/>
        </w:rPr>
        <w:t>.</w:t>
      </w:r>
    </w:p>
    <w:p w14:paraId="585248B8" w14:textId="77777777" w:rsidR="00E457EA" w:rsidRPr="0014692C" w:rsidRDefault="00E457EA" w:rsidP="0014692C"/>
    <w:p w14:paraId="423A2B85" w14:textId="77777777" w:rsidR="00087889" w:rsidRDefault="00087889" w:rsidP="0014692C">
      <w:pPr>
        <w:rPr>
          <w:rStyle w:val="Heading4Char"/>
        </w:rPr>
      </w:pPr>
    </w:p>
    <w:p w14:paraId="0941A4A3" w14:textId="757E7D70" w:rsidR="006F6131" w:rsidRDefault="002F7EC2" w:rsidP="0014692C">
      <w:r w:rsidRPr="006A6B8C">
        <w:rPr>
          <w:rStyle w:val="Heading4Char"/>
        </w:rPr>
        <w:t>Pred</w:t>
      </w:r>
      <w:r w:rsidR="007E6461" w:rsidRPr="006A6B8C">
        <w:rPr>
          <w:rStyle w:val="Heading4Char"/>
        </w:rPr>
        <w:t>efining Metadata within Folders</w:t>
      </w:r>
      <w:r w:rsidR="009D21C0">
        <w:rPr>
          <w:rStyle w:val="Heading4Char"/>
        </w:rPr>
        <w:t xml:space="preserve">: </w:t>
      </w:r>
      <w:r w:rsidR="007E6461" w:rsidRPr="0014692C">
        <w:t xml:space="preserve">You can select </w:t>
      </w:r>
      <w:r w:rsidRPr="0014692C">
        <w:t xml:space="preserve">which metadata fields </w:t>
      </w:r>
      <w:r w:rsidR="00087889">
        <w:t>should be</w:t>
      </w:r>
      <w:r w:rsidRPr="0014692C">
        <w:t xml:space="preserve"> assigned to each item </w:t>
      </w:r>
      <w:r w:rsidR="00087889">
        <w:t>in a specified</w:t>
      </w:r>
      <w:r w:rsidRPr="0014692C">
        <w:t xml:space="preserve"> folder</w:t>
      </w:r>
      <w:r w:rsidR="009D21C0">
        <w:t xml:space="preserve">. </w:t>
      </w:r>
      <w:r w:rsidRPr="0014692C">
        <w:t>Metadata fields need to be setup prior to adding files</w:t>
      </w:r>
      <w:r w:rsidR="0023640D">
        <w:t>. Additionally,</w:t>
      </w:r>
      <w:r w:rsidRPr="0014692C">
        <w:t xml:space="preserve"> files </w:t>
      </w:r>
      <w:r w:rsidR="00087889" w:rsidRPr="0014692C">
        <w:t>already</w:t>
      </w:r>
      <w:r w:rsidRPr="0014692C">
        <w:t xml:space="preserve"> loaded </w:t>
      </w:r>
      <w:r w:rsidR="0023640D">
        <w:t xml:space="preserve">to the folder </w:t>
      </w:r>
      <w:r w:rsidRPr="0014692C">
        <w:t>will need to be updated</w:t>
      </w:r>
      <w:r w:rsidR="0023640D">
        <w:t xml:space="preserve"> to ensure the metadata assignments are applied</w:t>
      </w:r>
      <w:r w:rsidR="009D21C0">
        <w:t xml:space="preserve">. </w:t>
      </w:r>
      <w:r w:rsidRPr="0014692C">
        <w:t xml:space="preserve">Preset </w:t>
      </w:r>
      <w:r w:rsidR="0023640D">
        <w:t>v</w:t>
      </w:r>
      <w:r w:rsidRPr="0014692C">
        <w:t>alues can be set or left blank</w:t>
      </w:r>
      <w:r w:rsidR="0023640D">
        <w:t>,</w:t>
      </w:r>
      <w:r w:rsidRPr="0014692C">
        <w:t xml:space="preserve"> so </w:t>
      </w:r>
      <w:r w:rsidR="00985D75">
        <w:t xml:space="preserve">the Contributor is prompted to enter tags </w:t>
      </w:r>
      <w:r w:rsidRPr="0014692C">
        <w:t xml:space="preserve">when new files are uploaded </w:t>
      </w:r>
      <w:r w:rsidR="00985D75">
        <w:t>to the folder</w:t>
      </w:r>
      <w:r w:rsidRPr="0014692C">
        <w:t>.</w:t>
      </w:r>
    </w:p>
    <w:p w14:paraId="481115B6" w14:textId="77777777" w:rsidR="00E457EA" w:rsidRPr="0014692C" w:rsidRDefault="00E457EA" w:rsidP="0014692C"/>
    <w:p w14:paraId="5E159C3E" w14:textId="326F5635" w:rsidR="002F7EC2" w:rsidRPr="0014692C" w:rsidRDefault="002F7EC2" w:rsidP="0014692C">
      <w:r w:rsidRPr="006A6B8C">
        <w:rPr>
          <w:rStyle w:val="Heading4Char"/>
        </w:rPr>
        <w:t>Predefin</w:t>
      </w:r>
      <w:r w:rsidR="00091CEB">
        <w:rPr>
          <w:rStyle w:val="Heading4Char"/>
        </w:rPr>
        <w:t>ed</w:t>
      </w:r>
      <w:r w:rsidRPr="006A6B8C">
        <w:rPr>
          <w:rStyle w:val="Heading4Char"/>
        </w:rPr>
        <w:t xml:space="preserve"> File Sharing</w:t>
      </w:r>
      <w:r w:rsidR="009D21C0">
        <w:rPr>
          <w:rStyle w:val="Heading4Char"/>
        </w:rPr>
        <w:t>:</w:t>
      </w:r>
      <w:r w:rsidR="009D21C0" w:rsidRPr="00985D75">
        <w:rPr>
          <w:rStyle w:val="Heading4Char"/>
          <w:b w:val="0"/>
          <w:bCs w:val="0"/>
          <w:u w:val="none"/>
        </w:rPr>
        <w:t xml:space="preserve"> </w:t>
      </w:r>
      <w:r w:rsidR="00985D75">
        <w:rPr>
          <w:rStyle w:val="Heading4Char"/>
          <w:b w:val="0"/>
          <w:bCs w:val="0"/>
          <w:u w:val="none"/>
        </w:rPr>
        <w:t>S</w:t>
      </w:r>
      <w:r w:rsidRPr="0014692C">
        <w:t>ecurity is a key component of Omnivex Ink</w:t>
      </w:r>
      <w:r w:rsidR="00985D75">
        <w:t>. A</w:t>
      </w:r>
      <w:r w:rsidRPr="0014692C">
        <w:t xml:space="preserve">ll assets in the system require sharing </w:t>
      </w:r>
      <w:r w:rsidR="00985D75">
        <w:t>permission</w:t>
      </w:r>
      <w:r w:rsidR="009D21C0">
        <w:t xml:space="preserve">. </w:t>
      </w:r>
      <w:r w:rsidRPr="0014692C">
        <w:t xml:space="preserve">Set up File Sharing in </w:t>
      </w:r>
      <w:r w:rsidR="00985D75">
        <w:t>f</w:t>
      </w:r>
      <w:r w:rsidRPr="0014692C">
        <w:t xml:space="preserve">olders </w:t>
      </w:r>
      <w:r w:rsidR="00985D75">
        <w:t xml:space="preserve">to </w:t>
      </w:r>
      <w:r w:rsidRPr="0014692C">
        <w:t>make contribution and file accessibility much easier</w:t>
      </w:r>
      <w:r w:rsidR="00091CEB">
        <w:t>. Predefined</w:t>
      </w:r>
      <w:r w:rsidRPr="0014692C">
        <w:t xml:space="preserve"> user</w:t>
      </w:r>
      <w:r w:rsidR="00091CEB">
        <w:t>s</w:t>
      </w:r>
      <w:r w:rsidRPr="0014692C">
        <w:t xml:space="preserve"> and groups </w:t>
      </w:r>
      <w:r w:rsidR="00CD3710">
        <w:t xml:space="preserve">will make it clear who </w:t>
      </w:r>
      <w:r w:rsidR="00810D54">
        <w:t>can has the ability to use, edit or have full access for asset management.</w:t>
      </w:r>
      <w:r w:rsidR="00CD3710">
        <w:t xml:space="preserve"> </w:t>
      </w:r>
    </w:p>
    <w:p w14:paraId="5879A56C" w14:textId="77777777" w:rsidR="006A6B8C" w:rsidRDefault="006A6B8C">
      <w:pPr>
        <w:spacing w:after="200"/>
        <w:rPr>
          <w:b/>
          <w:bCs/>
          <w:u w:val="single"/>
        </w:rPr>
      </w:pPr>
      <w:r>
        <w:br w:type="page"/>
      </w:r>
    </w:p>
    <w:p w14:paraId="709EA76E" w14:textId="77777777" w:rsidR="00AB70A3" w:rsidRDefault="00AB70A3">
      <w:pPr>
        <w:spacing w:after="200"/>
        <w:rPr>
          <w:b/>
          <w:bCs/>
          <w:noProof/>
          <w:color w:val="0070C0"/>
          <w:sz w:val="32"/>
          <w:szCs w:val="24"/>
        </w:rPr>
      </w:pPr>
      <w:r>
        <w:br w:type="page"/>
      </w:r>
    </w:p>
    <w:p w14:paraId="6C722818" w14:textId="21C729E3" w:rsidR="00D76911" w:rsidRPr="0014692C" w:rsidRDefault="006A6B8C" w:rsidP="006A6B8C">
      <w:pPr>
        <w:pStyle w:val="Heading3"/>
      </w:pPr>
      <w:bookmarkStart w:id="7" w:name="_Toc162983205"/>
      <w:r>
        <w:t>F</w:t>
      </w:r>
      <w:r w:rsidR="00D76911" w:rsidRPr="0014692C">
        <w:t>iles</w:t>
      </w:r>
      <w:bookmarkEnd w:id="7"/>
    </w:p>
    <w:p w14:paraId="0F341D8E" w14:textId="719C116A" w:rsidR="00BC5A8B" w:rsidRDefault="00BA2324" w:rsidP="0014692C">
      <w:r>
        <w:t>Files</w:t>
      </w:r>
      <w:r w:rsidR="00D76911" w:rsidRPr="0014692C">
        <w:t xml:space="preserve"> include thumbnails of all the files uploaded into Ink</w:t>
      </w:r>
      <w:r w:rsidR="009D21C0">
        <w:t xml:space="preserve">. </w:t>
      </w:r>
      <w:r w:rsidR="005C56D1" w:rsidRPr="0014692C">
        <w:t>Files uploaded into Folders will</w:t>
      </w:r>
      <w:r w:rsidR="00BC5A8B">
        <w:t xml:space="preserve"> be</w:t>
      </w:r>
      <w:r w:rsidR="005C56D1" w:rsidRPr="0014692C">
        <w:t xml:space="preserve"> automatically added to the Files </w:t>
      </w:r>
      <w:r w:rsidR="00BC5A8B">
        <w:t>l</w:t>
      </w:r>
      <w:r w:rsidR="005C56D1" w:rsidRPr="0014692C">
        <w:t>ibrary</w:t>
      </w:r>
      <w:r w:rsidR="009D21C0">
        <w:t xml:space="preserve">. </w:t>
      </w:r>
      <w:r w:rsidR="00395886" w:rsidRPr="0014692C">
        <w:t xml:space="preserve">If you click on each one, </w:t>
      </w:r>
      <w:r w:rsidR="00BC5A8B">
        <w:t>you can view a</w:t>
      </w:r>
      <w:r w:rsidR="00395886" w:rsidRPr="0014692C">
        <w:t xml:space="preserve"> list of details on the panel </w:t>
      </w:r>
      <w:r w:rsidR="00BC5A8B">
        <w:t>to</w:t>
      </w:r>
      <w:r w:rsidR="00395886" w:rsidRPr="0014692C">
        <w:t xml:space="preserve"> the right. The details include the file name, who </w:t>
      </w:r>
      <w:r w:rsidR="00B61F4D" w:rsidRPr="0014692C">
        <w:t>uploaded the file</w:t>
      </w:r>
      <w:r w:rsidR="00395886" w:rsidRPr="0014692C">
        <w:t>, the share access</w:t>
      </w:r>
      <w:r w:rsidR="00BC5A8B">
        <w:t xml:space="preserve"> and</w:t>
      </w:r>
      <w:r w:rsidR="00395886" w:rsidRPr="0014692C">
        <w:t xml:space="preserve"> who has </w:t>
      </w:r>
      <w:r w:rsidR="00146785">
        <w:t>U</w:t>
      </w:r>
      <w:r w:rsidR="00395886" w:rsidRPr="0014692C">
        <w:t>se access to the file</w:t>
      </w:r>
      <w:r w:rsidR="00BC5A8B">
        <w:t>. You can also view additional</w:t>
      </w:r>
      <w:r w:rsidR="00395886" w:rsidRPr="0014692C">
        <w:t xml:space="preserve"> information about the file including when it was uploaded, modified, file type, format, size and dimensions. There is also a </w:t>
      </w:r>
      <w:r w:rsidR="00BC5A8B">
        <w:t>m</w:t>
      </w:r>
      <w:r w:rsidR="00395886" w:rsidRPr="0014692C">
        <w:t xml:space="preserve">etadata tab </w:t>
      </w:r>
      <w:r w:rsidR="00BC5A8B">
        <w:t>to</w:t>
      </w:r>
      <w:r w:rsidR="00395886" w:rsidRPr="0014692C">
        <w:t xml:space="preserve"> shows any metadata (if any) given to the file. </w:t>
      </w:r>
    </w:p>
    <w:p w14:paraId="0D3114AB" w14:textId="77777777" w:rsidR="00BC5A8B" w:rsidRDefault="00BC5A8B" w:rsidP="0014692C"/>
    <w:p w14:paraId="72791814" w14:textId="5D5E7EBE" w:rsidR="00D76911" w:rsidRPr="0014692C" w:rsidRDefault="00717A5C" w:rsidP="0014692C">
      <w:r w:rsidRPr="0014692C">
        <w:t xml:space="preserve">To upload a new file, select the “Upload files” button in the top </w:t>
      </w:r>
      <w:r w:rsidR="00146DD3">
        <w:t>right-hand</w:t>
      </w:r>
      <w:r w:rsidRPr="0014692C">
        <w:t xml:space="preserve"> corner.</w:t>
      </w:r>
      <w:r w:rsidR="00CC61D7" w:rsidRPr="0014692C">
        <w:t xml:space="preserve"> You can also upload a new file by dragging and dropping into the main white area. </w:t>
      </w:r>
    </w:p>
    <w:p w14:paraId="04EBE161" w14:textId="1294508C" w:rsidR="00717A5C" w:rsidRPr="0014692C" w:rsidRDefault="00402D4B" w:rsidP="0014692C">
      <w:r>
        <w:rPr>
          <w:noProof/>
        </w:rPr>
        <mc:AlternateContent>
          <mc:Choice Requires="wpg">
            <w:drawing>
              <wp:anchor distT="0" distB="0" distL="114300" distR="114300" simplePos="0" relativeHeight="251658258" behindDoc="0" locked="0" layoutInCell="1" allowOverlap="1" wp14:anchorId="5EE2BDA9" wp14:editId="4E1734E1">
                <wp:simplePos x="0" y="0"/>
                <wp:positionH relativeFrom="column">
                  <wp:posOffset>-52070</wp:posOffset>
                </wp:positionH>
                <wp:positionV relativeFrom="paragraph">
                  <wp:posOffset>83820</wp:posOffset>
                </wp:positionV>
                <wp:extent cx="4819650" cy="565150"/>
                <wp:effectExtent l="114300" t="114300" r="133350" b="158750"/>
                <wp:wrapSquare wrapText="bothSides"/>
                <wp:docPr id="74" name="Group 74"/>
                <wp:cNvGraphicFramePr/>
                <a:graphic xmlns:a="http://schemas.openxmlformats.org/drawingml/2006/main">
                  <a:graphicData uri="http://schemas.microsoft.com/office/word/2010/wordprocessingGroup">
                    <wpg:wgp>
                      <wpg:cNvGrpSpPr/>
                      <wpg:grpSpPr>
                        <a:xfrm>
                          <a:off x="0" y="0"/>
                          <a:ext cx="4819650" cy="565150"/>
                          <a:chOff x="0" y="0"/>
                          <a:chExt cx="4819650" cy="565150"/>
                        </a:xfrm>
                      </wpg:grpSpPr>
                      <pic:pic xmlns:pic="http://schemas.openxmlformats.org/drawingml/2006/picture">
                        <pic:nvPicPr>
                          <pic:cNvPr id="19" name="Picture 19"/>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4819650" cy="5619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wps:wsp>
                        <wps:cNvPr id="79" name="Rectangle 79"/>
                        <wps:cNvSpPr>
                          <a:spLocks/>
                        </wps:cNvSpPr>
                        <wps:spPr>
                          <a:xfrm>
                            <a:off x="234950" y="69850"/>
                            <a:ext cx="1209675" cy="495300"/>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arto="http://schemas.microsoft.com/office/word/2006/arto">
            <w:pict>
              <v:group w14:anchorId="5177F67E" id="Group 74" o:spid="_x0000_s1026" style="position:absolute;margin-left:-4.1pt;margin-top:6.6pt;width:379.5pt;height:44.5pt;z-index:251657236" coordsize="48196,5651"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NZWxhaW5hIEJsYWNrd2VsbAAABZADAAIAAAAUAAAQqpAEAAIAAAAUAAAQvpKRAAIAAAAD&#10;NTgAAJKSAAIAAAADNTgAAOocAAcAAAgMAAAIngAAAAAc6gAAAAg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Dw/eHBhY2tldCBl&#10;bmQ9J3cnPz7/2wBDAAcFBQYFBAcGBQYIBwcIChELCgkJChUPEAwRGBUaGRgVGBcbHichGx0lHRcY&#10;Ii4iJSgpKywrGiAvMy8qMicqKyr/2wBDAQcICAoJChQLCxQqHBgcKioqKioqKioqKioqKioqKioq&#10;KioqKioqKioqKioqKioqKioqKioqKioqKioqKioqKir/wAARCAA7Afo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">
                <v:shape id="Picture 19" o:spid="_x0000_s1027" type="#_x0000_t75" style="position:absolute;width:48196;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" filled="t" fillcolor="#ededed" stroked="t" strokecolor="white" strokeweight="7pt">
                  <v:stroke endcap="square"/>
                  <v:imagedata r:id="rId43" o:title=""/>
                  <v:shadow on="t" color="black" opacity="26214f" origin="-.5,-.5" offset="0,.5mm"/>
                  <v:path arrowok="t"/>
                </v:shape>
                <v:rect id="Rectangle 79" o:spid="_x0000_s1028" style="position:absolute;left:2349;top:698;width:12097;height:4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" filled="f" strokecolor="red" strokeweight="2pt">
                  <v:path arrowok="t"/>
                </v:rect>
                <w10:wrap type="square"/>
              </v:group>
            </w:pict>
          </mc:Fallback>
        </mc:AlternateContent>
      </w:r>
    </w:p>
    <w:p w14:paraId="34519918" w14:textId="21F54CDA" w:rsidR="00D76911" w:rsidRPr="0014692C" w:rsidRDefault="00D76911" w:rsidP="0014692C"/>
    <w:p w14:paraId="5A91FBB8" w14:textId="090E0361" w:rsidR="007667A6" w:rsidRPr="0014692C" w:rsidRDefault="007667A6" w:rsidP="0014692C"/>
    <w:p w14:paraId="22B12464" w14:textId="2EF2AF33" w:rsidR="007667A6" w:rsidRPr="0014692C" w:rsidRDefault="00216F25" w:rsidP="0014692C">
      <w:r w:rsidRPr="0014692C">
        <w:rPr>
          <w:noProof/>
        </w:rPr>
        <w:drawing>
          <wp:anchor distT="0" distB="0" distL="114300" distR="114300" simplePos="0" relativeHeight="251658241" behindDoc="1" locked="0" layoutInCell="1" allowOverlap="1" wp14:anchorId="5FA53FED" wp14:editId="515FADDC">
            <wp:simplePos x="0" y="0"/>
            <wp:positionH relativeFrom="column">
              <wp:posOffset>3192780</wp:posOffset>
            </wp:positionH>
            <wp:positionV relativeFrom="paragraph">
              <wp:posOffset>-81280</wp:posOffset>
            </wp:positionV>
            <wp:extent cx="381000" cy="389466"/>
            <wp:effectExtent l="0" t="0" r="0"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44">
                      <a:extLst>
                        <a:ext uri="{28A0092B-C50C-407E-A947-70E740481C1C}">
                          <a14:useLocalDpi xmlns:a14="http://schemas.microsoft.com/office/drawing/2010/main" val="0"/>
                        </a:ext>
                      </a:extLst>
                    </a:blip>
                    <a:stretch>
                      <a:fillRect/>
                    </a:stretch>
                  </pic:blipFill>
                  <pic:spPr>
                    <a:xfrm>
                      <a:off x="0" y="0"/>
                      <a:ext cx="381000" cy="389466"/>
                    </a:xfrm>
                    <a:prstGeom prst="rect">
                      <a:avLst/>
                    </a:prstGeom>
                  </pic:spPr>
                </pic:pic>
              </a:graphicData>
            </a:graphic>
            <wp14:sizeRelH relativeFrom="margin">
              <wp14:pctWidth>0</wp14:pctWidth>
            </wp14:sizeRelH>
            <wp14:sizeRelV relativeFrom="margin">
              <wp14:pctHeight>0</wp14:pctHeight>
            </wp14:sizeRelV>
          </wp:anchor>
        </w:drawing>
      </w:r>
      <w:r w:rsidR="007667A6" w:rsidRPr="0014692C">
        <w:rPr>
          <w:noProof/>
        </w:rPr>
        <w:drawing>
          <wp:anchor distT="0" distB="0" distL="114300" distR="114300" simplePos="0" relativeHeight="251658242" behindDoc="1" locked="0" layoutInCell="1" allowOverlap="1" wp14:anchorId="4EA0C678" wp14:editId="5E9DB673">
            <wp:simplePos x="0" y="0"/>
            <wp:positionH relativeFrom="column">
              <wp:posOffset>2154555</wp:posOffset>
            </wp:positionH>
            <wp:positionV relativeFrom="paragraph">
              <wp:posOffset>253365</wp:posOffset>
            </wp:positionV>
            <wp:extent cx="381000" cy="344714"/>
            <wp:effectExtent l="0" t="0" r="0" b="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45">
                      <a:extLst>
                        <a:ext uri="{28A0092B-C50C-407E-A947-70E740481C1C}">
                          <a14:useLocalDpi xmlns:a14="http://schemas.microsoft.com/office/drawing/2010/main" val="0"/>
                        </a:ext>
                      </a:extLst>
                    </a:blip>
                    <a:stretch>
                      <a:fillRect/>
                    </a:stretch>
                  </pic:blipFill>
                  <pic:spPr>
                    <a:xfrm>
                      <a:off x="0" y="0"/>
                      <a:ext cx="381000" cy="344714"/>
                    </a:xfrm>
                    <a:prstGeom prst="rect">
                      <a:avLst/>
                    </a:prstGeom>
                  </pic:spPr>
                </pic:pic>
              </a:graphicData>
            </a:graphic>
            <wp14:sizeRelH relativeFrom="margin">
              <wp14:pctWidth>0</wp14:pctWidth>
            </wp14:sizeRelH>
            <wp14:sizeRelV relativeFrom="margin">
              <wp14:pctHeight>0</wp14:pctHeight>
            </wp14:sizeRelV>
          </wp:anchor>
        </w:drawing>
      </w:r>
      <w:r w:rsidR="007667A6" w:rsidRPr="0014692C">
        <w:t>To preview a file, select it and choose the       icon</w:t>
      </w:r>
      <w:r w:rsidR="00BC5A8B">
        <w:t>.</w:t>
      </w:r>
    </w:p>
    <w:p w14:paraId="575F2B72" w14:textId="2F381184" w:rsidR="007667A6" w:rsidRPr="0014692C" w:rsidRDefault="00230D73" w:rsidP="0014692C">
      <w:r w:rsidRPr="0014692C">
        <w:rPr>
          <w:noProof/>
        </w:rPr>
        <w:drawing>
          <wp:anchor distT="0" distB="0" distL="114300" distR="114300" simplePos="0" relativeHeight="251658243" behindDoc="1" locked="0" layoutInCell="1" allowOverlap="1" wp14:anchorId="4FBC66B8" wp14:editId="636D3856">
            <wp:simplePos x="0" y="0"/>
            <wp:positionH relativeFrom="column">
              <wp:posOffset>1956435</wp:posOffset>
            </wp:positionH>
            <wp:positionV relativeFrom="paragraph">
              <wp:posOffset>245110</wp:posOffset>
            </wp:positionV>
            <wp:extent cx="299751" cy="344714"/>
            <wp:effectExtent l="0" t="0" r="5080"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46">
                      <a:extLst>
                        <a:ext uri="{28A0092B-C50C-407E-A947-70E740481C1C}">
                          <a14:useLocalDpi xmlns:a14="http://schemas.microsoft.com/office/drawing/2010/main" val="0"/>
                        </a:ext>
                      </a:extLst>
                    </a:blip>
                    <a:stretch>
                      <a:fillRect/>
                    </a:stretch>
                  </pic:blipFill>
                  <pic:spPr>
                    <a:xfrm>
                      <a:off x="0" y="0"/>
                      <a:ext cx="299751" cy="344714"/>
                    </a:xfrm>
                    <a:prstGeom prst="rect">
                      <a:avLst/>
                    </a:prstGeom>
                  </pic:spPr>
                </pic:pic>
              </a:graphicData>
            </a:graphic>
            <wp14:sizeRelH relativeFrom="margin">
              <wp14:pctWidth>0</wp14:pctWidth>
            </wp14:sizeRelH>
            <wp14:sizeRelV relativeFrom="margin">
              <wp14:pctHeight>0</wp14:pctHeight>
            </wp14:sizeRelV>
          </wp:anchor>
        </w:drawing>
      </w:r>
      <w:r w:rsidR="007667A6" w:rsidRPr="0014692C">
        <w:t>To copy a file link, select the      icon</w:t>
      </w:r>
      <w:r w:rsidR="00BC5A8B">
        <w:t>.</w:t>
      </w:r>
    </w:p>
    <w:p w14:paraId="5E146E54" w14:textId="1504D491" w:rsidR="00230D73" w:rsidRPr="0014692C" w:rsidRDefault="00230D73" w:rsidP="0014692C">
      <w:r w:rsidRPr="0014692C">
        <w:t>To share a file, select the       icon</w:t>
      </w:r>
      <w:r w:rsidR="00BC5A8B">
        <w:t>.</w:t>
      </w:r>
    </w:p>
    <w:p w14:paraId="5D431709" w14:textId="26AD6DAE" w:rsidR="0043477E" w:rsidRPr="0014692C" w:rsidRDefault="0043477E" w:rsidP="0014692C"/>
    <w:p w14:paraId="06673AA6" w14:textId="77590C9C" w:rsidR="00230D73" w:rsidRPr="0014692C" w:rsidRDefault="00FB3735" w:rsidP="00BC5A8B">
      <w:r w:rsidRPr="0014692C">
        <w:rPr>
          <w:noProof/>
        </w:rPr>
        <w:drawing>
          <wp:anchor distT="0" distB="0" distL="114300" distR="114300" simplePos="0" relativeHeight="251658251" behindDoc="1" locked="0" layoutInCell="1" allowOverlap="1" wp14:anchorId="49A9D01F" wp14:editId="03C3FAFB">
            <wp:simplePos x="0" y="0"/>
            <wp:positionH relativeFrom="column">
              <wp:posOffset>-20320</wp:posOffset>
            </wp:positionH>
            <wp:positionV relativeFrom="paragraph">
              <wp:posOffset>27940</wp:posOffset>
            </wp:positionV>
            <wp:extent cx="1419225" cy="1424940"/>
            <wp:effectExtent l="114300" t="114300" r="104775" b="137160"/>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47">
                      <a:extLst>
                        <a:ext uri="{28A0092B-C50C-407E-A947-70E740481C1C}">
                          <a14:useLocalDpi xmlns:a14="http://schemas.microsoft.com/office/drawing/2010/main" val="0"/>
                        </a:ext>
                      </a:extLst>
                    </a:blip>
                    <a:stretch>
                      <a:fillRect/>
                    </a:stretch>
                  </pic:blipFill>
                  <pic:spPr>
                    <a:xfrm>
                      <a:off x="0" y="0"/>
                      <a:ext cx="1419225" cy="142494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230D73" w:rsidRPr="0014692C">
        <w:t>The ellips</w:t>
      </w:r>
      <w:r w:rsidR="00BC5A8B">
        <w:t>e</w:t>
      </w:r>
      <w:r w:rsidR="00230D73" w:rsidRPr="0014692C">
        <w:t>s icon has more options</w:t>
      </w:r>
      <w:r w:rsidR="00B61F4D" w:rsidRPr="0014692C">
        <w:t xml:space="preserve"> </w:t>
      </w:r>
      <w:r w:rsidR="00BC5A8B">
        <w:t>including the ability to assign the file</w:t>
      </w:r>
      <w:r w:rsidR="00230D73" w:rsidRPr="0014692C">
        <w:t xml:space="preserve"> directly to a gallery, </w:t>
      </w:r>
      <w:r>
        <w:t>rename</w:t>
      </w:r>
      <w:r w:rsidR="00230D73" w:rsidRPr="0014692C">
        <w:t xml:space="preserve"> the file, </w:t>
      </w:r>
      <w:r>
        <w:t>collect</w:t>
      </w:r>
      <w:r w:rsidR="00230D73" w:rsidRPr="0014692C">
        <w:t xml:space="preserve"> an export list</w:t>
      </w:r>
      <w:r w:rsidR="00BC5A8B">
        <w:t xml:space="preserve"> </w:t>
      </w:r>
      <w:r w:rsidR="00230D73" w:rsidRPr="0014692C">
        <w:t xml:space="preserve">for the file or </w:t>
      </w:r>
      <w:r>
        <w:t>delete</w:t>
      </w:r>
      <w:r w:rsidR="00230D73" w:rsidRPr="0014692C">
        <w:t xml:space="preserve"> the file. The shortcut keys are also listed next to each option. </w:t>
      </w:r>
    </w:p>
    <w:p w14:paraId="5D48993D" w14:textId="76493528" w:rsidR="00717A5C" w:rsidRPr="0014692C" w:rsidRDefault="00717A5C" w:rsidP="0014692C"/>
    <w:p w14:paraId="07D11E17" w14:textId="36566A1A" w:rsidR="00717A5C" w:rsidRPr="0014692C" w:rsidRDefault="00717A5C" w:rsidP="0014692C"/>
    <w:p w14:paraId="5BE72F28" w14:textId="474A013C" w:rsidR="00D97E7F" w:rsidRPr="0014692C" w:rsidRDefault="00AB6B8B" w:rsidP="0014692C">
      <w:r w:rsidRPr="0014692C">
        <w:t>Users</w:t>
      </w:r>
      <w:r w:rsidR="00047EB4" w:rsidRPr="0014692C">
        <w:t xml:space="preserve"> who do not have </w:t>
      </w:r>
      <w:r w:rsidR="00FB3735">
        <w:t>Administrator</w:t>
      </w:r>
      <w:r w:rsidR="00047EB4" w:rsidRPr="0014692C">
        <w:t xml:space="preserve"> </w:t>
      </w:r>
      <w:r w:rsidR="00FB3735">
        <w:t>permissions</w:t>
      </w:r>
      <w:r w:rsidR="00047EB4" w:rsidRPr="0014692C">
        <w:t xml:space="preserve"> should share file access with others when uploading their file</w:t>
      </w:r>
      <w:r w:rsidR="00FB3735">
        <w:t>s</w:t>
      </w:r>
      <w:r w:rsidR="00047EB4" w:rsidRPr="0014692C">
        <w:t>.</w:t>
      </w:r>
    </w:p>
    <w:p w14:paraId="3E6F2CD1" w14:textId="77777777" w:rsidR="005C56D1" w:rsidRPr="0014692C" w:rsidRDefault="005C56D1" w:rsidP="0014692C">
      <w:pPr>
        <w:rPr>
          <w:rFonts w:eastAsia="Times New Roman"/>
          <w:spacing w:val="20"/>
          <w:kern w:val="28"/>
          <w:sz w:val="24"/>
        </w:rPr>
      </w:pPr>
      <w:r w:rsidRPr="0014692C">
        <w:br w:type="page"/>
      </w:r>
    </w:p>
    <w:p w14:paraId="525FA61D" w14:textId="15150717" w:rsidR="00D97E7F" w:rsidRPr="0014692C" w:rsidRDefault="006A6B8C" w:rsidP="006A6B8C">
      <w:pPr>
        <w:pStyle w:val="Heading3"/>
      </w:pPr>
      <w:bookmarkStart w:id="8" w:name="_Toc162983206"/>
      <w:r>
        <w:t>G</w:t>
      </w:r>
      <w:r w:rsidR="00D97E7F" w:rsidRPr="0014692C">
        <w:t>alleries</w:t>
      </w:r>
      <w:bookmarkEnd w:id="8"/>
    </w:p>
    <w:p w14:paraId="3A6F00EB" w14:textId="56BE822C" w:rsidR="005C56D1" w:rsidRPr="006A6B8C" w:rsidRDefault="00FB3735" w:rsidP="0014692C">
      <w:pPr>
        <w:rPr>
          <w:color w:val="0070C0"/>
        </w:rPr>
      </w:pPr>
      <w:r w:rsidRPr="00FB3735">
        <w:rPr>
          <w:color w:val="0070C0"/>
          <w:u w:val="single"/>
        </w:rPr>
        <w:t>Note</w:t>
      </w:r>
      <w:r w:rsidR="009D21C0" w:rsidRPr="00FB3735">
        <w:rPr>
          <w:color w:val="0070C0"/>
          <w:u w:val="single"/>
        </w:rPr>
        <w:t>:</w:t>
      </w:r>
      <w:r w:rsidR="009D21C0">
        <w:rPr>
          <w:color w:val="0070C0"/>
        </w:rPr>
        <w:t xml:space="preserve"> </w:t>
      </w:r>
      <w:r w:rsidR="005C56D1" w:rsidRPr="006A6B8C">
        <w:rPr>
          <w:color w:val="0070C0"/>
        </w:rPr>
        <w:t xml:space="preserve">The Galleries </w:t>
      </w:r>
      <w:r w:rsidR="00D51089" w:rsidRPr="006A6B8C">
        <w:rPr>
          <w:color w:val="0070C0"/>
        </w:rPr>
        <w:t xml:space="preserve">module </w:t>
      </w:r>
      <w:r w:rsidR="005C56D1" w:rsidRPr="006A6B8C">
        <w:rPr>
          <w:color w:val="0070C0"/>
        </w:rPr>
        <w:t xml:space="preserve">was the </w:t>
      </w:r>
      <w:r w:rsidR="00726B90" w:rsidRPr="006A6B8C">
        <w:rPr>
          <w:color w:val="0070C0"/>
        </w:rPr>
        <w:t>predecessor</w:t>
      </w:r>
      <w:r w:rsidR="005C56D1" w:rsidRPr="006A6B8C">
        <w:rPr>
          <w:color w:val="0070C0"/>
        </w:rPr>
        <w:t xml:space="preserve"> to the Folders </w:t>
      </w:r>
      <w:r w:rsidR="00D51089" w:rsidRPr="006A6B8C">
        <w:rPr>
          <w:color w:val="0070C0"/>
        </w:rPr>
        <w:t>module</w:t>
      </w:r>
      <w:r w:rsidR="009D21C0">
        <w:rPr>
          <w:color w:val="0070C0"/>
        </w:rPr>
        <w:t xml:space="preserve">. </w:t>
      </w:r>
      <w:r w:rsidR="005C56D1" w:rsidRPr="006A6B8C">
        <w:rPr>
          <w:color w:val="0070C0"/>
        </w:rPr>
        <w:t>Galleries and Folders are very similar with only</w:t>
      </w:r>
      <w:r w:rsidR="00B678D8">
        <w:rPr>
          <w:color w:val="0070C0"/>
        </w:rPr>
        <w:t xml:space="preserve"> one</w:t>
      </w:r>
      <w:r w:rsidR="005C56D1" w:rsidRPr="006A6B8C">
        <w:rPr>
          <w:color w:val="0070C0"/>
        </w:rPr>
        <w:t xml:space="preserve"> difference</w:t>
      </w:r>
      <w:r w:rsidR="00B678D8">
        <w:rPr>
          <w:color w:val="0070C0"/>
        </w:rPr>
        <w:t>.</w:t>
      </w:r>
      <w:r w:rsidR="005C56D1" w:rsidRPr="006A6B8C">
        <w:rPr>
          <w:color w:val="0070C0"/>
        </w:rPr>
        <w:t xml:space="preserve"> </w:t>
      </w:r>
      <w:r w:rsidR="00B678D8">
        <w:rPr>
          <w:color w:val="0070C0"/>
        </w:rPr>
        <w:t xml:space="preserve">Today, users have the </w:t>
      </w:r>
      <w:r w:rsidR="005C56D1" w:rsidRPr="006A6B8C">
        <w:rPr>
          <w:color w:val="0070C0"/>
        </w:rPr>
        <w:t xml:space="preserve">ability to </w:t>
      </w:r>
      <w:r w:rsidR="00726B90" w:rsidRPr="006A6B8C">
        <w:rPr>
          <w:color w:val="0070C0"/>
        </w:rPr>
        <w:t>sync</w:t>
      </w:r>
      <w:r w:rsidR="005C56D1" w:rsidRPr="006A6B8C">
        <w:rPr>
          <w:color w:val="0070C0"/>
        </w:rPr>
        <w:t xml:space="preserve"> items in Galleries with Omnivex Moxie</w:t>
      </w:r>
      <w:r w:rsidR="009D21C0">
        <w:rPr>
          <w:color w:val="0070C0"/>
        </w:rPr>
        <w:t xml:space="preserve">. </w:t>
      </w:r>
      <w:r w:rsidR="005C56D1" w:rsidRPr="006A6B8C">
        <w:rPr>
          <w:color w:val="0070C0"/>
        </w:rPr>
        <w:t>This workflow will be available in Folders in the near future.</w:t>
      </w:r>
    </w:p>
    <w:p w14:paraId="5C281F4A" w14:textId="41D59983" w:rsidR="005C56D1" w:rsidRPr="0014692C" w:rsidRDefault="005C56D1" w:rsidP="0014692C">
      <w:r w:rsidRPr="0014692C">
        <w:t xml:space="preserve"> </w:t>
      </w:r>
    </w:p>
    <w:p w14:paraId="446C3C6B" w14:textId="77777777" w:rsidR="00211B89" w:rsidRDefault="00D97E7F" w:rsidP="0014692C">
      <w:r w:rsidRPr="0014692C">
        <w:t xml:space="preserve">The Galleries page lists the different gallery options in your organization. If you select one of the galleries, it will show you a list of details on the </w:t>
      </w:r>
      <w:r w:rsidR="00146DD3">
        <w:t>right-hand</w:t>
      </w:r>
      <w:r w:rsidRPr="0014692C">
        <w:t xml:space="preserve"> panel. These details include a description of the gallery, </w:t>
      </w:r>
      <w:r w:rsidR="00B678D8">
        <w:t xml:space="preserve">users with </w:t>
      </w:r>
      <w:r w:rsidRPr="0014692C">
        <w:t>who</w:t>
      </w:r>
      <w:r w:rsidR="00B678D8">
        <w:t>m</w:t>
      </w:r>
      <w:r w:rsidRPr="0014692C">
        <w:t xml:space="preserve"> the gallery </w:t>
      </w:r>
      <w:r w:rsidR="00B678D8">
        <w:t>has been</w:t>
      </w:r>
      <w:r w:rsidRPr="0014692C">
        <w:t xml:space="preserve"> shared</w:t>
      </w:r>
      <w:r w:rsidR="00211B89">
        <w:t xml:space="preserve"> and </w:t>
      </w:r>
      <w:r w:rsidRPr="0014692C">
        <w:t>applied metadata</w:t>
      </w:r>
      <w:r w:rsidR="00211B89">
        <w:t xml:space="preserve">. You can also see the </w:t>
      </w:r>
      <w:r w:rsidRPr="0014692C">
        <w:t>applied sharing</w:t>
      </w:r>
      <w:r w:rsidR="00211B89">
        <w:t xml:space="preserve"> access</w:t>
      </w:r>
      <w:r w:rsidRPr="0014692C">
        <w:t xml:space="preserve"> including who </w:t>
      </w:r>
      <w:r w:rsidR="00211B89">
        <w:t>can</w:t>
      </w:r>
      <w:r w:rsidRPr="0014692C">
        <w:t xml:space="preserve"> edit </w:t>
      </w:r>
      <w:r w:rsidR="00211B89">
        <w:t>or</w:t>
      </w:r>
      <w:r w:rsidRPr="0014692C">
        <w:t xml:space="preserve"> use the content. </w:t>
      </w:r>
    </w:p>
    <w:p w14:paraId="25117B6D" w14:textId="77777777" w:rsidR="00211B89" w:rsidRDefault="00211B89" w:rsidP="0014692C"/>
    <w:p w14:paraId="3A749A4D" w14:textId="4AEFC474" w:rsidR="00D97E7F" w:rsidRPr="0014692C" w:rsidRDefault="00D97E7F" w:rsidP="0014692C">
      <w:r w:rsidRPr="0014692C">
        <w:t>To view the selected gallery or</w:t>
      </w:r>
      <w:r w:rsidR="00211B89">
        <w:t xml:space="preserve"> to</w:t>
      </w:r>
      <w:r w:rsidRPr="0014692C">
        <w:t xml:space="preserve"> create a new gallery, select one of the blue buttons in the top </w:t>
      </w:r>
      <w:r w:rsidR="00146DD3">
        <w:t>right-hand</w:t>
      </w:r>
      <w:r w:rsidRPr="0014692C">
        <w:t xml:space="preserve"> corner. </w:t>
      </w:r>
    </w:p>
    <w:p w14:paraId="2D04757E" w14:textId="6B5077C5" w:rsidR="00BC2A89" w:rsidRPr="0014692C" w:rsidRDefault="00D51089" w:rsidP="0014692C">
      <w:r>
        <w:rPr>
          <w:noProof/>
        </w:rPr>
        <mc:AlternateContent>
          <mc:Choice Requires="wpg">
            <w:drawing>
              <wp:anchor distT="0" distB="0" distL="114300" distR="114300" simplePos="0" relativeHeight="251658259" behindDoc="0" locked="0" layoutInCell="1" allowOverlap="1" wp14:anchorId="59EC9355" wp14:editId="44DD3989">
                <wp:simplePos x="0" y="0"/>
                <wp:positionH relativeFrom="column">
                  <wp:posOffset>5080</wp:posOffset>
                </wp:positionH>
                <wp:positionV relativeFrom="paragraph">
                  <wp:posOffset>154305</wp:posOffset>
                </wp:positionV>
                <wp:extent cx="4819650" cy="449580"/>
                <wp:effectExtent l="133350" t="114300" r="133350" b="179070"/>
                <wp:wrapSquare wrapText="bothSides"/>
                <wp:docPr id="83" name="Group 83"/>
                <wp:cNvGraphicFramePr/>
                <a:graphic xmlns:a="http://schemas.openxmlformats.org/drawingml/2006/main">
                  <a:graphicData uri="http://schemas.microsoft.com/office/word/2010/wordprocessingGroup">
                    <wpg:wgp>
                      <wpg:cNvGrpSpPr/>
                      <wpg:grpSpPr>
                        <a:xfrm>
                          <a:off x="0" y="0"/>
                          <a:ext cx="4819650" cy="449580"/>
                          <a:chOff x="0" y="0"/>
                          <a:chExt cx="4819650" cy="449580"/>
                        </a:xfrm>
                      </wpg:grpSpPr>
                      <pic:pic xmlns:pic="http://schemas.openxmlformats.org/drawingml/2006/picture">
                        <pic:nvPicPr>
                          <pic:cNvPr id="24" name="Picture 24"/>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4819650" cy="44958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wps:wsp>
                        <wps:cNvPr id="36" name="Rectangle 36"/>
                        <wps:cNvSpPr>
                          <a:spLocks/>
                        </wps:cNvSpPr>
                        <wps:spPr>
                          <a:xfrm>
                            <a:off x="0" y="12700"/>
                            <a:ext cx="2276475" cy="428625"/>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arto="http://schemas.microsoft.com/office/word/2006/arto">
            <w:pict>
              <v:group w14:anchorId="1BBF87FF" id="Group 83" o:spid="_x0000_s1026" style="position:absolute;margin-left:.4pt;margin-top:12.15pt;width:379.5pt;height:35.4pt;z-index:251657239" coordsize="48196,4495"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">
                <v:shape id="Picture 24" o:spid="_x0000_s1027" type="#_x0000_t75" style="position:absolute;width:48196;height:44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" filled="t" fillcolor="#ededed" stroked="t" strokecolor="white" strokeweight="7pt">
                  <v:stroke endcap="square"/>
                  <v:imagedata r:id="rId49" o:title=""/>
                  <v:shadow on="t" color="black" opacity="26214f" origin="-.5,-.5" offset="0,.5mm"/>
                  <v:path arrowok="t"/>
                </v:shape>
                <v:rect id="Rectangle 36" o:spid="_x0000_s1028" style="position:absolute;top:127;width:22764;height:4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" filled="f" strokecolor="red" strokeweight="2pt">
                  <v:path arrowok="t"/>
                </v:rect>
                <w10:wrap type="square"/>
              </v:group>
            </w:pict>
          </mc:Fallback>
        </mc:AlternateContent>
      </w:r>
    </w:p>
    <w:p w14:paraId="1482BBEF" w14:textId="3C6F70B8" w:rsidR="00BC2A89" w:rsidRPr="0014692C" w:rsidRDefault="00BC2A89" w:rsidP="0014692C"/>
    <w:p w14:paraId="483195C8" w14:textId="0B26CAB0" w:rsidR="00D97E7F" w:rsidRPr="0014692C" w:rsidRDefault="00D97E7F" w:rsidP="0014692C"/>
    <w:p w14:paraId="29705987" w14:textId="05A1D19E" w:rsidR="00BC2A89" w:rsidRDefault="00211B89" w:rsidP="0014692C">
      <w:r>
        <w:rPr>
          <w:noProof/>
        </w:rPr>
        <mc:AlternateContent>
          <mc:Choice Requires="wpg">
            <w:drawing>
              <wp:anchor distT="0" distB="0" distL="114300" distR="114300" simplePos="0" relativeHeight="251658260" behindDoc="0" locked="0" layoutInCell="1" allowOverlap="1" wp14:anchorId="1EE46A47" wp14:editId="75F50AD8">
                <wp:simplePos x="0" y="0"/>
                <wp:positionH relativeFrom="column">
                  <wp:posOffset>4733622</wp:posOffset>
                </wp:positionH>
                <wp:positionV relativeFrom="paragraph">
                  <wp:posOffset>5108</wp:posOffset>
                </wp:positionV>
                <wp:extent cx="1315720" cy="633095"/>
                <wp:effectExtent l="0" t="0" r="0" b="0"/>
                <wp:wrapSquare wrapText="bothSides"/>
                <wp:docPr id="6" name="Group 6"/>
                <wp:cNvGraphicFramePr/>
                <a:graphic xmlns:a="http://schemas.openxmlformats.org/drawingml/2006/main">
                  <a:graphicData uri="http://schemas.microsoft.com/office/word/2010/wordprocessingGroup">
                    <wpg:wgp>
                      <wpg:cNvGrpSpPr/>
                      <wpg:grpSpPr>
                        <a:xfrm>
                          <a:off x="0" y="0"/>
                          <a:ext cx="1315720" cy="633095"/>
                          <a:chOff x="0" y="0"/>
                          <a:chExt cx="1315720" cy="633095"/>
                        </a:xfrm>
                      </wpg:grpSpPr>
                      <pic:pic xmlns:pic="http://schemas.openxmlformats.org/drawingml/2006/picture">
                        <pic:nvPicPr>
                          <pic:cNvPr id="29" name="Picture 29" descr="Graphical user interface, text, application&#10;&#10;Description automatically generated"/>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1315720" cy="633095"/>
                          </a:xfrm>
                          <a:prstGeom prst="rect">
                            <a:avLst/>
                          </a:prstGeom>
                        </pic:spPr>
                      </pic:pic>
                      <wps:wsp>
                        <wps:cNvPr id="16" name="Rectangle 16"/>
                        <wps:cNvSpPr>
                          <a:spLocks/>
                        </wps:cNvSpPr>
                        <wps:spPr>
                          <a:xfrm>
                            <a:off x="416256" y="0"/>
                            <a:ext cx="390525" cy="361950"/>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arto="http://schemas.microsoft.com/office/word/2006/arto">
            <w:pict>
              <v:group w14:anchorId="320F29C4" id="Group 6" o:spid="_x0000_s1026" style="position:absolute;margin-left:372.75pt;margin-top:.4pt;width:103.6pt;height:49.85pt;z-index:251657240" coordsize="13157,6330"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">
                <v:shape id="Picture 29" o:spid="_x0000_s1027" type="#_x0000_t75" alt="Graphical user interface, text, application&#10;&#10;Description automatically generated" style="position:absolute;width:13157;height:63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">
                  <v:imagedata r:id="rId51" o:title="Graphical user interface, text, application&#10;&#10;Description automatically generated"/>
                </v:shape>
                <v:rect id="Rectangle 16" o:spid="_x0000_s1028" style="position:absolute;left:4162;width:3905;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" filled="f" strokecolor="red" strokeweight="2pt">
                  <v:path arrowok="t"/>
                </v:rect>
                <w10:wrap type="square"/>
              </v:group>
            </w:pict>
          </mc:Fallback>
        </mc:AlternateContent>
      </w:r>
      <w:r w:rsidR="00BC2A89" w:rsidRPr="0014692C">
        <w:t>To share an existing gallery with other users, select the “</w:t>
      </w:r>
      <w:r w:rsidRPr="0014692C">
        <w:t>Share Gallery</w:t>
      </w:r>
      <w:r w:rsidR="00BC2A89" w:rsidRPr="0014692C">
        <w:t>” button, or use the shortcut, “Alt+S</w:t>
      </w:r>
      <w:r>
        <w:t>.</w:t>
      </w:r>
      <w:r w:rsidR="00BC2A89" w:rsidRPr="0014692C">
        <w:t>”</w:t>
      </w:r>
    </w:p>
    <w:p w14:paraId="4A7107A1" w14:textId="77777777" w:rsidR="00211B89" w:rsidRPr="0014692C" w:rsidRDefault="00211B89" w:rsidP="0014692C"/>
    <w:p w14:paraId="422B1330" w14:textId="6509B523" w:rsidR="00FA3437" w:rsidRPr="0014692C" w:rsidRDefault="00FA3437" w:rsidP="0014692C">
      <w:r w:rsidRPr="0014692C">
        <w:t xml:space="preserve">Please note that galleries </w:t>
      </w:r>
      <w:r w:rsidRPr="0014692C">
        <w:rPr>
          <w:i/>
          <w:iCs/>
        </w:rPr>
        <w:t xml:space="preserve">must </w:t>
      </w:r>
      <w:r w:rsidRPr="0014692C">
        <w:t xml:space="preserve">be shared with other users </w:t>
      </w:r>
      <w:r w:rsidR="00211B89">
        <w:t>with</w:t>
      </w:r>
      <w:r w:rsidRPr="0014692C">
        <w:t>in the organization. If they are not</w:t>
      </w:r>
      <w:r w:rsidR="00211B89">
        <w:t xml:space="preserve"> </w:t>
      </w:r>
      <w:r w:rsidRPr="0014692C">
        <w:t>shared, other users will not be able to see or</w:t>
      </w:r>
      <w:r w:rsidR="00211B89">
        <w:t xml:space="preserve"> </w:t>
      </w:r>
      <w:r w:rsidRPr="0014692C">
        <w:t>access the</w:t>
      </w:r>
      <w:r w:rsidR="00211B89">
        <w:t>se</w:t>
      </w:r>
      <w:r w:rsidRPr="0014692C">
        <w:t xml:space="preserve"> galleries </w:t>
      </w:r>
      <w:r w:rsidR="00211B89">
        <w:t xml:space="preserve">from </w:t>
      </w:r>
      <w:r w:rsidRPr="0014692C">
        <w:t>their Ink dashboards.</w:t>
      </w:r>
    </w:p>
    <w:p w14:paraId="0F98BF9F" w14:textId="77777777" w:rsidR="00873F5D" w:rsidRPr="0014692C" w:rsidRDefault="00873F5D" w:rsidP="0014692C"/>
    <w:p w14:paraId="736924DE" w14:textId="77777777" w:rsidR="00D508C2" w:rsidRDefault="00D508C2" w:rsidP="0014692C">
      <w:r>
        <w:br w:type="page"/>
      </w:r>
    </w:p>
    <w:p w14:paraId="1435FC3F" w14:textId="6AF9D4DF" w:rsidR="00525368" w:rsidRPr="0014692C" w:rsidRDefault="00D508C2" w:rsidP="0014692C">
      <w:r w:rsidRPr="0014692C">
        <w:rPr>
          <w:noProof/>
        </w:rPr>
        <w:drawing>
          <wp:anchor distT="0" distB="0" distL="114300" distR="114300" simplePos="0" relativeHeight="251658240" behindDoc="0" locked="0" layoutInCell="1" allowOverlap="1" wp14:anchorId="051FFE30" wp14:editId="5C1CA12A">
            <wp:simplePos x="0" y="0"/>
            <wp:positionH relativeFrom="column">
              <wp:posOffset>-33020</wp:posOffset>
            </wp:positionH>
            <wp:positionV relativeFrom="paragraph">
              <wp:posOffset>114300</wp:posOffset>
            </wp:positionV>
            <wp:extent cx="2664460" cy="3095625"/>
            <wp:effectExtent l="133350" t="114300" r="154940" b="142875"/>
            <wp:wrapSquare wrapText="bothSides"/>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52">
                      <a:extLst>
                        <a:ext uri="{28A0092B-C50C-407E-A947-70E740481C1C}">
                          <a14:useLocalDpi xmlns:a14="http://schemas.microsoft.com/office/drawing/2010/main" val="0"/>
                        </a:ext>
                      </a:extLst>
                    </a:blip>
                    <a:stretch>
                      <a:fillRect/>
                    </a:stretch>
                  </pic:blipFill>
                  <pic:spPr>
                    <a:xfrm>
                      <a:off x="0" y="0"/>
                      <a:ext cx="2664460" cy="30956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BC2A89" w:rsidRPr="0014692C">
        <w:t xml:space="preserve">To edit an existing gallery, select the pencil icon next to the </w:t>
      </w:r>
      <w:r w:rsidR="00211B89" w:rsidRPr="0014692C">
        <w:t xml:space="preserve">“Share Gallery” </w:t>
      </w:r>
      <w:r w:rsidR="00BC2A89" w:rsidRPr="0014692C">
        <w:t xml:space="preserve">icon. </w:t>
      </w:r>
      <w:r>
        <w:t>You can give or change</w:t>
      </w:r>
      <w:r w:rsidR="00525368" w:rsidRPr="0014692C">
        <w:t xml:space="preserve"> the name </w:t>
      </w:r>
      <w:r>
        <w:t>and</w:t>
      </w:r>
      <w:r w:rsidR="00525368" w:rsidRPr="0014692C">
        <w:t xml:space="preserve"> description, change content settings, </w:t>
      </w:r>
      <w:r>
        <w:t>assign or</w:t>
      </w:r>
      <w:r w:rsidR="00525368" w:rsidRPr="0014692C">
        <w:t xml:space="preserve"> update metadata on the files</w:t>
      </w:r>
      <w:r>
        <w:t xml:space="preserve"> and/</w:t>
      </w:r>
      <w:r w:rsidR="00525368" w:rsidRPr="0014692C">
        <w:t>or edit the file sharing</w:t>
      </w:r>
      <w:r>
        <w:t xml:space="preserve"> permissions</w:t>
      </w:r>
      <w:r w:rsidR="00525368" w:rsidRPr="0014692C">
        <w:t xml:space="preserve"> for the gallery. </w:t>
      </w:r>
    </w:p>
    <w:p w14:paraId="756FFAF4" w14:textId="63FB6158" w:rsidR="00525368" w:rsidRPr="0014692C" w:rsidRDefault="00525368" w:rsidP="0014692C"/>
    <w:p w14:paraId="3DD24CCD" w14:textId="366428C2" w:rsidR="00525368" w:rsidRPr="0014692C" w:rsidRDefault="00A3199D" w:rsidP="0014692C">
      <w:r w:rsidRPr="0014692C">
        <w:t>To edit the sharing properties, select “Add Share” button</w:t>
      </w:r>
      <w:r w:rsidR="00353CDE" w:rsidRPr="0014692C">
        <w:t>.</w:t>
      </w:r>
      <w:r w:rsidR="00FA3437" w:rsidRPr="0014692C">
        <w:t xml:space="preserve"> This allows you to add/delete users and manage group access.</w:t>
      </w:r>
      <w:r w:rsidR="00353CDE" w:rsidRPr="0014692C">
        <w:t xml:space="preserve"> </w:t>
      </w:r>
    </w:p>
    <w:p w14:paraId="18E226F2" w14:textId="36FCC40B" w:rsidR="00353CDE" w:rsidRPr="0014692C" w:rsidRDefault="00353CDE" w:rsidP="0014692C"/>
    <w:p w14:paraId="19F9A155" w14:textId="3A15BF26" w:rsidR="00353CDE" w:rsidRPr="0014692C" w:rsidRDefault="00353CDE" w:rsidP="0014692C">
      <w:r w:rsidRPr="0014692C">
        <w:t>Select the “Save” button at the bottom when your edit options are finished.</w:t>
      </w:r>
    </w:p>
    <w:p w14:paraId="02DDCB6B" w14:textId="2D13AEB8" w:rsidR="00C23CD6" w:rsidRPr="0014692C" w:rsidRDefault="00C23CD6" w:rsidP="0014692C"/>
    <w:p w14:paraId="7FB02030" w14:textId="78382986" w:rsidR="00A7234F" w:rsidRPr="0014692C" w:rsidRDefault="00C23CD6" w:rsidP="0014692C">
      <w:r w:rsidRPr="0014692C">
        <w:rPr>
          <w:noProof/>
        </w:rPr>
        <w:drawing>
          <wp:anchor distT="0" distB="0" distL="114300" distR="114300" simplePos="0" relativeHeight="251658244" behindDoc="0" locked="0" layoutInCell="1" allowOverlap="1" wp14:anchorId="790F5AB7" wp14:editId="70171DEC">
            <wp:simplePos x="0" y="0"/>
            <wp:positionH relativeFrom="column">
              <wp:posOffset>2449830</wp:posOffset>
            </wp:positionH>
            <wp:positionV relativeFrom="paragraph">
              <wp:posOffset>74930</wp:posOffset>
            </wp:positionV>
            <wp:extent cx="3773805" cy="2943225"/>
            <wp:effectExtent l="133350" t="114300" r="150495" b="161925"/>
            <wp:wrapSquare wrapText="bothSides"/>
            <wp:docPr id="37" name="Picture 37"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Graphical user interface, text, application, chat or text message&#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3773805" cy="29432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14692C">
        <w:t>To add files, double click on the gallery</w:t>
      </w:r>
      <w:r w:rsidR="0024262F" w:rsidRPr="0014692C">
        <w:t xml:space="preserve"> to open the list of files in that gallery. Either drag and drop a file </w:t>
      </w:r>
      <w:r w:rsidR="00367124">
        <w:t>in</w:t>
      </w:r>
      <w:r w:rsidR="0024262F" w:rsidRPr="0014692C">
        <w:t xml:space="preserve">to the space, or select the “Upload Files” blue button in the top </w:t>
      </w:r>
      <w:r w:rsidR="00146DD3">
        <w:t>right-hand</w:t>
      </w:r>
      <w:r w:rsidR="0024262F" w:rsidRPr="0014692C">
        <w:t xml:space="preserve"> corner. </w:t>
      </w:r>
      <w:r w:rsidR="00451282" w:rsidRPr="0014692C">
        <w:t xml:space="preserve">You </w:t>
      </w:r>
      <w:r w:rsidR="002179BF">
        <w:t xml:space="preserve">can </w:t>
      </w:r>
      <w:r w:rsidR="00451282" w:rsidRPr="0014692C">
        <w:t xml:space="preserve"> see </w:t>
      </w:r>
      <w:r w:rsidR="002179BF">
        <w:t xml:space="preserve">the file’s </w:t>
      </w:r>
      <w:r w:rsidR="00451282" w:rsidRPr="0014692C">
        <w:t>details and metadata in the panel on the right</w:t>
      </w:r>
      <w:r w:rsidR="002179BF">
        <w:t xml:space="preserve"> when the file is highlighted</w:t>
      </w:r>
      <w:r w:rsidR="00451282" w:rsidRPr="0014692C">
        <w:t xml:space="preserve">. </w:t>
      </w:r>
      <w:r w:rsidR="00C03537" w:rsidRPr="0014692C">
        <w:tab/>
      </w:r>
      <w:r w:rsidR="00D97E7F" w:rsidRPr="0014692C">
        <w:tab/>
      </w:r>
    </w:p>
    <w:p w14:paraId="5A0FED8B" w14:textId="77777777" w:rsidR="00873F5D" w:rsidRPr="0014692C" w:rsidRDefault="00873F5D" w:rsidP="006A6B8C">
      <w:pPr>
        <w:pStyle w:val="Heading4"/>
      </w:pPr>
    </w:p>
    <w:p w14:paraId="734C09DF" w14:textId="77777777" w:rsidR="005C56D1" w:rsidRPr="0014692C" w:rsidRDefault="005C56D1" w:rsidP="0014692C">
      <w:pPr>
        <w:rPr>
          <w:rFonts w:eastAsia="Times New Roman"/>
          <w:spacing w:val="20"/>
          <w:kern w:val="28"/>
          <w:sz w:val="24"/>
        </w:rPr>
      </w:pPr>
      <w:r w:rsidRPr="0014692C">
        <w:br w:type="page"/>
      </w:r>
    </w:p>
    <w:p w14:paraId="5657A84B" w14:textId="7FBB13CF" w:rsidR="00F511C6" w:rsidRDefault="00F511C6" w:rsidP="006A6B8C">
      <w:pPr>
        <w:pStyle w:val="Heading3"/>
      </w:pPr>
      <w:bookmarkStart w:id="9" w:name="_Toc162983207"/>
      <w:r>
        <w:t>Sheets</w:t>
      </w:r>
      <w:bookmarkEnd w:id="9"/>
    </w:p>
    <w:p w14:paraId="1B7C570E" w14:textId="77777777" w:rsidR="007A408A" w:rsidRDefault="00E1081F" w:rsidP="00F511C6">
      <w:r>
        <w:rPr>
          <w:noProof/>
        </w:rPr>
        <w:drawing>
          <wp:anchor distT="0" distB="0" distL="114300" distR="114300" simplePos="0" relativeHeight="251658282" behindDoc="1" locked="0" layoutInCell="1" allowOverlap="1" wp14:anchorId="19694165" wp14:editId="7ED4F691">
            <wp:simplePos x="0" y="0"/>
            <wp:positionH relativeFrom="column">
              <wp:posOffset>3440430</wp:posOffset>
            </wp:positionH>
            <wp:positionV relativeFrom="paragraph">
              <wp:posOffset>19685</wp:posOffset>
            </wp:positionV>
            <wp:extent cx="3227070" cy="1748155"/>
            <wp:effectExtent l="133350" t="114300" r="125730" b="156845"/>
            <wp:wrapSquare wrapText="bothSides"/>
            <wp:docPr id="50" name="Picture 50" descr="Graphical user interface, application, table, Exc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Graphical user interface, application, table, Excel&#10;&#10;Description automatically generated"/>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227070" cy="174815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t xml:space="preserve">Ink </w:t>
      </w:r>
      <w:r w:rsidR="00337C18">
        <w:t xml:space="preserve">Sheets </w:t>
      </w:r>
      <w:r w:rsidR="00E06E8C">
        <w:t>allow users to</w:t>
      </w:r>
      <w:r w:rsidR="00337C18">
        <w:t xml:space="preserve"> view and manage your </w:t>
      </w:r>
      <w:r w:rsidR="00B70B16">
        <w:t>live</w:t>
      </w:r>
      <w:r w:rsidR="00E06E8C">
        <w:t>,</w:t>
      </w:r>
      <w:r w:rsidR="00B70B16">
        <w:t xml:space="preserve"> </w:t>
      </w:r>
      <w:r w:rsidR="004E277F">
        <w:t>data-bind</w:t>
      </w:r>
      <w:r w:rsidR="00337C18">
        <w:t>able data</w:t>
      </w:r>
      <w:r w:rsidR="009D21C0">
        <w:t xml:space="preserve">. </w:t>
      </w:r>
      <w:r w:rsidR="00924B17">
        <w:t>Depending on user rights, s</w:t>
      </w:r>
      <w:r w:rsidR="00337C18">
        <w:t>heets</w:t>
      </w:r>
      <w:r w:rsidR="00924B17">
        <w:t xml:space="preserve"> and data can be shared </w:t>
      </w:r>
      <w:r w:rsidR="00697E01">
        <w:t>with</w:t>
      </w:r>
      <w:r w:rsidR="00924B17">
        <w:t xml:space="preserve"> </w:t>
      </w:r>
      <w:r w:rsidR="00270293">
        <w:t xml:space="preserve">other </w:t>
      </w:r>
      <w:r w:rsidR="00924B17">
        <w:t xml:space="preserve">users </w:t>
      </w:r>
      <w:r w:rsidR="00293A8C">
        <w:t>who</w:t>
      </w:r>
      <w:r w:rsidR="00697E01">
        <w:t xml:space="preserve"> have</w:t>
      </w:r>
      <w:r w:rsidR="00924B17">
        <w:t xml:space="preserve"> access</w:t>
      </w:r>
      <w:r w:rsidR="00270293">
        <w:t>. Users can v</w:t>
      </w:r>
      <w:r w:rsidR="00924B17">
        <w:t xml:space="preserve">iew </w:t>
      </w:r>
      <w:r w:rsidR="00C66498">
        <w:t>data for</w:t>
      </w:r>
      <w:r w:rsidR="00270293">
        <w:t xml:space="preserve"> </w:t>
      </w:r>
      <w:r w:rsidR="00C66498">
        <w:t>A</w:t>
      </w:r>
      <w:r w:rsidR="00924B17">
        <w:t xml:space="preserve">pps that </w:t>
      </w:r>
      <w:r w:rsidR="00C66498">
        <w:t>have associated Ink Sheets</w:t>
      </w:r>
      <w:r w:rsidR="007A408A">
        <w:t xml:space="preserve">, </w:t>
      </w:r>
      <w:r w:rsidR="00924B17">
        <w:t xml:space="preserve">use data in layouts </w:t>
      </w:r>
      <w:r w:rsidR="007A408A">
        <w:t>or</w:t>
      </w:r>
      <w:r w:rsidR="00924B17">
        <w:t xml:space="preserve"> edit and manage data</w:t>
      </w:r>
      <w:r w:rsidR="009D21C0">
        <w:t xml:space="preserve">. </w:t>
      </w:r>
    </w:p>
    <w:p w14:paraId="6D327F23" w14:textId="77777777" w:rsidR="007A408A" w:rsidRDefault="007A408A" w:rsidP="00F511C6"/>
    <w:p w14:paraId="34F7D194" w14:textId="7B5C6CD1" w:rsidR="00F511C6" w:rsidRDefault="007A408A" w:rsidP="00F511C6">
      <w:r>
        <w:t>Default Ink Sheets are provided with your</w:t>
      </w:r>
      <w:r w:rsidR="00924B17">
        <w:t xml:space="preserve"> Global Ink </w:t>
      </w:r>
      <w:r w:rsidR="00891E31">
        <w:t xml:space="preserve">DataPipe </w:t>
      </w:r>
      <w:r w:rsidR="00924B17">
        <w:t>Server</w:t>
      </w:r>
      <w:r w:rsidR="00ED4BCE">
        <w:t xml:space="preserve"> as part of  your ho</w:t>
      </w:r>
      <w:r w:rsidR="00924B17">
        <w:t>sted service</w:t>
      </w:r>
      <w:r w:rsidR="00ED4BCE">
        <w:t>. A</w:t>
      </w:r>
      <w:r w:rsidR="00924B17">
        <w:t xml:space="preserve">n </w:t>
      </w:r>
      <w:r w:rsidR="00ED4BCE">
        <w:t>on-premise</w:t>
      </w:r>
      <w:r w:rsidR="00FF3DEB">
        <w:t>s</w:t>
      </w:r>
      <w:r w:rsidR="00ED4BCE">
        <w:t xml:space="preserve"> </w:t>
      </w:r>
      <w:r w:rsidR="00924B17">
        <w:t xml:space="preserve">server for local on-network data </w:t>
      </w:r>
      <w:r w:rsidR="006B731D">
        <w:t>offers</w:t>
      </w:r>
      <w:r w:rsidR="00924B17">
        <w:t xml:space="preserve"> enhanced security or resiliency</w:t>
      </w:r>
      <w:r w:rsidR="009D21C0">
        <w:t xml:space="preserve">. </w:t>
      </w:r>
      <w:r w:rsidR="00924B17">
        <w:t>If you have a hybrid Omnivex Ink and Moxie ecosystem</w:t>
      </w:r>
      <w:r w:rsidR="00FB5F7E">
        <w:t>,</w:t>
      </w:r>
      <w:r w:rsidR="00924B17">
        <w:t xml:space="preserve"> then the </w:t>
      </w:r>
      <w:r w:rsidR="00891E31">
        <w:t xml:space="preserve">DataPipe </w:t>
      </w:r>
      <w:r w:rsidR="006B731D">
        <w:t>shares data</w:t>
      </w:r>
      <w:r w:rsidR="00924B17">
        <w:t xml:space="preserve"> between </w:t>
      </w:r>
      <w:r w:rsidR="006B731D">
        <w:t>both</w:t>
      </w:r>
      <w:r w:rsidR="00924B17">
        <w:t xml:space="preserve"> platforms</w:t>
      </w:r>
      <w:r w:rsidR="009D21C0">
        <w:t xml:space="preserve">. </w:t>
      </w:r>
      <w:r w:rsidR="00924B17">
        <w:t>Omnivex Data</w:t>
      </w:r>
      <w:r w:rsidR="006B731D">
        <w:t>L</w:t>
      </w:r>
      <w:r w:rsidR="00924B17">
        <w:t xml:space="preserve">inking products </w:t>
      </w:r>
      <w:r w:rsidR="006B731D">
        <w:t>and scripting engine</w:t>
      </w:r>
      <w:r w:rsidR="00924B17">
        <w:t xml:space="preserve"> </w:t>
      </w:r>
      <w:r w:rsidR="006B731D">
        <w:t>offer</w:t>
      </w:r>
      <w:r w:rsidR="00924B17">
        <w:t xml:space="preserve"> </w:t>
      </w:r>
      <w:r w:rsidR="006B731D">
        <w:t>more advanced ways to</w:t>
      </w:r>
      <w:r w:rsidR="00924B17">
        <w:t xml:space="preserve"> connect to live databases, XML </w:t>
      </w:r>
      <w:r w:rsidR="006B731D">
        <w:t>f</w:t>
      </w:r>
      <w:r w:rsidR="00924B17">
        <w:t>eeds</w:t>
      </w:r>
      <w:r w:rsidR="006B731D">
        <w:t xml:space="preserve">, </w:t>
      </w:r>
      <w:r w:rsidR="00924B17">
        <w:t xml:space="preserve">APIs and SDKs </w:t>
      </w:r>
      <w:r w:rsidR="006B731D">
        <w:t xml:space="preserve">and </w:t>
      </w:r>
      <w:r w:rsidR="00924B17">
        <w:t xml:space="preserve">provide </w:t>
      </w:r>
      <w:r w:rsidR="006B731D">
        <w:t>additional</w:t>
      </w:r>
      <w:r w:rsidR="00924B17">
        <w:t xml:space="preserve"> information visualization and automations for display and experience control.</w:t>
      </w:r>
    </w:p>
    <w:p w14:paraId="3594C8DA" w14:textId="77777777" w:rsidR="002179BF" w:rsidRDefault="002179BF" w:rsidP="00F511C6"/>
    <w:p w14:paraId="42BED88C" w14:textId="4817E5D1" w:rsidR="00012777" w:rsidRDefault="00012777" w:rsidP="00F511C6">
      <w:r>
        <w:t xml:space="preserve">Each </w:t>
      </w:r>
      <w:r w:rsidR="006B731D">
        <w:t xml:space="preserve">Ink </w:t>
      </w:r>
      <w:r>
        <w:t xml:space="preserve">Sheet </w:t>
      </w:r>
      <w:r w:rsidR="006B731D">
        <w:t>uses a table format</w:t>
      </w:r>
      <w:r>
        <w:t xml:space="preserve"> </w:t>
      </w:r>
      <w:r w:rsidR="006B731D">
        <w:t>similar to an</w:t>
      </w:r>
      <w:r>
        <w:t xml:space="preserve"> </w:t>
      </w:r>
      <w:r w:rsidR="00FB5F7E">
        <w:t>Excel</w:t>
      </w:r>
      <w:r>
        <w:t xml:space="preserve"> </w:t>
      </w:r>
      <w:r w:rsidR="006B731D">
        <w:t>w</w:t>
      </w:r>
      <w:r>
        <w:t>orksheet</w:t>
      </w:r>
      <w:r w:rsidR="00B84DF9">
        <w:t xml:space="preserve"> and </w:t>
      </w:r>
      <w:r w:rsidR="006B731D">
        <w:t xml:space="preserve">is </w:t>
      </w:r>
      <w:r w:rsidR="00565FC9">
        <w:t>comprised</w:t>
      </w:r>
      <w:r w:rsidR="00B84DF9">
        <w:t xml:space="preserve"> of 199 columns A-GO, and </w:t>
      </w:r>
      <w:r w:rsidR="00565FC9">
        <w:t>999 rows</w:t>
      </w:r>
      <w:r w:rsidR="009D21C0">
        <w:t xml:space="preserve">. </w:t>
      </w:r>
      <w:r w:rsidR="00565FC9">
        <w:t xml:space="preserve">Sheets may be renamed </w:t>
      </w:r>
      <w:r w:rsidR="006B731D">
        <w:t xml:space="preserve">and can </w:t>
      </w:r>
      <w:r w:rsidR="00565FC9">
        <w:t>include details to help users understand</w:t>
      </w:r>
      <w:r w:rsidR="006B731D">
        <w:t xml:space="preserve">, </w:t>
      </w:r>
      <w:r w:rsidR="00565FC9">
        <w:t xml:space="preserve">access </w:t>
      </w:r>
      <w:r w:rsidR="006B731D">
        <w:t>and</w:t>
      </w:r>
      <w:r w:rsidR="00565FC9">
        <w:t xml:space="preserve"> manage data set locations</w:t>
      </w:r>
      <w:r w:rsidR="009D21C0">
        <w:t xml:space="preserve">. </w:t>
      </w:r>
      <w:r w:rsidR="00FB5F7E">
        <w:t xml:space="preserve">You also have </w:t>
      </w:r>
      <w:r w:rsidR="00436150">
        <w:t>the ability to add Sheets if you need more than the 20</w:t>
      </w:r>
      <w:r w:rsidR="0063611B">
        <w:t xml:space="preserve"> provided with</w:t>
      </w:r>
      <w:r w:rsidR="00436150">
        <w:t xml:space="preserve"> the </w:t>
      </w:r>
      <w:r w:rsidR="00891E31">
        <w:t xml:space="preserve">DataPipe </w:t>
      </w:r>
      <w:r w:rsidR="00436150">
        <w:t>Server</w:t>
      </w:r>
      <w:r w:rsidR="006B731D">
        <w:t>. H</w:t>
      </w:r>
      <w:r w:rsidR="00436150">
        <w:t>owever</w:t>
      </w:r>
      <w:r w:rsidR="006B731D">
        <w:t>,</w:t>
      </w:r>
      <w:r w:rsidR="00436150">
        <w:t xml:space="preserve"> added Sheets will only be available for use with Ink</w:t>
      </w:r>
      <w:r w:rsidR="0063611B">
        <w:t>. These will not be</w:t>
      </w:r>
      <w:r w:rsidR="00436150">
        <w:t xml:space="preserve"> available for use with Moxie in hybrid environments</w:t>
      </w:r>
      <w:r w:rsidR="009D21C0">
        <w:t xml:space="preserve">. </w:t>
      </w:r>
      <w:r w:rsidR="00436150">
        <w:t xml:space="preserve">Future capabilities will support linking </w:t>
      </w:r>
      <w:r w:rsidR="0063611B">
        <w:t>the Moxie hybrid</w:t>
      </w:r>
      <w:r w:rsidR="00436150">
        <w:t xml:space="preserve"> sheets.</w:t>
      </w:r>
    </w:p>
    <w:p w14:paraId="5C4A7566" w14:textId="77777777" w:rsidR="002179BF" w:rsidRDefault="002179BF" w:rsidP="00F511C6"/>
    <w:p w14:paraId="3784E428" w14:textId="5E2EF3BE" w:rsidR="00F511C6" w:rsidRDefault="002179BF" w:rsidP="00F511C6">
      <w:r w:rsidRPr="00E1081F">
        <w:rPr>
          <w:color w:val="0070C0"/>
        </w:rPr>
        <w:t>Note</w:t>
      </w:r>
      <w:r w:rsidR="009D21C0">
        <w:rPr>
          <w:color w:val="0070C0"/>
        </w:rPr>
        <w:t xml:space="preserve">: </w:t>
      </w:r>
      <w:r w:rsidR="00146785">
        <w:rPr>
          <w:color w:val="0070C0"/>
        </w:rPr>
        <w:t xml:space="preserve">Linking to Data systems for </w:t>
      </w:r>
      <w:r w:rsidR="002F30FD">
        <w:rPr>
          <w:color w:val="0070C0"/>
        </w:rPr>
        <w:t>d</w:t>
      </w:r>
      <w:r w:rsidR="00864EC5">
        <w:rPr>
          <w:color w:val="0070C0"/>
        </w:rPr>
        <w:t xml:space="preserve">ata-binding </w:t>
      </w:r>
      <w:r w:rsidR="008350B6" w:rsidRPr="00E1081F">
        <w:rPr>
          <w:color w:val="0070C0"/>
        </w:rPr>
        <w:t>will be covered in more advanced training</w:t>
      </w:r>
      <w:r w:rsidR="00101132">
        <w:rPr>
          <w:color w:val="0070C0"/>
        </w:rPr>
        <w:t xml:space="preserve">. </w:t>
      </w:r>
      <w:r w:rsidR="00146785">
        <w:rPr>
          <w:color w:val="0070C0"/>
        </w:rPr>
        <w:t>In this training we will address the use of data within the DataPipe Sheets</w:t>
      </w:r>
      <w:r w:rsidR="008350B6" w:rsidRPr="00E1081F">
        <w:rPr>
          <w:color w:val="0070C0"/>
        </w:rPr>
        <w:t xml:space="preserve">. </w:t>
      </w:r>
    </w:p>
    <w:p w14:paraId="0DCB1D62" w14:textId="77777777" w:rsidR="00F511C6" w:rsidRDefault="00F511C6" w:rsidP="00F511C6"/>
    <w:p w14:paraId="729FE3E5" w14:textId="77777777" w:rsidR="00F511C6" w:rsidRDefault="00F511C6" w:rsidP="00F511C6"/>
    <w:p w14:paraId="664AB544" w14:textId="77777777" w:rsidR="00F511C6" w:rsidRDefault="00F511C6">
      <w:pPr>
        <w:spacing w:after="200"/>
        <w:rPr>
          <w:b/>
          <w:bCs/>
          <w:noProof/>
          <w:color w:val="0070C0"/>
          <w:sz w:val="32"/>
          <w:szCs w:val="24"/>
        </w:rPr>
      </w:pPr>
      <w:r>
        <w:br w:type="page"/>
      </w:r>
    </w:p>
    <w:p w14:paraId="778C9BF0" w14:textId="77777777" w:rsidR="00AB70A3" w:rsidRDefault="00AB70A3">
      <w:pPr>
        <w:spacing w:after="200"/>
        <w:rPr>
          <w:b/>
          <w:bCs/>
          <w:noProof/>
          <w:color w:val="0070C0"/>
          <w:sz w:val="32"/>
          <w:szCs w:val="24"/>
        </w:rPr>
      </w:pPr>
      <w:r>
        <w:br w:type="page"/>
      </w:r>
    </w:p>
    <w:p w14:paraId="07AA646D" w14:textId="118A091F" w:rsidR="003E02AA" w:rsidRPr="0014692C" w:rsidRDefault="00F75CCE" w:rsidP="006A6B8C">
      <w:pPr>
        <w:pStyle w:val="Heading3"/>
      </w:pPr>
      <w:bookmarkStart w:id="10" w:name="_Toc162983208"/>
      <w:r w:rsidRPr="0014692C">
        <w:drawing>
          <wp:anchor distT="0" distB="0" distL="114300" distR="114300" simplePos="0" relativeHeight="251658284" behindDoc="1" locked="0" layoutInCell="1" allowOverlap="1" wp14:anchorId="2AB0686F" wp14:editId="74FC5B59">
            <wp:simplePos x="0" y="0"/>
            <wp:positionH relativeFrom="column">
              <wp:posOffset>2989580</wp:posOffset>
            </wp:positionH>
            <wp:positionV relativeFrom="paragraph">
              <wp:posOffset>147955</wp:posOffset>
            </wp:positionV>
            <wp:extent cx="3686810" cy="1680210"/>
            <wp:effectExtent l="152400" t="114300" r="123190" b="167640"/>
            <wp:wrapSquare wrapText="bothSides"/>
            <wp:docPr id="10" name="Picture 1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application&#10;&#10;Description automatically generated"/>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686810" cy="168021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6A6B8C">
        <w:t>U</w:t>
      </w:r>
      <w:r w:rsidR="003E02AA" w:rsidRPr="0014692C">
        <w:t>sers</w:t>
      </w:r>
      <w:bookmarkEnd w:id="10"/>
    </w:p>
    <w:p w14:paraId="7A1893F7" w14:textId="6C5A90A7" w:rsidR="00C67A69" w:rsidRDefault="0063611B" w:rsidP="0014692C">
      <w:r>
        <w:t>This section shows a</w:t>
      </w:r>
      <w:r w:rsidR="003E02AA" w:rsidRPr="0014692C">
        <w:t xml:space="preserve"> list of all users in the organization and their access points</w:t>
      </w:r>
      <w:r w:rsidR="009D21C0">
        <w:t xml:space="preserve">. </w:t>
      </w:r>
      <w:r>
        <w:t xml:space="preserve">Authentication is available through </w:t>
      </w:r>
      <w:r w:rsidR="00F75CCE">
        <w:t xml:space="preserve">Microsoft Azure Active Directory, Google and Microsoft </w:t>
      </w:r>
      <w:r>
        <w:t>O365.</w:t>
      </w:r>
      <w:r w:rsidR="009D21C0">
        <w:t xml:space="preserve"> </w:t>
      </w:r>
      <w:r w:rsidR="00F75CCE">
        <w:t xml:space="preserve">Microsoft Azure Active Directory can also be used for users outside your organization </w:t>
      </w:r>
      <w:r>
        <w:t>if</w:t>
      </w:r>
      <w:r w:rsidR="00F75CCE">
        <w:t xml:space="preserve"> external contributors, content developers or support teams</w:t>
      </w:r>
      <w:r>
        <w:t xml:space="preserve"> need to access your environment</w:t>
      </w:r>
      <w:r w:rsidR="009D21C0">
        <w:t xml:space="preserve">. </w:t>
      </w:r>
      <w:r w:rsidR="00F75CCE">
        <w:t xml:space="preserve">Each instance of Ink is setup with exclusive management within your organization, so no one outside the organization can access your instance without your named </w:t>
      </w:r>
      <w:r>
        <w:t>A</w:t>
      </w:r>
      <w:r w:rsidR="00F75CCE">
        <w:t>dministrators</w:t>
      </w:r>
      <w:r>
        <w:t>’</w:t>
      </w:r>
      <w:r w:rsidR="00F75CCE">
        <w:t xml:space="preserve"> permission.</w:t>
      </w:r>
    </w:p>
    <w:p w14:paraId="54C59FDE" w14:textId="77777777" w:rsidR="00F75CCE" w:rsidRDefault="00F75CCE" w:rsidP="0014692C"/>
    <w:p w14:paraId="11FD7297" w14:textId="696C360D" w:rsidR="00F75CCE" w:rsidRDefault="00F75CCE" w:rsidP="0014692C">
      <w:r>
        <w:t>Users are currently managed by User Types, Members: and Managers:</w:t>
      </w:r>
    </w:p>
    <w:p w14:paraId="77627366" w14:textId="77777777" w:rsidR="0063611B" w:rsidRDefault="0063611B" w:rsidP="0014692C"/>
    <w:p w14:paraId="4812C081" w14:textId="0AA3F61E" w:rsidR="00F75CCE" w:rsidRDefault="00F75CCE" w:rsidP="0014692C">
      <w:r w:rsidRPr="00F75CCE">
        <w:rPr>
          <w:rStyle w:val="Heading4Char"/>
        </w:rPr>
        <w:t>Members</w:t>
      </w:r>
      <w:r w:rsidR="009D21C0">
        <w:rPr>
          <w:rStyle w:val="Heading4Char"/>
        </w:rPr>
        <w:t>:</w:t>
      </w:r>
      <w:r w:rsidR="009D21C0" w:rsidRPr="0063611B">
        <w:rPr>
          <w:rStyle w:val="Heading4Char"/>
          <w:b w:val="0"/>
          <w:bCs w:val="0"/>
          <w:u w:val="none"/>
        </w:rPr>
        <w:t xml:space="preserve"> </w:t>
      </w:r>
      <w:r>
        <w:t xml:space="preserve">Are consumers or content contributors only and do not have the ability to </w:t>
      </w:r>
      <w:r w:rsidR="0063611B">
        <w:t xml:space="preserve">create or </w:t>
      </w:r>
      <w:r>
        <w:t xml:space="preserve">manage Apps, </w:t>
      </w:r>
      <w:r w:rsidR="0063611B">
        <w:t>d</w:t>
      </w:r>
      <w:r>
        <w:t xml:space="preserve">isplays </w:t>
      </w:r>
      <w:r w:rsidR="0063611B">
        <w:t>and</w:t>
      </w:r>
      <w:r>
        <w:t xml:space="preserve"> users</w:t>
      </w:r>
      <w:r w:rsidR="009D21C0">
        <w:t xml:space="preserve">. </w:t>
      </w:r>
    </w:p>
    <w:p w14:paraId="214172EF" w14:textId="4E99B929" w:rsidR="00F75CCE" w:rsidRDefault="00F75CCE" w:rsidP="009E36F4">
      <w:pPr>
        <w:pStyle w:val="ListParagraph"/>
        <w:numPr>
          <w:ilvl w:val="0"/>
          <w:numId w:val="8"/>
        </w:numPr>
      </w:pPr>
      <w:r w:rsidRPr="0063611B">
        <w:rPr>
          <w:rStyle w:val="Heading5Char"/>
          <w:i/>
          <w:iCs/>
        </w:rPr>
        <w:t>Consumer</w:t>
      </w:r>
      <w:r w:rsidR="0063611B">
        <w:rPr>
          <w:rStyle w:val="Heading5Char"/>
          <w:i/>
          <w:iCs/>
        </w:rPr>
        <w:t>s</w:t>
      </w:r>
      <w:r w:rsidR="009D21C0" w:rsidRPr="0063611B">
        <w:rPr>
          <w:rStyle w:val="Heading5Char"/>
          <w:i/>
          <w:iCs/>
        </w:rPr>
        <w:t>:</w:t>
      </w:r>
      <w:r w:rsidR="009D21C0">
        <w:rPr>
          <w:rStyle w:val="Heading5Char"/>
        </w:rPr>
        <w:t xml:space="preserve"> </w:t>
      </w:r>
      <w:r>
        <w:t xml:space="preserve">Can </w:t>
      </w:r>
      <w:r w:rsidR="0063611B">
        <w:t>access</w:t>
      </w:r>
      <w:r>
        <w:t xml:space="preserve"> Apps that have been shared with them by name </w:t>
      </w:r>
      <w:r w:rsidR="0063611B">
        <w:t>or through</w:t>
      </w:r>
      <w:r>
        <w:t xml:space="preserve"> the consumer group</w:t>
      </w:r>
      <w:r w:rsidR="009D21C0">
        <w:t xml:space="preserve">. </w:t>
      </w:r>
      <w:r w:rsidR="0063611B">
        <w:t>Consumers</w:t>
      </w:r>
      <w:r>
        <w:t xml:space="preserve"> can run the</w:t>
      </w:r>
      <w:r w:rsidR="0063611B">
        <w:t>se</w:t>
      </w:r>
      <w:r>
        <w:t xml:space="preserve"> apps in their browser.</w:t>
      </w:r>
    </w:p>
    <w:p w14:paraId="429E5804" w14:textId="37FAB7F9" w:rsidR="00F75CCE" w:rsidRDefault="00F75CCE" w:rsidP="009E36F4">
      <w:pPr>
        <w:pStyle w:val="ListParagraph"/>
        <w:numPr>
          <w:ilvl w:val="0"/>
          <w:numId w:val="8"/>
        </w:numPr>
      </w:pPr>
      <w:r w:rsidRPr="0063611B">
        <w:rPr>
          <w:rStyle w:val="Heading5Char"/>
          <w:i/>
          <w:iCs/>
        </w:rPr>
        <w:t>Contributor</w:t>
      </w:r>
      <w:r w:rsidR="0063611B">
        <w:rPr>
          <w:rStyle w:val="Heading5Char"/>
          <w:i/>
          <w:iCs/>
        </w:rPr>
        <w:t>s</w:t>
      </w:r>
      <w:r w:rsidR="009D21C0" w:rsidRPr="0063611B">
        <w:rPr>
          <w:rStyle w:val="Heading5Char"/>
          <w:i/>
          <w:iCs/>
        </w:rPr>
        <w:t>:</w:t>
      </w:r>
      <w:r w:rsidR="009D21C0">
        <w:rPr>
          <w:rStyle w:val="Heading5Char"/>
        </w:rPr>
        <w:t xml:space="preserve"> </w:t>
      </w:r>
      <w:r>
        <w:t xml:space="preserve">Can </w:t>
      </w:r>
      <w:r w:rsidR="0063611B">
        <w:t>view and contribute content to Apps for</w:t>
      </w:r>
      <w:r>
        <w:t xml:space="preserve"> custom galleries and folders</w:t>
      </w:r>
      <w:r w:rsidR="0063611B">
        <w:t>. Contributors can also</w:t>
      </w:r>
      <w:r>
        <w:t xml:space="preserve"> assign metadata.</w:t>
      </w:r>
    </w:p>
    <w:p w14:paraId="6E1C1EEB" w14:textId="2861BB38" w:rsidR="00F75CCE" w:rsidRDefault="00F75CCE" w:rsidP="0014692C">
      <w:r w:rsidRPr="00F75CCE">
        <w:rPr>
          <w:rStyle w:val="Heading4Char"/>
        </w:rPr>
        <w:t>Managers</w:t>
      </w:r>
      <w:r w:rsidR="009D21C0">
        <w:rPr>
          <w:rStyle w:val="Heading4Char"/>
        </w:rPr>
        <w:t>:</w:t>
      </w:r>
      <w:r w:rsidR="009D21C0" w:rsidRPr="0063611B">
        <w:rPr>
          <w:rStyle w:val="Heading4Char"/>
          <w:b w:val="0"/>
          <w:bCs w:val="0"/>
          <w:u w:val="none"/>
        </w:rPr>
        <w:t xml:space="preserve"> </w:t>
      </w:r>
      <w:r w:rsidR="006135E2">
        <w:t>Are designers, directors and administrators who can create and manage</w:t>
      </w:r>
      <w:r>
        <w:t xml:space="preserve"> Apps</w:t>
      </w:r>
      <w:r w:rsidR="006135E2">
        <w:t>,</w:t>
      </w:r>
      <w:r>
        <w:t xml:space="preserve"> content </w:t>
      </w:r>
      <w:r w:rsidR="006135E2">
        <w:t xml:space="preserve">and </w:t>
      </w:r>
      <w:r w:rsidR="00A35547">
        <w:t>user/display permissions</w:t>
      </w:r>
      <w:r>
        <w:t>.</w:t>
      </w:r>
    </w:p>
    <w:p w14:paraId="6F8C6402" w14:textId="0FFB60ED" w:rsidR="00F75CCE" w:rsidRDefault="00F75CCE" w:rsidP="009E36F4">
      <w:pPr>
        <w:pStyle w:val="ListParagraph"/>
        <w:numPr>
          <w:ilvl w:val="0"/>
          <w:numId w:val="9"/>
        </w:numPr>
      </w:pPr>
      <w:r w:rsidRPr="002F30FD">
        <w:rPr>
          <w:rStyle w:val="Heading5Char"/>
          <w:i/>
          <w:iCs/>
        </w:rPr>
        <w:t>Designer</w:t>
      </w:r>
      <w:r w:rsidR="002F30FD">
        <w:rPr>
          <w:rStyle w:val="Heading5Char"/>
          <w:i/>
          <w:iCs/>
        </w:rPr>
        <w:t>s</w:t>
      </w:r>
      <w:r w:rsidR="009D21C0" w:rsidRPr="002F30FD">
        <w:rPr>
          <w:rStyle w:val="Heading5Char"/>
          <w:i/>
          <w:iCs/>
        </w:rPr>
        <w:t>:</w:t>
      </w:r>
      <w:r w:rsidR="009D21C0">
        <w:rPr>
          <w:rStyle w:val="Heading5Char"/>
        </w:rPr>
        <w:t xml:space="preserve"> </w:t>
      </w:r>
      <w:r w:rsidR="00A35547">
        <w:t>Can create</w:t>
      </w:r>
      <w:r>
        <w:t xml:space="preserve"> and </w:t>
      </w:r>
      <w:r w:rsidR="00A35547">
        <w:t>m</w:t>
      </w:r>
      <w:r>
        <w:t xml:space="preserve">anage </w:t>
      </w:r>
      <w:r w:rsidR="00A35547">
        <w:t>A</w:t>
      </w:r>
      <w:r>
        <w:t>pps.</w:t>
      </w:r>
    </w:p>
    <w:p w14:paraId="6B7FDE9B" w14:textId="39C22EA7" w:rsidR="00F75CCE" w:rsidRDefault="00F75CCE" w:rsidP="009E36F4">
      <w:pPr>
        <w:pStyle w:val="ListParagraph"/>
        <w:numPr>
          <w:ilvl w:val="0"/>
          <w:numId w:val="9"/>
        </w:numPr>
      </w:pPr>
      <w:r w:rsidRPr="002F30FD">
        <w:rPr>
          <w:rStyle w:val="Heading5Char"/>
          <w:i/>
          <w:iCs/>
        </w:rPr>
        <w:t>Director</w:t>
      </w:r>
      <w:r w:rsidR="002F30FD">
        <w:rPr>
          <w:rStyle w:val="Heading5Char"/>
          <w:i/>
          <w:iCs/>
        </w:rPr>
        <w:t>s</w:t>
      </w:r>
      <w:r w:rsidRPr="002F30FD">
        <w:rPr>
          <w:rStyle w:val="Heading5Char"/>
          <w:i/>
          <w:iCs/>
        </w:rPr>
        <w:t>:</w:t>
      </w:r>
      <w:r>
        <w:t xml:space="preserve"> Can</w:t>
      </w:r>
      <w:r w:rsidR="003831D6">
        <w:t xml:space="preserve"> create and manage Apps, manage d</w:t>
      </w:r>
      <w:r>
        <w:t xml:space="preserve">isplays and assign </w:t>
      </w:r>
      <w:r w:rsidR="003831D6">
        <w:t>A</w:t>
      </w:r>
      <w:r>
        <w:t>pps to displays.</w:t>
      </w:r>
    </w:p>
    <w:p w14:paraId="4B22201C" w14:textId="30E621E1" w:rsidR="00F75CCE" w:rsidRDefault="00F75CCE" w:rsidP="009E36F4">
      <w:pPr>
        <w:pStyle w:val="ListParagraph"/>
        <w:numPr>
          <w:ilvl w:val="0"/>
          <w:numId w:val="9"/>
        </w:numPr>
      </w:pPr>
      <w:r w:rsidRPr="002F30FD">
        <w:rPr>
          <w:rStyle w:val="Heading5Char"/>
          <w:i/>
          <w:iCs/>
        </w:rPr>
        <w:t>Admin</w:t>
      </w:r>
      <w:r w:rsidR="002F30FD">
        <w:rPr>
          <w:rStyle w:val="Heading5Char"/>
          <w:i/>
          <w:iCs/>
        </w:rPr>
        <w:t>istrators</w:t>
      </w:r>
      <w:r w:rsidRPr="002F30FD">
        <w:rPr>
          <w:rStyle w:val="Heading5Char"/>
          <w:i/>
          <w:iCs/>
        </w:rPr>
        <w:t>:</w:t>
      </w:r>
      <w:r>
        <w:t xml:space="preserve"> </w:t>
      </w:r>
      <w:r w:rsidR="003831D6">
        <w:t>Can create and manage Apps, manage displays and assign Apps to displays and create and manage users</w:t>
      </w:r>
      <w:r>
        <w:t>.</w:t>
      </w:r>
    </w:p>
    <w:p w14:paraId="46F2809D" w14:textId="77777777" w:rsidR="00F75CCE" w:rsidRDefault="00F75CCE" w:rsidP="0014692C"/>
    <w:p w14:paraId="74D50DDE" w14:textId="77777777" w:rsidR="00EB578A" w:rsidRDefault="00EB578A">
      <w:pPr>
        <w:spacing w:after="200"/>
        <w:rPr>
          <w:b/>
          <w:bCs/>
          <w:u w:val="single"/>
        </w:rPr>
      </w:pPr>
      <w:r>
        <w:br w:type="page"/>
      </w:r>
    </w:p>
    <w:p w14:paraId="6C59ADA1" w14:textId="2F353DF6" w:rsidR="00F75CCE" w:rsidRDefault="00C5155F" w:rsidP="00F75CCE">
      <w:pPr>
        <w:pStyle w:val="Heading4"/>
      </w:pPr>
      <w:r>
        <w:rPr>
          <w:noProof/>
        </w:rPr>
        <mc:AlternateContent>
          <mc:Choice Requires="wpg">
            <w:drawing>
              <wp:anchor distT="0" distB="0" distL="114300" distR="114300" simplePos="0" relativeHeight="251658262" behindDoc="0" locked="0" layoutInCell="1" allowOverlap="1" wp14:anchorId="2896C8C1" wp14:editId="2E29889A">
                <wp:simplePos x="0" y="0"/>
                <wp:positionH relativeFrom="margin">
                  <wp:align>right</wp:align>
                </wp:positionH>
                <wp:positionV relativeFrom="paragraph">
                  <wp:posOffset>135255</wp:posOffset>
                </wp:positionV>
                <wp:extent cx="3266440" cy="449580"/>
                <wp:effectExtent l="133350" t="114300" r="124460" b="179070"/>
                <wp:wrapSquare wrapText="bothSides"/>
                <wp:docPr id="58" name="Group 58"/>
                <wp:cNvGraphicFramePr/>
                <a:graphic xmlns:a="http://schemas.openxmlformats.org/drawingml/2006/main">
                  <a:graphicData uri="http://schemas.microsoft.com/office/word/2010/wordprocessingGroup">
                    <wpg:wgp>
                      <wpg:cNvGrpSpPr/>
                      <wpg:grpSpPr>
                        <a:xfrm>
                          <a:off x="0" y="0"/>
                          <a:ext cx="3266440" cy="449580"/>
                          <a:chOff x="0" y="0"/>
                          <a:chExt cx="3266440" cy="449580"/>
                        </a:xfrm>
                      </wpg:grpSpPr>
                      <pic:pic xmlns:pic="http://schemas.openxmlformats.org/drawingml/2006/picture">
                        <pic:nvPicPr>
                          <pic:cNvPr id="26" name="Picture 26"/>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a:xfrm>
                            <a:off x="0" y="0"/>
                            <a:ext cx="3266440" cy="44958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wps:wsp>
                        <wps:cNvPr id="9" name="Rectangle 9"/>
                        <wps:cNvSpPr>
                          <a:spLocks/>
                        </wps:cNvSpPr>
                        <wps:spPr>
                          <a:xfrm>
                            <a:off x="4549" y="8529"/>
                            <a:ext cx="1009650" cy="428625"/>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Rectangle 13"/>
                        <wps:cNvSpPr>
                          <a:spLocks/>
                        </wps:cNvSpPr>
                        <wps:spPr>
                          <a:xfrm>
                            <a:off x="1075898" y="15353"/>
                            <a:ext cx="361950" cy="428625"/>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Rectangle 15"/>
                        <wps:cNvSpPr>
                          <a:spLocks/>
                        </wps:cNvSpPr>
                        <wps:spPr>
                          <a:xfrm>
                            <a:off x="1498979" y="8529"/>
                            <a:ext cx="361950" cy="428625"/>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arto="http://schemas.microsoft.com/office/word/2006/arto">
            <w:pict>
              <v:group w14:anchorId="773F32C1" id="Group 58" o:spid="_x0000_s1026" style="position:absolute;margin-left:206pt;margin-top:10.65pt;width:257.2pt;height:35.4pt;z-index:251657242;mso-position-horizontal:right;mso-position-horizontal-relative:margin" coordsize="32664,4495"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1lbGFpbmEgQmxhY2t3ZWxsAAAFkAMA&#10;AgAAABQAABCqkAQAAgAAABQAABC+kpEAAgAAAAMyMQAAkpIAAgAAAAMyMQAA6hwABwAACAwAAAie&#10;AAAAABzqAAAAC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PD94cGFja2V0IGVuZD0ndyc/Pv/bAEMABwUFBgUEBwYFBggHBwgK&#10;EQsKCQkKFQ8QDBEYFRoZGBUYFxseJyEbHSUdFxgiLiIlKCkrLCsaIC8zLyoyJyorKv/bAEMBBwgI&#10;CgkKFAsLFCocGBwqKioqKioqKioqKioqKioqKioqKioqKioqKioqKioqKioqKioqKioqKioqKioq&#10;KioqKv/AABEIADIBaw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">
                <v:shape id="Picture 26" o:spid="_x0000_s1027" type="#_x0000_t75" style="position:absolute;width:32664;height:44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" filled="t" fillcolor="#ededed" stroked="t" strokecolor="white" strokeweight="7pt">
                  <v:stroke endcap="square"/>
                  <v:imagedata r:id="rId57" o:title=""/>
                  <v:shadow on="t" color="black" opacity="26214f" origin="-.5,-.5" offset="0,.5mm"/>
                  <v:path arrowok="t"/>
                </v:shape>
                <v:rect id="Rectangle 9" o:spid="_x0000_s1028" style="position:absolute;left:45;top:85;width:10096;height:4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" filled="f" strokecolor="red" strokeweight="2pt">
                  <v:path arrowok="t"/>
                </v:rect>
                <v:rect id="Rectangle 13" o:spid="_x0000_s1029" style="position:absolute;left:10758;top:153;width:3620;height:4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" filled="f" strokecolor="red" strokeweight="2pt">
                  <v:path arrowok="t"/>
                </v:rect>
                <v:rect id="Rectangle 15" o:spid="_x0000_s1030" style="position:absolute;left:14989;top:85;width:3620;height:4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" filled="f" strokecolor="red" strokeweight="2pt">
                  <v:path arrowok="t"/>
                </v:rect>
                <w10:wrap type="square" anchorx="margin"/>
              </v:group>
            </w:pict>
          </mc:Fallback>
        </mc:AlternateContent>
      </w:r>
      <w:r w:rsidR="00F75CCE">
        <w:t>Managing and Creating Users:</w:t>
      </w:r>
    </w:p>
    <w:p w14:paraId="2B428C03" w14:textId="77777777" w:rsidR="001E0AEB" w:rsidRDefault="00B92B03" w:rsidP="0014692C">
      <w:r>
        <w:t>Administrators have the ability to create and manage users. To</w:t>
      </w:r>
      <w:r w:rsidR="003E02AA" w:rsidRPr="0014692C">
        <w:t xml:space="preserve"> </w:t>
      </w:r>
      <w:r w:rsidR="000C1877" w:rsidRPr="0014692C">
        <w:t>identify</w:t>
      </w:r>
      <w:r w:rsidR="003E02AA" w:rsidRPr="0014692C">
        <w:t xml:space="preserve"> or change user access, click on </w:t>
      </w:r>
      <w:r w:rsidR="009C74A7">
        <w:t>the</w:t>
      </w:r>
      <w:r w:rsidR="003E02AA" w:rsidRPr="0014692C">
        <w:t xml:space="preserve"> </w:t>
      </w:r>
      <w:r w:rsidR="000C1877" w:rsidRPr="0014692C">
        <w:t>person’s</w:t>
      </w:r>
      <w:r w:rsidR="003E02AA" w:rsidRPr="0014692C">
        <w:t xml:space="preserve"> name</w:t>
      </w:r>
      <w:r w:rsidR="00893AF4">
        <w:t xml:space="preserve">. You will see a </w:t>
      </w:r>
      <w:r w:rsidR="003E02AA" w:rsidRPr="0014692C">
        <w:t xml:space="preserve">list of details on the </w:t>
      </w:r>
      <w:r w:rsidR="00146DD3">
        <w:t>right-hand</w:t>
      </w:r>
      <w:r w:rsidR="003E02AA" w:rsidRPr="0014692C">
        <w:t xml:space="preserve"> panel</w:t>
      </w:r>
      <w:r w:rsidR="00893AF4">
        <w:t xml:space="preserve"> including the</w:t>
      </w:r>
      <w:r w:rsidR="003E02AA" w:rsidRPr="0014692C">
        <w:t xml:space="preserve"> person</w:t>
      </w:r>
      <w:r w:rsidR="000C1877" w:rsidRPr="0014692C">
        <w:t>’</w:t>
      </w:r>
      <w:r w:rsidR="003E02AA" w:rsidRPr="0014692C">
        <w:t>s display</w:t>
      </w:r>
      <w:r w:rsidR="00893AF4">
        <w:t>ed</w:t>
      </w:r>
      <w:r w:rsidR="003E02AA" w:rsidRPr="0014692C">
        <w:t xml:space="preserve"> name, </w:t>
      </w:r>
      <w:r w:rsidR="00555E23">
        <w:t>d</w:t>
      </w:r>
      <w:r w:rsidR="001E0AEB">
        <w:t>ate account was established</w:t>
      </w:r>
      <w:r w:rsidR="003E02AA" w:rsidRPr="0014692C">
        <w:t>, email address and user</w:t>
      </w:r>
      <w:r w:rsidR="001E0AEB">
        <w:t>/group</w:t>
      </w:r>
      <w:r w:rsidR="003E02AA" w:rsidRPr="0014692C">
        <w:t xml:space="preserve"> type. </w:t>
      </w:r>
    </w:p>
    <w:p w14:paraId="7495A7E1" w14:textId="77777777" w:rsidR="001E0AEB" w:rsidRDefault="001E0AEB" w:rsidP="0014692C"/>
    <w:p w14:paraId="022210A1" w14:textId="70681753" w:rsidR="00F75CCE" w:rsidRDefault="003E02AA" w:rsidP="0014692C">
      <w:r w:rsidRPr="0014692C">
        <w:t>To edit</w:t>
      </w:r>
      <w:r w:rsidR="001E0AEB">
        <w:t xml:space="preserve"> a user’s account</w:t>
      </w:r>
      <w:r w:rsidRPr="0014692C">
        <w:t xml:space="preserve">, select the pencil icon in the </w:t>
      </w:r>
      <w:r w:rsidR="00146DD3">
        <w:t>right-hand</w:t>
      </w:r>
      <w:r w:rsidRPr="0014692C">
        <w:t xml:space="preserve"> corner</w:t>
      </w:r>
      <w:r w:rsidR="000C1877" w:rsidRPr="0014692C">
        <w:t xml:space="preserve"> </w:t>
      </w:r>
      <w:r w:rsidRPr="0014692C">
        <w:t>next to the “Add User” blue button. To delete, select the ellips</w:t>
      </w:r>
      <w:r w:rsidR="001E0AEB">
        <w:t>e</w:t>
      </w:r>
      <w:r w:rsidRPr="0014692C">
        <w:t xml:space="preserve">s </w:t>
      </w:r>
      <w:r w:rsidR="001E0AEB">
        <w:t>icon</w:t>
      </w:r>
      <w:r w:rsidRPr="0014692C">
        <w:t xml:space="preserve"> and choose “</w:t>
      </w:r>
      <w:r w:rsidR="000C1877" w:rsidRPr="0014692C">
        <w:t>D</w:t>
      </w:r>
      <w:r w:rsidRPr="0014692C">
        <w:t>elete</w:t>
      </w:r>
      <w:r w:rsidR="00E457EA">
        <w:t>.”</w:t>
      </w:r>
      <w:r w:rsidRPr="0014692C">
        <w:t xml:space="preserve"> </w:t>
      </w:r>
    </w:p>
    <w:p w14:paraId="306D782D" w14:textId="7FA90763" w:rsidR="00F75CCE" w:rsidRDefault="002F30FD" w:rsidP="0014692C">
      <w:r w:rsidRPr="0014692C">
        <w:rPr>
          <w:noProof/>
        </w:rPr>
        <w:drawing>
          <wp:anchor distT="0" distB="0" distL="114300" distR="114300" simplePos="0" relativeHeight="251658283" behindDoc="1" locked="0" layoutInCell="1" allowOverlap="1" wp14:anchorId="675184E8" wp14:editId="532652C6">
            <wp:simplePos x="0" y="0"/>
            <wp:positionH relativeFrom="column">
              <wp:posOffset>4893945</wp:posOffset>
            </wp:positionH>
            <wp:positionV relativeFrom="paragraph">
              <wp:posOffset>258445</wp:posOffset>
            </wp:positionV>
            <wp:extent cx="1306830" cy="2362200"/>
            <wp:effectExtent l="114300" t="114300" r="140970" b="152400"/>
            <wp:wrapSquare wrapText="bothSides"/>
            <wp:docPr id="51" name="Picture 51"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 application, Teams&#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306830" cy="23622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14:paraId="4B76DB7A" w14:textId="59D29B9F" w:rsidR="009D24FA" w:rsidRPr="0014692C" w:rsidRDefault="003E02AA" w:rsidP="0014692C">
      <w:r w:rsidRPr="0014692C">
        <w:t>To add a new user, choose the blue “Add User” button.</w:t>
      </w:r>
    </w:p>
    <w:p w14:paraId="22410CD4" w14:textId="00F36BDE" w:rsidR="00F75CCE" w:rsidRDefault="00F75CCE" w:rsidP="0014692C">
      <w:r>
        <w:t>Enter the user</w:t>
      </w:r>
      <w:r w:rsidR="004B46AE">
        <w:t>’</w:t>
      </w:r>
      <w:r>
        <w:t>s email</w:t>
      </w:r>
      <w:r w:rsidR="004B46AE">
        <w:t>,</w:t>
      </w:r>
      <w:r>
        <w:t xml:space="preserve"> and select the appropriate authentication type</w:t>
      </w:r>
      <w:r w:rsidR="009D21C0">
        <w:t xml:space="preserve">. </w:t>
      </w:r>
      <w:r>
        <w:t xml:space="preserve">Then you can </w:t>
      </w:r>
      <w:r w:rsidR="004B46AE">
        <w:t>assign</w:t>
      </w:r>
      <w:r>
        <w:t xml:space="preserve"> </w:t>
      </w:r>
      <w:r w:rsidR="004B46AE">
        <w:t xml:space="preserve">the </w:t>
      </w:r>
      <w:r>
        <w:t>user</w:t>
      </w:r>
      <w:r w:rsidR="004B46AE">
        <w:t>’</w:t>
      </w:r>
      <w:r>
        <w:t>s level</w:t>
      </w:r>
      <w:r w:rsidR="004B46AE">
        <w:t xml:space="preserve"> and </w:t>
      </w:r>
      <w:r>
        <w:t>activate</w:t>
      </w:r>
      <w:r w:rsidR="004B46AE">
        <w:t>/</w:t>
      </w:r>
      <w:r>
        <w:t>deactivate their account.</w:t>
      </w:r>
    </w:p>
    <w:p w14:paraId="57284D75" w14:textId="3C780195" w:rsidR="00F75CCE" w:rsidRDefault="00F75CCE" w:rsidP="0014692C"/>
    <w:p w14:paraId="32E8E728" w14:textId="61431270" w:rsidR="00F75CCE" w:rsidRPr="00F75CCE" w:rsidRDefault="003831D6" w:rsidP="0014692C">
      <w:pPr>
        <w:rPr>
          <w:color w:val="0070C0"/>
        </w:rPr>
      </w:pPr>
      <w:r w:rsidRPr="003831D6">
        <w:rPr>
          <w:color w:val="0070C0"/>
          <w:u w:val="single"/>
        </w:rPr>
        <w:t>Note</w:t>
      </w:r>
      <w:r w:rsidR="009D21C0">
        <w:rPr>
          <w:color w:val="0070C0"/>
        </w:rPr>
        <w:t xml:space="preserve">: </w:t>
      </w:r>
      <w:r w:rsidR="00F75CCE" w:rsidRPr="00F75CCE">
        <w:rPr>
          <w:color w:val="0070C0"/>
        </w:rPr>
        <w:t xml:space="preserve">With your Omnivex Ink instance, you are provided a </w:t>
      </w:r>
      <w:r w:rsidR="00841727">
        <w:rPr>
          <w:color w:val="0070C0"/>
        </w:rPr>
        <w:t>specific</w:t>
      </w:r>
      <w:r w:rsidR="00F75CCE" w:rsidRPr="00F75CCE">
        <w:rPr>
          <w:color w:val="0070C0"/>
        </w:rPr>
        <w:t xml:space="preserve"> number of Members or Managers</w:t>
      </w:r>
      <w:r w:rsidR="00841727">
        <w:rPr>
          <w:color w:val="0070C0"/>
        </w:rPr>
        <w:t xml:space="preserve"> accounts</w:t>
      </w:r>
      <w:r w:rsidR="009D21C0">
        <w:rPr>
          <w:color w:val="0070C0"/>
        </w:rPr>
        <w:t xml:space="preserve">. </w:t>
      </w:r>
      <w:r w:rsidR="00F75CCE" w:rsidRPr="00F75CCE">
        <w:rPr>
          <w:color w:val="0070C0"/>
        </w:rPr>
        <w:t xml:space="preserve">Instead of deleting </w:t>
      </w:r>
      <w:r w:rsidR="00625C3B">
        <w:rPr>
          <w:color w:val="0070C0"/>
        </w:rPr>
        <w:t xml:space="preserve">a </w:t>
      </w:r>
      <w:r w:rsidR="00F75CCE" w:rsidRPr="00F75CCE">
        <w:rPr>
          <w:color w:val="0070C0"/>
        </w:rPr>
        <w:t>user</w:t>
      </w:r>
      <w:r w:rsidR="00841727">
        <w:rPr>
          <w:color w:val="0070C0"/>
        </w:rPr>
        <w:t xml:space="preserve"> who</w:t>
      </w:r>
      <w:r w:rsidR="00F75CCE" w:rsidRPr="00F75CCE">
        <w:rPr>
          <w:color w:val="0070C0"/>
        </w:rPr>
        <w:t xml:space="preserve"> may need </w:t>
      </w:r>
      <w:r w:rsidR="00841727">
        <w:rPr>
          <w:color w:val="0070C0"/>
        </w:rPr>
        <w:t>access</w:t>
      </w:r>
      <w:r w:rsidR="00F75CCE" w:rsidRPr="00F75CCE">
        <w:rPr>
          <w:color w:val="0070C0"/>
        </w:rPr>
        <w:t xml:space="preserve"> </w:t>
      </w:r>
      <w:r w:rsidR="00841727">
        <w:rPr>
          <w:color w:val="0070C0"/>
        </w:rPr>
        <w:t>at a later date</w:t>
      </w:r>
      <w:r w:rsidR="00F75CCE" w:rsidRPr="00F75CCE">
        <w:rPr>
          <w:color w:val="0070C0"/>
        </w:rPr>
        <w:t xml:space="preserve">, you can simply </w:t>
      </w:r>
      <w:r w:rsidR="008321BA">
        <w:rPr>
          <w:color w:val="0070C0"/>
        </w:rPr>
        <w:t>label</w:t>
      </w:r>
      <w:r w:rsidR="00F75CCE" w:rsidRPr="00F75CCE">
        <w:rPr>
          <w:color w:val="0070C0"/>
        </w:rPr>
        <w:t xml:space="preserve"> </w:t>
      </w:r>
      <w:r w:rsidR="00841727">
        <w:rPr>
          <w:color w:val="0070C0"/>
        </w:rPr>
        <w:t>the user</w:t>
      </w:r>
      <w:r w:rsidR="00F75CCE" w:rsidRPr="00F75CCE">
        <w:rPr>
          <w:color w:val="0070C0"/>
        </w:rPr>
        <w:t xml:space="preserve"> </w:t>
      </w:r>
      <w:r w:rsidR="008321BA">
        <w:rPr>
          <w:color w:val="0070C0"/>
        </w:rPr>
        <w:t>as “</w:t>
      </w:r>
      <w:r w:rsidR="00F75CCE" w:rsidRPr="00F75CCE">
        <w:rPr>
          <w:color w:val="0070C0"/>
        </w:rPr>
        <w:t>Inactive</w:t>
      </w:r>
      <w:r w:rsidR="008321BA">
        <w:rPr>
          <w:color w:val="0070C0"/>
        </w:rPr>
        <w:t>”</w:t>
      </w:r>
      <w:r w:rsidR="00F75CCE" w:rsidRPr="00F75CCE">
        <w:rPr>
          <w:color w:val="0070C0"/>
        </w:rPr>
        <w:t xml:space="preserve"> and reactivate </w:t>
      </w:r>
      <w:r w:rsidR="00E13390">
        <w:rPr>
          <w:color w:val="0070C0"/>
        </w:rPr>
        <w:t>the user</w:t>
      </w:r>
      <w:r w:rsidR="00F75CCE" w:rsidRPr="00F75CCE">
        <w:rPr>
          <w:color w:val="0070C0"/>
        </w:rPr>
        <w:t xml:space="preserve"> later</w:t>
      </w:r>
      <w:r w:rsidR="009D21C0">
        <w:rPr>
          <w:color w:val="0070C0"/>
        </w:rPr>
        <w:t xml:space="preserve">. </w:t>
      </w:r>
      <w:r w:rsidR="00F75CCE" w:rsidRPr="00F75CCE">
        <w:rPr>
          <w:color w:val="0070C0"/>
        </w:rPr>
        <w:t>This is valuable for external support teams that may need to jump in for assistance.</w:t>
      </w:r>
    </w:p>
    <w:p w14:paraId="6D296657" w14:textId="78340D3F" w:rsidR="00BC2A89" w:rsidRPr="0014692C" w:rsidRDefault="00BC2A89" w:rsidP="0014692C"/>
    <w:p w14:paraId="36B738B7" w14:textId="1C2A64B7" w:rsidR="00873F5D" w:rsidRPr="0014692C" w:rsidRDefault="00873F5D" w:rsidP="00693129">
      <w:pPr>
        <w:pStyle w:val="NoSpacing"/>
        <w:rPr>
          <w:rFonts w:ascii="Segoe UI" w:hAnsi="Segoe UI" w:cs="Segoe UI"/>
        </w:rPr>
      </w:pPr>
    </w:p>
    <w:p w14:paraId="530FB4D2" w14:textId="5615D3EC" w:rsidR="00693129" w:rsidRPr="0014692C" w:rsidRDefault="00693129" w:rsidP="00693129">
      <w:pPr>
        <w:pStyle w:val="NoSpacing"/>
        <w:rPr>
          <w:rFonts w:ascii="Segoe UI" w:hAnsi="Segoe UI" w:cs="Segoe UI"/>
        </w:rPr>
      </w:pPr>
    </w:p>
    <w:p w14:paraId="24298F7B" w14:textId="3F81F0D3" w:rsidR="00693129" w:rsidRPr="0014692C" w:rsidRDefault="00693129" w:rsidP="00693129">
      <w:pPr>
        <w:pStyle w:val="NoSpacing"/>
        <w:rPr>
          <w:rFonts w:ascii="Segoe UI" w:hAnsi="Segoe UI" w:cs="Segoe UI"/>
        </w:rPr>
      </w:pPr>
    </w:p>
    <w:p w14:paraId="5B855654" w14:textId="254DBCF8" w:rsidR="00693129" w:rsidRPr="0014692C" w:rsidRDefault="00693129" w:rsidP="00693129">
      <w:pPr>
        <w:pStyle w:val="NoSpacing"/>
        <w:rPr>
          <w:rFonts w:ascii="Segoe UI" w:hAnsi="Segoe UI" w:cs="Segoe UI"/>
        </w:rPr>
      </w:pPr>
    </w:p>
    <w:p w14:paraId="32573183" w14:textId="4FFCF2BA" w:rsidR="00693129" w:rsidRPr="0014692C" w:rsidRDefault="00693129" w:rsidP="00693129">
      <w:pPr>
        <w:pStyle w:val="NoSpacing"/>
        <w:rPr>
          <w:rFonts w:ascii="Segoe UI" w:hAnsi="Segoe UI" w:cs="Segoe UI"/>
        </w:rPr>
      </w:pPr>
    </w:p>
    <w:p w14:paraId="35F899AB" w14:textId="1D2C15A2" w:rsidR="00693129" w:rsidRPr="0014692C" w:rsidRDefault="00693129" w:rsidP="00693129">
      <w:pPr>
        <w:pStyle w:val="NoSpacing"/>
        <w:rPr>
          <w:rFonts w:ascii="Segoe UI" w:hAnsi="Segoe UI" w:cs="Segoe UI"/>
        </w:rPr>
      </w:pPr>
    </w:p>
    <w:p w14:paraId="3F469988" w14:textId="127CBA4B" w:rsidR="00693129" w:rsidRPr="0014692C" w:rsidRDefault="00693129" w:rsidP="00693129">
      <w:pPr>
        <w:pStyle w:val="NoSpacing"/>
        <w:rPr>
          <w:rFonts w:ascii="Segoe UI" w:hAnsi="Segoe UI" w:cs="Segoe UI"/>
        </w:rPr>
      </w:pPr>
    </w:p>
    <w:p w14:paraId="56039873" w14:textId="62FC5F5F" w:rsidR="00693129" w:rsidRPr="0014692C" w:rsidRDefault="00693129" w:rsidP="00693129">
      <w:pPr>
        <w:pStyle w:val="NoSpacing"/>
        <w:rPr>
          <w:rFonts w:ascii="Segoe UI" w:hAnsi="Segoe UI" w:cs="Segoe UI"/>
        </w:rPr>
      </w:pPr>
    </w:p>
    <w:p w14:paraId="06E3B96D" w14:textId="694D2C03" w:rsidR="00693129" w:rsidRPr="0014692C" w:rsidRDefault="00693129" w:rsidP="00693129">
      <w:pPr>
        <w:pStyle w:val="NoSpacing"/>
        <w:rPr>
          <w:rFonts w:ascii="Segoe UI" w:hAnsi="Segoe UI" w:cs="Segoe UI"/>
        </w:rPr>
      </w:pPr>
    </w:p>
    <w:p w14:paraId="509E6FBE" w14:textId="6931A124" w:rsidR="00693129" w:rsidRPr="0014692C" w:rsidRDefault="00693129" w:rsidP="00693129">
      <w:pPr>
        <w:pStyle w:val="NoSpacing"/>
        <w:rPr>
          <w:rFonts w:ascii="Segoe UI" w:hAnsi="Segoe UI" w:cs="Segoe UI"/>
        </w:rPr>
      </w:pPr>
    </w:p>
    <w:p w14:paraId="2FFFC91B" w14:textId="77777777" w:rsidR="00693129" w:rsidRPr="0014692C" w:rsidRDefault="00693129" w:rsidP="00693129">
      <w:pPr>
        <w:pStyle w:val="NoSpacing"/>
        <w:rPr>
          <w:rFonts w:ascii="Segoe UI" w:hAnsi="Segoe UI" w:cs="Segoe UI"/>
        </w:rPr>
      </w:pPr>
    </w:p>
    <w:p w14:paraId="6DA2365B" w14:textId="77777777" w:rsidR="005C56D1" w:rsidRPr="0014692C" w:rsidRDefault="005C56D1" w:rsidP="0014692C">
      <w:pPr>
        <w:rPr>
          <w:rFonts w:eastAsia="Times New Roman"/>
          <w:spacing w:val="20"/>
          <w:kern w:val="28"/>
          <w:sz w:val="24"/>
        </w:rPr>
      </w:pPr>
      <w:r w:rsidRPr="0014692C">
        <w:br w:type="page"/>
      </w:r>
    </w:p>
    <w:p w14:paraId="0E1A020C" w14:textId="77777777" w:rsidR="00AB70A3" w:rsidRDefault="00AB70A3">
      <w:pPr>
        <w:spacing w:after="200"/>
        <w:rPr>
          <w:highlight w:val="yellow"/>
        </w:rPr>
      </w:pPr>
      <w:r>
        <w:rPr>
          <w:highlight w:val="yellow"/>
        </w:rPr>
        <w:br w:type="page"/>
      </w:r>
    </w:p>
    <w:p w14:paraId="6E5750DF" w14:textId="6847306F" w:rsidR="006B07F6" w:rsidRPr="003133F9" w:rsidRDefault="009A56E5" w:rsidP="0014692C">
      <w:pPr>
        <w:rPr>
          <w:highlight w:val="yellow"/>
        </w:rPr>
      </w:pPr>
      <w:r w:rsidRPr="003133F9">
        <w:rPr>
          <w:noProof/>
          <w:highlight w:val="yellow"/>
        </w:rPr>
        <w:drawing>
          <wp:anchor distT="0" distB="0" distL="114300" distR="114300" simplePos="0" relativeHeight="251658355" behindDoc="1" locked="0" layoutInCell="1" allowOverlap="1" wp14:anchorId="7AE3ED62" wp14:editId="7B9CAC5B">
            <wp:simplePos x="0" y="0"/>
            <wp:positionH relativeFrom="column">
              <wp:posOffset>2679065</wp:posOffset>
            </wp:positionH>
            <wp:positionV relativeFrom="paragraph">
              <wp:posOffset>272415</wp:posOffset>
            </wp:positionV>
            <wp:extent cx="3627120" cy="1228090"/>
            <wp:effectExtent l="0" t="0" r="0" b="0"/>
            <wp:wrapTight wrapText="bothSides">
              <wp:wrapPolygon edited="0">
                <wp:start x="0" y="0"/>
                <wp:lineTo x="0" y="21109"/>
                <wp:lineTo x="21441" y="21109"/>
                <wp:lineTo x="21441" y="0"/>
                <wp:lineTo x="0" y="0"/>
              </wp:wrapPolygon>
            </wp:wrapTight>
            <wp:docPr id="110356847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568475" name="Picture 1" descr="A screenshot of a computer&#10;&#10;Description automatically generated"/>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627120" cy="1228090"/>
                    </a:xfrm>
                    <a:prstGeom prst="rect">
                      <a:avLst/>
                    </a:prstGeom>
                  </pic:spPr>
                </pic:pic>
              </a:graphicData>
            </a:graphic>
            <wp14:sizeRelH relativeFrom="margin">
              <wp14:pctWidth>0</wp14:pctWidth>
            </wp14:sizeRelH>
            <wp14:sizeRelV relativeFrom="margin">
              <wp14:pctHeight>0</wp14:pctHeight>
            </wp14:sizeRelV>
          </wp:anchor>
        </w:drawing>
      </w:r>
      <w:r w:rsidR="001972E2" w:rsidRPr="003133F9">
        <w:rPr>
          <w:highlight w:val="yellow"/>
        </w:rPr>
        <w:t>New Section:</w:t>
      </w:r>
    </w:p>
    <w:p w14:paraId="4580C98C" w14:textId="5426F302" w:rsidR="001972E2" w:rsidRPr="003133F9" w:rsidRDefault="001972E2" w:rsidP="001972E2">
      <w:pPr>
        <w:pStyle w:val="Heading3"/>
        <w:rPr>
          <w:highlight w:val="yellow"/>
        </w:rPr>
      </w:pPr>
      <w:bookmarkStart w:id="11" w:name="_Toc162983209"/>
      <w:r w:rsidRPr="003133F9">
        <w:rPr>
          <w:highlight w:val="yellow"/>
        </w:rPr>
        <w:t>Logs</w:t>
      </w:r>
      <w:bookmarkEnd w:id="11"/>
    </w:p>
    <w:p w14:paraId="47F2B7C5" w14:textId="0757C304" w:rsidR="001972E2" w:rsidRPr="0014692C" w:rsidRDefault="001972E2" w:rsidP="001972E2">
      <w:r w:rsidRPr="003133F9">
        <w:rPr>
          <w:highlight w:val="yellow"/>
        </w:rPr>
        <w:t>This section …..</w:t>
      </w:r>
    </w:p>
    <w:p w14:paraId="44A0E4E0" w14:textId="77777777" w:rsidR="0062436E" w:rsidRDefault="0062436E">
      <w:pPr>
        <w:spacing w:after="200"/>
        <w:rPr>
          <w:b/>
          <w:bCs/>
          <w:sz w:val="52"/>
          <w:szCs w:val="44"/>
        </w:rPr>
      </w:pPr>
      <w:r>
        <w:br w:type="page"/>
      </w:r>
    </w:p>
    <w:p w14:paraId="0241CE73" w14:textId="344056CE" w:rsidR="003133F9" w:rsidRDefault="003133F9" w:rsidP="003133F9">
      <w:pPr>
        <w:pStyle w:val="Heading1"/>
      </w:pPr>
      <w:bookmarkStart w:id="12" w:name="_Toc162983210"/>
      <w:r>
        <w:t>Planning Applications for Signage</w:t>
      </w:r>
      <w:bookmarkEnd w:id="12"/>
    </w:p>
    <w:p w14:paraId="3199C840" w14:textId="77777777" w:rsidR="003133F9" w:rsidRDefault="003133F9" w:rsidP="003133F9"/>
    <w:p w14:paraId="183ADE48" w14:textId="569836B2" w:rsidR="003133F9" w:rsidRPr="003133F9" w:rsidRDefault="003133F9" w:rsidP="003133F9">
      <w:r w:rsidRPr="003133F9">
        <w:t xml:space="preserve">A good plan and preparation are key for new projects. </w:t>
      </w:r>
      <w:r w:rsidR="0A614ED1">
        <w:t>It is</w:t>
      </w:r>
      <w:r w:rsidRPr="003133F9">
        <w:t xml:space="preserve"> important to understand the type of signage we need to build, the outcomes we want to achieve through the signage</w:t>
      </w:r>
      <w:r w:rsidR="27C5678F">
        <w:t>,</w:t>
      </w:r>
      <w:r w:rsidRPr="003133F9">
        <w:t xml:space="preserve"> and establish the business requirements required for the scope of work. Proper planning can also help keep content and workflows organized within your environment. Maintaining the CMS will help ensure organization as new Apps and content are added during future deployments.</w:t>
      </w:r>
    </w:p>
    <w:p w14:paraId="256E2309" w14:textId="77777777" w:rsidR="003133F9" w:rsidRDefault="003133F9" w:rsidP="003133F9"/>
    <w:p w14:paraId="0A86AA8B" w14:textId="2132BB4E" w:rsidR="003133F9" w:rsidRDefault="003133F9" w:rsidP="003133F9">
      <w:pPr>
        <w:pStyle w:val="Heading2"/>
      </w:pPr>
      <w:bookmarkStart w:id="13" w:name="_Toc162983211"/>
      <w:r>
        <w:t>Planning your Content</w:t>
      </w:r>
      <w:bookmarkEnd w:id="13"/>
    </w:p>
    <w:p w14:paraId="75FB0360" w14:textId="77777777" w:rsidR="003133F9" w:rsidRDefault="003133F9" w:rsidP="003133F9"/>
    <w:p w14:paraId="456CDE9B" w14:textId="02FCC65C" w:rsidR="003133F9" w:rsidRDefault="003133F9" w:rsidP="003133F9">
      <w:pPr>
        <w:pStyle w:val="Heading3"/>
      </w:pPr>
      <w:bookmarkStart w:id="14" w:name="_Toc162983212"/>
      <w:r>
        <w:t>Consideration for Device Playback:</w:t>
      </w:r>
      <w:bookmarkEnd w:id="14"/>
    </w:p>
    <w:p w14:paraId="0C8FBEE0" w14:textId="1F590CF6" w:rsidR="003133F9" w:rsidRDefault="003133F9" w:rsidP="003133F9">
      <w:r>
        <w:t>Because Ink leverages HTML5 for playback of signage content, the considerations for the device that will be playing the content needs to be considered.  Just like any website, optimization of the content and complexity of the web page can greatly impact the performance of the playback on the end users device.  When media is not optimized for web, for example if a photo is being used and it is much larger of a resolution and file size than what is needed on the page, when the end user opens the webpage this will slow down how long the page loads.  This also applies to how complex the page is with the number of zones and resources that are used in the layout.  For end users with powerful CPUs and Graphics processors and fast internet connections, this issue is less impacted, but users on devices with older CPUs, shared graphics and lite memory this can lead to very frustrating experiences.</w:t>
      </w:r>
    </w:p>
    <w:p w14:paraId="280CB85B" w14:textId="77777777" w:rsidR="003133F9" w:rsidRDefault="003133F9" w:rsidP="003133F9"/>
    <w:p w14:paraId="51D983C2" w14:textId="53B98278" w:rsidR="00CC6458" w:rsidRDefault="003133F9" w:rsidP="003133F9">
      <w:r>
        <w:t xml:space="preserve">This example applies to Digital Signage using HTML5 devices as well.  Content media formatting and layout design will impact different HTML5 media players differently.  Big considerations </w:t>
      </w:r>
      <w:r w:rsidR="00CC6458">
        <w:t>are especially made with System on a Chip (SoC) players where the CPU and GPUs are very lite and memory is very limited.  Despite SoC players being included on 4K or various over HD display panels, for HTML5 rendering, these devices are limited to HD playback so any 4K content is having to be scaled down which requires significant processing even if the file size of the media is small.  Rendering the scaling of files and videos pushes the processing and can significantly impact the speed an asset is loaded, the transition between content and especially impact other content intended on the screen at the same time. Images which are original megapixel files that are over 4k can especially cause player lockups, white and black screens. Even other lighter external players which may have 4K capability advertised, attention to the HTML5 rendering capabilities needs to be investigated. 4K playback may be limited to files that are uploaded directly to a</w:t>
      </w:r>
      <w:r w:rsidR="53C08690">
        <w:t>n</w:t>
      </w:r>
      <w:r w:rsidR="00CC6458">
        <w:t xml:space="preserve"> onboard storage device, not played back within the HTML5 engine on the player. For example</w:t>
      </w:r>
      <w:r w:rsidR="0D124475">
        <w:t>,</w:t>
      </w:r>
      <w:r w:rsidR="00CC6458">
        <w:t xml:space="preserve"> while Brightsign HD and XD players are advertised with 4K capabilities, the browsers are only 1920x1080 HD. It is not until you get the XT and XC that the browsers support 4K.</w:t>
      </w:r>
    </w:p>
    <w:p w14:paraId="2FE25BA7" w14:textId="47C17AEA" w:rsidR="29B88A04" w:rsidRDefault="29B88A04" w:rsidP="29B88A04"/>
    <w:p w14:paraId="53BE7E02" w14:textId="54CAF7AC" w:rsidR="00CC6458" w:rsidRDefault="00CC6458" w:rsidP="003133F9">
      <w:r>
        <w:t xml:space="preserve">Another consideration for players is how many videos can be decoded simultaneously. This not only includes concurrent video playback, how many videos may be playing at once, but also sequential video playback as if you have a video following another video on a playlist, the processors capability to preloading and buffering the next video so there is a seamless transition is considered.  If a player only has the capability of rendering one video at a time, the transition to the next video will be a little rougher as the processor has to start rending the new video only after the prior one is complete. </w:t>
      </w:r>
    </w:p>
    <w:p w14:paraId="6F28B446" w14:textId="7406FBE7" w:rsidR="00CC6458" w:rsidRDefault="00CC6458" w:rsidP="003133F9">
      <w:r>
        <w:t>Considering these implications, your content planning should always be considered either in conjunction with, or prior to</w:t>
      </w:r>
      <w:r w:rsidR="27977380">
        <w:t>,</w:t>
      </w:r>
      <w:r>
        <w:t xml:space="preserve"> what playback devices you select. For content requiring more complexity or media capabilities, external or going to a more powerful PC based Linux or Windows player with better GPU capabilities should be considered. Advanced graphics, media and resolution capabilities are available on the Omnivex Moxie platform where content is not limited to browsers and native GPU rendering capabilities can be fully leveraged.</w:t>
      </w:r>
    </w:p>
    <w:p w14:paraId="185E97D9" w14:textId="77777777" w:rsidR="00CC6458" w:rsidRDefault="00CC6458" w:rsidP="003133F9"/>
    <w:p w14:paraId="5930C3EC" w14:textId="77777777" w:rsidR="00AB70A3" w:rsidRDefault="00AB70A3">
      <w:pPr>
        <w:spacing w:after="200"/>
        <w:rPr>
          <w:b/>
          <w:bCs/>
          <w:u w:val="single"/>
        </w:rPr>
      </w:pPr>
      <w:r>
        <w:br w:type="page"/>
      </w:r>
    </w:p>
    <w:p w14:paraId="55F98A76" w14:textId="16CD332B" w:rsidR="00CC6458" w:rsidRDefault="00CC6458" w:rsidP="001C5011">
      <w:pPr>
        <w:pStyle w:val="Heading4"/>
      </w:pPr>
      <w:r>
        <w:t>Here is a list of device capabilities:</w:t>
      </w:r>
    </w:p>
    <w:p w14:paraId="23304C6A" w14:textId="32FBB786" w:rsidR="001C5011" w:rsidRPr="001C5011" w:rsidRDefault="001C5011" w:rsidP="001C5011">
      <w:pPr>
        <w:rPr>
          <w:b/>
          <w:bCs/>
          <w:sz w:val="24"/>
          <w:szCs w:val="20"/>
          <w:u w:val="single"/>
        </w:rPr>
      </w:pPr>
      <w:r w:rsidRPr="001C5011">
        <w:rPr>
          <w:sz w:val="24"/>
          <w:szCs w:val="20"/>
        </w:rPr>
        <w:tab/>
      </w:r>
      <w:r w:rsidRPr="001C5011">
        <w:rPr>
          <w:sz w:val="24"/>
          <w:szCs w:val="20"/>
        </w:rPr>
        <w:tab/>
      </w:r>
      <w:r w:rsidRPr="001C5011">
        <w:rPr>
          <w:sz w:val="24"/>
          <w:szCs w:val="20"/>
        </w:rPr>
        <w:tab/>
      </w:r>
      <w:r w:rsidRPr="001C5011">
        <w:rPr>
          <w:b/>
          <w:bCs/>
          <w:sz w:val="24"/>
          <w:szCs w:val="20"/>
          <w:u w:val="single"/>
        </w:rPr>
        <w:t>Basic Player</w:t>
      </w:r>
      <w:r w:rsidRPr="001C5011">
        <w:rPr>
          <w:b/>
          <w:bCs/>
          <w:sz w:val="24"/>
          <w:szCs w:val="20"/>
          <w:u w:val="single"/>
        </w:rPr>
        <w:tab/>
      </w:r>
      <w:r w:rsidRPr="001C5011">
        <w:rPr>
          <w:b/>
          <w:bCs/>
          <w:sz w:val="24"/>
          <w:szCs w:val="20"/>
          <w:u w:val="single"/>
        </w:rPr>
        <w:tab/>
        <w:t xml:space="preserve">General </w:t>
      </w:r>
      <w:r>
        <w:rPr>
          <w:b/>
          <w:bCs/>
          <w:sz w:val="24"/>
          <w:szCs w:val="20"/>
          <w:u w:val="single"/>
        </w:rPr>
        <w:t xml:space="preserve">HD </w:t>
      </w:r>
      <w:r w:rsidRPr="001C5011">
        <w:rPr>
          <w:b/>
          <w:bCs/>
          <w:sz w:val="24"/>
          <w:szCs w:val="20"/>
          <w:u w:val="single"/>
        </w:rPr>
        <w:t>Player</w:t>
      </w:r>
      <w:r w:rsidRPr="001C5011">
        <w:rPr>
          <w:b/>
          <w:bCs/>
          <w:sz w:val="24"/>
          <w:szCs w:val="20"/>
          <w:u w:val="single"/>
        </w:rPr>
        <w:tab/>
        <w:t>4K Player</w:t>
      </w:r>
      <w:r w:rsidRPr="001C5011">
        <w:rPr>
          <w:b/>
          <w:bCs/>
          <w:sz w:val="24"/>
          <w:szCs w:val="20"/>
          <w:u w:val="single"/>
        </w:rPr>
        <w:tab/>
      </w:r>
      <w:r w:rsidRPr="001C5011">
        <w:rPr>
          <w:b/>
          <w:bCs/>
          <w:sz w:val="24"/>
          <w:szCs w:val="20"/>
          <w:u w:val="single"/>
        </w:rPr>
        <w:tab/>
        <w:t>&gt;4K Player</w:t>
      </w:r>
    </w:p>
    <w:p w14:paraId="0EF048C4" w14:textId="77777777" w:rsidR="001C5011" w:rsidRPr="001C5011" w:rsidRDefault="001C5011" w:rsidP="001C5011">
      <w:pPr>
        <w:pStyle w:val="Heading4"/>
        <w:rPr>
          <w:sz w:val="24"/>
          <w:szCs w:val="20"/>
        </w:rPr>
      </w:pPr>
      <w:r w:rsidRPr="001C5011">
        <w:rPr>
          <w:sz w:val="24"/>
          <w:szCs w:val="20"/>
        </w:rPr>
        <w:t>EXTERNAL PLAYERS</w:t>
      </w:r>
    </w:p>
    <w:p w14:paraId="33243AE8" w14:textId="08356786" w:rsidR="001C5011" w:rsidRPr="001C5011" w:rsidRDefault="001C5011" w:rsidP="001C5011">
      <w:pPr>
        <w:rPr>
          <w:sz w:val="24"/>
          <w:szCs w:val="20"/>
        </w:rPr>
      </w:pPr>
      <w:r w:rsidRPr="001C5011">
        <w:rPr>
          <w:b/>
          <w:sz w:val="24"/>
          <w:szCs w:val="20"/>
        </w:rPr>
        <w:t>BrightSign:</w:t>
      </w:r>
      <w:r w:rsidRPr="001C5011">
        <w:rPr>
          <w:sz w:val="24"/>
          <w:szCs w:val="20"/>
        </w:rPr>
        <w:tab/>
      </w:r>
      <w:r w:rsidRPr="001C5011">
        <w:rPr>
          <w:sz w:val="24"/>
          <w:szCs w:val="20"/>
        </w:rPr>
        <w:tab/>
        <w:t>HD4, LS5</w:t>
      </w:r>
      <w:r w:rsidRPr="001C5011">
        <w:rPr>
          <w:sz w:val="24"/>
          <w:szCs w:val="20"/>
        </w:rPr>
        <w:tab/>
      </w:r>
      <w:r w:rsidRPr="001C5011">
        <w:rPr>
          <w:sz w:val="24"/>
          <w:szCs w:val="20"/>
        </w:rPr>
        <w:tab/>
        <w:t>XD4/HD5/XD5</w:t>
      </w:r>
      <w:r w:rsidRPr="001C5011">
        <w:rPr>
          <w:sz w:val="24"/>
          <w:szCs w:val="20"/>
        </w:rPr>
        <w:tab/>
        <w:t>XT4/XT5</w:t>
      </w:r>
      <w:r w:rsidRPr="001C5011">
        <w:rPr>
          <w:sz w:val="24"/>
          <w:szCs w:val="20"/>
        </w:rPr>
        <w:tab/>
      </w:r>
      <w:r w:rsidRPr="001C5011">
        <w:rPr>
          <w:sz w:val="24"/>
          <w:szCs w:val="20"/>
        </w:rPr>
        <w:tab/>
        <w:t>XC5</w:t>
      </w:r>
    </w:p>
    <w:p w14:paraId="0FF49680" w14:textId="16E91CF0" w:rsidR="001C5011" w:rsidRPr="001C5011" w:rsidRDefault="001C5011" w:rsidP="001C5011">
      <w:pPr>
        <w:rPr>
          <w:sz w:val="24"/>
          <w:szCs w:val="20"/>
        </w:rPr>
      </w:pPr>
      <w:r w:rsidRPr="001C5011">
        <w:rPr>
          <w:b/>
          <w:bCs/>
          <w:sz w:val="24"/>
          <w:szCs w:val="20"/>
        </w:rPr>
        <w:t>Windows:</w:t>
      </w:r>
      <w:r w:rsidRPr="001C5011">
        <w:rPr>
          <w:sz w:val="24"/>
          <w:szCs w:val="20"/>
        </w:rPr>
        <w:tab/>
      </w:r>
      <w:r w:rsidRPr="001C5011">
        <w:rPr>
          <w:sz w:val="24"/>
          <w:szCs w:val="20"/>
        </w:rPr>
        <w:tab/>
        <w:t>10/11</w:t>
      </w:r>
      <w:r w:rsidRPr="001C5011">
        <w:rPr>
          <w:sz w:val="24"/>
          <w:szCs w:val="20"/>
        </w:rPr>
        <w:tab/>
      </w:r>
      <w:r w:rsidRPr="001C5011">
        <w:rPr>
          <w:sz w:val="24"/>
          <w:szCs w:val="20"/>
        </w:rPr>
        <w:tab/>
      </w:r>
      <w:r w:rsidRPr="001C5011">
        <w:rPr>
          <w:sz w:val="24"/>
          <w:szCs w:val="20"/>
        </w:rPr>
        <w:tab/>
        <w:t>10/11</w:t>
      </w:r>
      <w:r w:rsidRPr="001C5011">
        <w:rPr>
          <w:sz w:val="24"/>
          <w:szCs w:val="20"/>
        </w:rPr>
        <w:tab/>
      </w:r>
      <w:r w:rsidRPr="001C5011">
        <w:rPr>
          <w:sz w:val="24"/>
          <w:szCs w:val="20"/>
        </w:rPr>
        <w:tab/>
      </w:r>
      <w:r w:rsidRPr="001C5011">
        <w:rPr>
          <w:sz w:val="24"/>
          <w:szCs w:val="20"/>
        </w:rPr>
        <w:tab/>
        <w:t>10/11</w:t>
      </w:r>
      <w:r w:rsidRPr="001C5011">
        <w:rPr>
          <w:sz w:val="24"/>
          <w:szCs w:val="20"/>
        </w:rPr>
        <w:tab/>
      </w:r>
      <w:r w:rsidRPr="001C5011">
        <w:rPr>
          <w:sz w:val="24"/>
          <w:szCs w:val="20"/>
        </w:rPr>
        <w:tab/>
      </w:r>
      <w:r w:rsidRPr="001C5011">
        <w:rPr>
          <w:sz w:val="24"/>
          <w:szCs w:val="20"/>
        </w:rPr>
        <w:tab/>
        <w:t>10/11</w:t>
      </w:r>
      <w:r w:rsidRPr="001C5011">
        <w:rPr>
          <w:sz w:val="18"/>
          <w:szCs w:val="14"/>
        </w:rPr>
        <w:t>w/ GPU</w:t>
      </w:r>
    </w:p>
    <w:p w14:paraId="353E532A" w14:textId="77777777" w:rsidR="001C5011" w:rsidRPr="001C5011" w:rsidRDefault="001C5011" w:rsidP="001C5011">
      <w:pPr>
        <w:rPr>
          <w:sz w:val="24"/>
          <w:szCs w:val="20"/>
        </w:rPr>
      </w:pPr>
      <w:r w:rsidRPr="001C5011">
        <w:rPr>
          <w:b/>
          <w:sz w:val="24"/>
          <w:szCs w:val="20"/>
        </w:rPr>
        <w:t>Linux:</w:t>
      </w:r>
      <w:r w:rsidRPr="001C5011">
        <w:rPr>
          <w:sz w:val="24"/>
          <w:szCs w:val="20"/>
        </w:rPr>
        <w:tab/>
        <w:t>(Ubuntu)</w:t>
      </w:r>
      <w:r w:rsidRPr="001C5011">
        <w:rPr>
          <w:sz w:val="24"/>
          <w:szCs w:val="20"/>
        </w:rPr>
        <w:tab/>
        <w:t>20.04</w:t>
      </w:r>
      <w:r w:rsidRPr="001C5011">
        <w:rPr>
          <w:sz w:val="24"/>
          <w:szCs w:val="20"/>
        </w:rPr>
        <w:tab/>
      </w:r>
      <w:r w:rsidRPr="001C5011">
        <w:rPr>
          <w:sz w:val="24"/>
          <w:szCs w:val="20"/>
        </w:rPr>
        <w:tab/>
      </w:r>
      <w:r w:rsidRPr="001C5011">
        <w:rPr>
          <w:sz w:val="24"/>
          <w:szCs w:val="20"/>
        </w:rPr>
        <w:tab/>
        <w:t>20.04/22.04</w:t>
      </w:r>
      <w:r w:rsidRPr="001C5011">
        <w:rPr>
          <w:sz w:val="24"/>
          <w:szCs w:val="20"/>
        </w:rPr>
        <w:tab/>
      </w:r>
      <w:r w:rsidRPr="001C5011">
        <w:rPr>
          <w:sz w:val="24"/>
          <w:szCs w:val="20"/>
        </w:rPr>
        <w:tab/>
        <w:t>20.04/22.04</w:t>
      </w:r>
      <w:r w:rsidRPr="001C5011">
        <w:rPr>
          <w:sz w:val="24"/>
          <w:szCs w:val="20"/>
        </w:rPr>
        <w:tab/>
      </w:r>
      <w:r w:rsidRPr="001C5011">
        <w:rPr>
          <w:sz w:val="24"/>
          <w:szCs w:val="20"/>
        </w:rPr>
        <w:tab/>
        <w:t>N/A</w:t>
      </w:r>
      <w:r w:rsidRPr="001C5011">
        <w:rPr>
          <w:sz w:val="24"/>
          <w:szCs w:val="20"/>
        </w:rPr>
        <w:tab/>
      </w:r>
    </w:p>
    <w:p w14:paraId="3309419C" w14:textId="77777777" w:rsidR="001C5011" w:rsidRDefault="001C5011" w:rsidP="001C5011">
      <w:pPr>
        <w:rPr>
          <w:sz w:val="24"/>
          <w:szCs w:val="20"/>
        </w:rPr>
      </w:pPr>
    </w:p>
    <w:p w14:paraId="0526BEDD" w14:textId="77777777" w:rsidR="001C5011" w:rsidRPr="001C5011" w:rsidRDefault="001C5011" w:rsidP="001C5011">
      <w:pPr>
        <w:pStyle w:val="Heading4"/>
        <w:rPr>
          <w:sz w:val="24"/>
          <w:szCs w:val="20"/>
        </w:rPr>
      </w:pPr>
      <w:r w:rsidRPr="001C5011">
        <w:rPr>
          <w:sz w:val="24"/>
          <w:szCs w:val="20"/>
        </w:rPr>
        <w:t>SYSTEM ON A CHIP (SoC) DISPLAYS</w:t>
      </w:r>
    </w:p>
    <w:p w14:paraId="3A74D8D0" w14:textId="77777777" w:rsidR="001C5011" w:rsidRPr="001C5011" w:rsidRDefault="001C5011" w:rsidP="001C5011">
      <w:pPr>
        <w:rPr>
          <w:sz w:val="24"/>
          <w:szCs w:val="20"/>
        </w:rPr>
      </w:pPr>
      <w:r w:rsidRPr="001C5011">
        <w:rPr>
          <w:b/>
          <w:sz w:val="24"/>
          <w:szCs w:val="20"/>
        </w:rPr>
        <w:t>LG WebOS:</w:t>
      </w:r>
      <w:r w:rsidRPr="001C5011">
        <w:rPr>
          <w:sz w:val="24"/>
          <w:szCs w:val="20"/>
        </w:rPr>
        <w:tab/>
      </w:r>
      <w:r w:rsidRPr="001C5011">
        <w:rPr>
          <w:sz w:val="24"/>
          <w:szCs w:val="20"/>
        </w:rPr>
        <w:tab/>
        <w:t>4.0</w:t>
      </w:r>
      <w:r w:rsidRPr="001C5011">
        <w:rPr>
          <w:sz w:val="24"/>
          <w:szCs w:val="20"/>
        </w:rPr>
        <w:tab/>
      </w:r>
      <w:r w:rsidRPr="001C5011">
        <w:rPr>
          <w:sz w:val="24"/>
          <w:szCs w:val="20"/>
        </w:rPr>
        <w:tab/>
      </w:r>
      <w:r w:rsidRPr="001C5011">
        <w:rPr>
          <w:sz w:val="24"/>
          <w:szCs w:val="20"/>
        </w:rPr>
        <w:tab/>
        <w:t>4.0/6.0</w:t>
      </w:r>
      <w:r w:rsidRPr="001C5011">
        <w:rPr>
          <w:sz w:val="24"/>
          <w:szCs w:val="20"/>
        </w:rPr>
        <w:tab/>
      </w:r>
      <w:r w:rsidRPr="001C5011">
        <w:rPr>
          <w:sz w:val="24"/>
          <w:szCs w:val="20"/>
        </w:rPr>
        <w:tab/>
      </w:r>
      <w:r w:rsidRPr="001C5011">
        <w:rPr>
          <w:sz w:val="24"/>
          <w:szCs w:val="20"/>
        </w:rPr>
        <w:tab/>
        <w:t>N/A</w:t>
      </w:r>
      <w:r w:rsidRPr="001C5011">
        <w:rPr>
          <w:sz w:val="24"/>
          <w:szCs w:val="20"/>
        </w:rPr>
        <w:tab/>
      </w:r>
      <w:r w:rsidRPr="001C5011">
        <w:rPr>
          <w:sz w:val="24"/>
          <w:szCs w:val="20"/>
        </w:rPr>
        <w:tab/>
      </w:r>
      <w:r w:rsidRPr="001C5011">
        <w:rPr>
          <w:sz w:val="24"/>
          <w:szCs w:val="20"/>
        </w:rPr>
        <w:tab/>
        <w:t>N/A</w:t>
      </w:r>
      <w:r w:rsidRPr="001C5011">
        <w:rPr>
          <w:sz w:val="24"/>
          <w:szCs w:val="20"/>
        </w:rPr>
        <w:tab/>
      </w:r>
    </w:p>
    <w:p w14:paraId="2FAE63B4" w14:textId="77777777" w:rsidR="001C5011" w:rsidRPr="001C5011" w:rsidRDefault="001C5011" w:rsidP="001C5011">
      <w:pPr>
        <w:rPr>
          <w:sz w:val="24"/>
          <w:szCs w:val="20"/>
        </w:rPr>
      </w:pPr>
      <w:r w:rsidRPr="001C5011">
        <w:rPr>
          <w:b/>
          <w:sz w:val="24"/>
          <w:szCs w:val="20"/>
        </w:rPr>
        <w:t>Samsung Tizen:</w:t>
      </w:r>
      <w:r w:rsidRPr="001C5011">
        <w:rPr>
          <w:sz w:val="24"/>
          <w:szCs w:val="20"/>
        </w:rPr>
        <w:tab/>
        <w:t>4.0</w:t>
      </w:r>
      <w:r w:rsidRPr="001C5011">
        <w:rPr>
          <w:sz w:val="24"/>
          <w:szCs w:val="20"/>
        </w:rPr>
        <w:tab/>
      </w:r>
      <w:r w:rsidRPr="001C5011">
        <w:rPr>
          <w:sz w:val="24"/>
          <w:szCs w:val="20"/>
        </w:rPr>
        <w:tab/>
      </w:r>
      <w:r w:rsidRPr="001C5011">
        <w:rPr>
          <w:sz w:val="24"/>
          <w:szCs w:val="20"/>
        </w:rPr>
        <w:tab/>
        <w:t>5.0/6.5/7.0</w:t>
      </w:r>
      <w:r w:rsidRPr="001C5011">
        <w:rPr>
          <w:sz w:val="24"/>
          <w:szCs w:val="20"/>
        </w:rPr>
        <w:tab/>
      </w:r>
      <w:r w:rsidRPr="001C5011">
        <w:rPr>
          <w:sz w:val="24"/>
          <w:szCs w:val="20"/>
        </w:rPr>
        <w:tab/>
        <w:t>N/A</w:t>
      </w:r>
      <w:r w:rsidRPr="001C5011">
        <w:rPr>
          <w:sz w:val="24"/>
          <w:szCs w:val="20"/>
        </w:rPr>
        <w:tab/>
      </w:r>
      <w:r w:rsidRPr="001C5011">
        <w:rPr>
          <w:sz w:val="24"/>
          <w:szCs w:val="20"/>
        </w:rPr>
        <w:tab/>
      </w:r>
      <w:r w:rsidRPr="001C5011">
        <w:rPr>
          <w:sz w:val="24"/>
          <w:szCs w:val="20"/>
        </w:rPr>
        <w:tab/>
        <w:t>N/A</w:t>
      </w:r>
    </w:p>
    <w:p w14:paraId="5033B673" w14:textId="68D7105D" w:rsidR="001C5011" w:rsidRPr="001C5011" w:rsidRDefault="001C5011" w:rsidP="001C5011">
      <w:pPr>
        <w:rPr>
          <w:b/>
          <w:sz w:val="24"/>
          <w:szCs w:val="20"/>
        </w:rPr>
      </w:pPr>
      <w:r w:rsidRPr="001C5011">
        <w:rPr>
          <w:b/>
          <w:sz w:val="24"/>
          <w:szCs w:val="20"/>
        </w:rPr>
        <w:t>Android</w:t>
      </w:r>
      <w:r>
        <w:rPr>
          <w:b/>
          <w:sz w:val="24"/>
          <w:szCs w:val="20"/>
        </w:rPr>
        <w:t xml:space="preserve"> </w:t>
      </w:r>
      <w:r w:rsidRPr="001C5011">
        <w:rPr>
          <w:b/>
          <w:sz w:val="20"/>
          <w:szCs w:val="16"/>
        </w:rPr>
        <w:t>(Sony/NEC)</w:t>
      </w:r>
      <w:r>
        <w:rPr>
          <w:sz w:val="24"/>
          <w:szCs w:val="20"/>
        </w:rPr>
        <w:tab/>
      </w:r>
      <w:r w:rsidRPr="001C5011">
        <w:rPr>
          <w:sz w:val="24"/>
          <w:szCs w:val="20"/>
        </w:rPr>
        <w:t>10</w:t>
      </w:r>
      <w:r w:rsidRPr="001C5011">
        <w:rPr>
          <w:sz w:val="24"/>
          <w:szCs w:val="20"/>
        </w:rPr>
        <w:tab/>
      </w:r>
      <w:r w:rsidRPr="001C5011">
        <w:rPr>
          <w:sz w:val="24"/>
          <w:szCs w:val="20"/>
        </w:rPr>
        <w:tab/>
      </w:r>
      <w:r w:rsidRPr="001C5011">
        <w:rPr>
          <w:sz w:val="24"/>
          <w:szCs w:val="20"/>
        </w:rPr>
        <w:tab/>
        <w:t>10</w:t>
      </w:r>
      <w:r w:rsidRPr="001C5011">
        <w:rPr>
          <w:sz w:val="24"/>
          <w:szCs w:val="20"/>
        </w:rPr>
        <w:tab/>
      </w:r>
      <w:r w:rsidRPr="001C5011">
        <w:rPr>
          <w:sz w:val="24"/>
          <w:szCs w:val="20"/>
        </w:rPr>
        <w:tab/>
      </w:r>
      <w:r w:rsidRPr="001C5011">
        <w:rPr>
          <w:sz w:val="24"/>
          <w:szCs w:val="20"/>
        </w:rPr>
        <w:tab/>
      </w:r>
      <w:r>
        <w:rPr>
          <w:sz w:val="24"/>
          <w:szCs w:val="20"/>
        </w:rPr>
        <w:t>TBD</w:t>
      </w:r>
      <w:r w:rsidRPr="001C5011">
        <w:rPr>
          <w:sz w:val="24"/>
          <w:szCs w:val="20"/>
        </w:rPr>
        <w:tab/>
      </w:r>
      <w:r w:rsidRPr="001C5011">
        <w:rPr>
          <w:sz w:val="24"/>
          <w:szCs w:val="20"/>
        </w:rPr>
        <w:tab/>
      </w:r>
      <w:r w:rsidRPr="001C5011">
        <w:rPr>
          <w:sz w:val="24"/>
          <w:szCs w:val="20"/>
        </w:rPr>
        <w:tab/>
        <w:t>N/A</w:t>
      </w:r>
    </w:p>
    <w:p w14:paraId="638D24F0" w14:textId="77777777" w:rsidR="00CC6458" w:rsidRPr="001C5011" w:rsidRDefault="00CC6458" w:rsidP="003133F9">
      <w:pPr>
        <w:rPr>
          <w:sz w:val="24"/>
          <w:szCs w:val="20"/>
        </w:rPr>
      </w:pPr>
    </w:p>
    <w:p w14:paraId="306E424D" w14:textId="77777777" w:rsidR="001C5011" w:rsidRDefault="001C5011" w:rsidP="001C5011">
      <w:pPr>
        <w:rPr>
          <w:sz w:val="24"/>
          <w:szCs w:val="20"/>
        </w:rPr>
      </w:pPr>
      <w:r>
        <w:rPr>
          <w:sz w:val="24"/>
          <w:szCs w:val="20"/>
        </w:rPr>
        <w:t>Due to the processing requirements for 4K playback on the browser, an Intel i5 or equivalent is recommended.  General HD Playback requires all media and assets to be all rendered in HD or lower resolutions for cleaner playback performance.  Basic players should be for data and more static images only, no playlist and very limited video.</w:t>
      </w:r>
    </w:p>
    <w:p w14:paraId="18671129" w14:textId="77777777" w:rsidR="003133F9" w:rsidRDefault="003133F9" w:rsidP="003133F9"/>
    <w:p w14:paraId="2759A32A" w14:textId="77777777" w:rsidR="001C5011" w:rsidRDefault="001C5011" w:rsidP="003133F9"/>
    <w:p w14:paraId="2FF242DB" w14:textId="3D9B82EA" w:rsidR="003133F9" w:rsidRDefault="003133F9" w:rsidP="008E62D1">
      <w:pPr>
        <w:pStyle w:val="Heading4"/>
      </w:pPr>
      <w:r>
        <w:t>Media Formats Supported:</w:t>
      </w:r>
    </w:p>
    <w:tbl>
      <w:tblPr>
        <w:tblW w:w="10248" w:type="dxa"/>
        <w:tblLook w:val="04A0" w:firstRow="1" w:lastRow="0" w:firstColumn="1" w:lastColumn="0" w:noHBand="0" w:noVBand="1"/>
      </w:tblPr>
      <w:tblGrid>
        <w:gridCol w:w="1087"/>
        <w:gridCol w:w="1545"/>
        <w:gridCol w:w="1285"/>
        <w:gridCol w:w="6391"/>
      </w:tblGrid>
      <w:tr w:rsidR="00001ED2" w:rsidRPr="00001ED2" w14:paraId="777D8EE4" w14:textId="77777777" w:rsidTr="00001ED2">
        <w:trPr>
          <w:trHeight w:val="394"/>
        </w:trPr>
        <w:tc>
          <w:tcPr>
            <w:tcW w:w="1087" w:type="dxa"/>
            <w:tcBorders>
              <w:top w:val="single" w:sz="4" w:space="0" w:color="auto"/>
              <w:left w:val="single" w:sz="4" w:space="0" w:color="auto"/>
              <w:bottom w:val="single" w:sz="4" w:space="0" w:color="auto"/>
              <w:right w:val="single" w:sz="4" w:space="0" w:color="auto"/>
            </w:tcBorders>
            <w:shd w:val="clear" w:color="000000" w:fill="002060"/>
            <w:noWrap/>
            <w:vAlign w:val="center"/>
            <w:hideMark/>
          </w:tcPr>
          <w:p w14:paraId="766C2AFE" w14:textId="77777777" w:rsidR="00001ED2" w:rsidRPr="00001ED2" w:rsidRDefault="00001ED2" w:rsidP="00001ED2">
            <w:pPr>
              <w:spacing w:line="240" w:lineRule="auto"/>
              <w:rPr>
                <w:rFonts w:eastAsia="Times New Roman"/>
                <w:b/>
                <w:bCs/>
                <w:color w:val="FFFFFF"/>
                <w:sz w:val="16"/>
                <w:szCs w:val="16"/>
              </w:rPr>
            </w:pPr>
            <w:r w:rsidRPr="00001ED2">
              <w:rPr>
                <w:rFonts w:eastAsia="Times New Roman"/>
                <w:b/>
                <w:bCs/>
                <w:color w:val="FFFFFF"/>
                <w:sz w:val="16"/>
                <w:szCs w:val="16"/>
              </w:rPr>
              <w:t>Content Type</w:t>
            </w:r>
          </w:p>
        </w:tc>
        <w:tc>
          <w:tcPr>
            <w:tcW w:w="1545" w:type="dxa"/>
            <w:tcBorders>
              <w:top w:val="single" w:sz="4" w:space="0" w:color="auto"/>
              <w:left w:val="nil"/>
              <w:bottom w:val="single" w:sz="4" w:space="0" w:color="auto"/>
              <w:right w:val="single" w:sz="4" w:space="0" w:color="auto"/>
            </w:tcBorders>
            <w:shd w:val="clear" w:color="000000" w:fill="002060"/>
            <w:noWrap/>
            <w:vAlign w:val="center"/>
            <w:hideMark/>
          </w:tcPr>
          <w:p w14:paraId="2EBA5AF2" w14:textId="77777777" w:rsidR="00001ED2" w:rsidRPr="00001ED2" w:rsidRDefault="00001ED2" w:rsidP="00001ED2">
            <w:pPr>
              <w:spacing w:line="240" w:lineRule="auto"/>
              <w:jc w:val="center"/>
              <w:rPr>
                <w:rFonts w:eastAsia="Times New Roman"/>
                <w:b/>
                <w:bCs/>
                <w:color w:val="FFFFFF"/>
                <w:sz w:val="16"/>
                <w:szCs w:val="16"/>
              </w:rPr>
            </w:pPr>
            <w:r w:rsidRPr="00001ED2">
              <w:rPr>
                <w:rFonts w:eastAsia="Times New Roman"/>
                <w:b/>
                <w:bCs/>
                <w:color w:val="FFFFFF"/>
                <w:sz w:val="16"/>
                <w:szCs w:val="16"/>
              </w:rPr>
              <w:t>Format</w:t>
            </w:r>
          </w:p>
        </w:tc>
        <w:tc>
          <w:tcPr>
            <w:tcW w:w="1225" w:type="dxa"/>
            <w:tcBorders>
              <w:top w:val="single" w:sz="4" w:space="0" w:color="auto"/>
              <w:left w:val="nil"/>
              <w:bottom w:val="single" w:sz="4" w:space="0" w:color="auto"/>
              <w:right w:val="single" w:sz="4" w:space="0" w:color="auto"/>
            </w:tcBorders>
            <w:shd w:val="clear" w:color="000000" w:fill="002060"/>
            <w:noWrap/>
            <w:vAlign w:val="center"/>
            <w:hideMark/>
          </w:tcPr>
          <w:p w14:paraId="3E3FB561" w14:textId="77777777" w:rsidR="00001ED2" w:rsidRPr="00001ED2" w:rsidRDefault="00001ED2" w:rsidP="00001ED2">
            <w:pPr>
              <w:spacing w:line="240" w:lineRule="auto"/>
              <w:jc w:val="center"/>
              <w:rPr>
                <w:rFonts w:eastAsia="Times New Roman"/>
                <w:b/>
                <w:bCs/>
                <w:color w:val="FFFFFF"/>
                <w:sz w:val="16"/>
                <w:szCs w:val="16"/>
              </w:rPr>
            </w:pPr>
            <w:r w:rsidRPr="00001ED2">
              <w:rPr>
                <w:rFonts w:eastAsia="Times New Roman"/>
                <w:b/>
                <w:bCs/>
                <w:color w:val="FFFFFF"/>
                <w:sz w:val="16"/>
                <w:szCs w:val="16"/>
              </w:rPr>
              <w:t>Standard Type</w:t>
            </w:r>
          </w:p>
        </w:tc>
        <w:tc>
          <w:tcPr>
            <w:tcW w:w="6391" w:type="dxa"/>
            <w:tcBorders>
              <w:top w:val="single" w:sz="4" w:space="0" w:color="auto"/>
              <w:left w:val="nil"/>
              <w:bottom w:val="single" w:sz="4" w:space="0" w:color="auto"/>
              <w:right w:val="single" w:sz="4" w:space="0" w:color="auto"/>
            </w:tcBorders>
            <w:shd w:val="clear" w:color="000000" w:fill="002060"/>
            <w:noWrap/>
            <w:vAlign w:val="center"/>
            <w:hideMark/>
          </w:tcPr>
          <w:p w14:paraId="2D1E1E4F" w14:textId="77777777" w:rsidR="00001ED2" w:rsidRPr="00001ED2" w:rsidRDefault="00001ED2" w:rsidP="00001ED2">
            <w:pPr>
              <w:spacing w:line="240" w:lineRule="auto"/>
              <w:jc w:val="center"/>
              <w:rPr>
                <w:rFonts w:eastAsia="Times New Roman"/>
                <w:b/>
                <w:bCs/>
                <w:color w:val="FFFFFF"/>
                <w:sz w:val="16"/>
                <w:szCs w:val="16"/>
              </w:rPr>
            </w:pPr>
            <w:r w:rsidRPr="00001ED2">
              <w:rPr>
                <w:rFonts w:eastAsia="Times New Roman"/>
                <w:b/>
                <w:bCs/>
                <w:color w:val="FFFFFF"/>
                <w:sz w:val="16"/>
                <w:szCs w:val="16"/>
              </w:rPr>
              <w:t>Comments</w:t>
            </w:r>
          </w:p>
        </w:tc>
      </w:tr>
      <w:tr w:rsidR="00001ED2" w:rsidRPr="00001ED2" w14:paraId="3A40C20C" w14:textId="77777777" w:rsidTr="00001ED2">
        <w:trPr>
          <w:trHeight w:val="720"/>
        </w:trPr>
        <w:tc>
          <w:tcPr>
            <w:tcW w:w="1087" w:type="dxa"/>
            <w:tcBorders>
              <w:top w:val="nil"/>
              <w:left w:val="single" w:sz="4" w:space="0" w:color="auto"/>
              <w:bottom w:val="nil"/>
              <w:right w:val="single" w:sz="4" w:space="0" w:color="auto"/>
            </w:tcBorders>
            <w:shd w:val="clear" w:color="000000" w:fill="D9D9D9"/>
            <w:vAlign w:val="center"/>
            <w:hideMark/>
          </w:tcPr>
          <w:p w14:paraId="26DFCAFF" w14:textId="77777777" w:rsidR="00001ED2" w:rsidRPr="00001ED2" w:rsidRDefault="00001ED2" w:rsidP="00001ED2">
            <w:pPr>
              <w:spacing w:line="240" w:lineRule="auto"/>
              <w:rPr>
                <w:rFonts w:eastAsia="Times New Roman"/>
                <w:color w:val="000000"/>
                <w:sz w:val="16"/>
                <w:szCs w:val="16"/>
              </w:rPr>
            </w:pPr>
            <w:r w:rsidRPr="00001ED2">
              <w:rPr>
                <w:rFonts w:eastAsia="Times New Roman"/>
                <w:color w:val="000000"/>
                <w:sz w:val="16"/>
                <w:szCs w:val="16"/>
              </w:rPr>
              <w:t>Text</w:t>
            </w:r>
          </w:p>
        </w:tc>
        <w:tc>
          <w:tcPr>
            <w:tcW w:w="1545" w:type="dxa"/>
            <w:tcBorders>
              <w:top w:val="nil"/>
              <w:left w:val="nil"/>
              <w:bottom w:val="single" w:sz="4" w:space="0" w:color="auto"/>
              <w:right w:val="single" w:sz="4" w:space="0" w:color="auto"/>
            </w:tcBorders>
            <w:shd w:val="clear" w:color="auto" w:fill="auto"/>
            <w:noWrap/>
            <w:vAlign w:val="center"/>
            <w:hideMark/>
          </w:tcPr>
          <w:p w14:paraId="727B7060" w14:textId="77777777" w:rsidR="00001ED2" w:rsidRPr="00001ED2" w:rsidRDefault="00001ED2" w:rsidP="00001ED2">
            <w:pPr>
              <w:spacing w:line="240" w:lineRule="auto"/>
              <w:rPr>
                <w:rFonts w:eastAsia="Times New Roman"/>
                <w:color w:val="000000"/>
                <w:sz w:val="16"/>
                <w:szCs w:val="16"/>
              </w:rPr>
            </w:pPr>
            <w:r w:rsidRPr="00001ED2">
              <w:rPr>
                <w:rFonts w:eastAsia="Times New Roman"/>
                <w:color w:val="000000"/>
                <w:sz w:val="16"/>
                <w:szCs w:val="16"/>
              </w:rPr>
              <w:t>Fonts</w:t>
            </w:r>
          </w:p>
        </w:tc>
        <w:tc>
          <w:tcPr>
            <w:tcW w:w="1225" w:type="dxa"/>
            <w:tcBorders>
              <w:top w:val="nil"/>
              <w:left w:val="nil"/>
              <w:bottom w:val="single" w:sz="4" w:space="0" w:color="auto"/>
              <w:right w:val="single" w:sz="4" w:space="0" w:color="auto"/>
            </w:tcBorders>
            <w:shd w:val="clear" w:color="auto" w:fill="auto"/>
            <w:noWrap/>
            <w:vAlign w:val="center"/>
            <w:hideMark/>
          </w:tcPr>
          <w:p w14:paraId="0493079E" w14:textId="77777777" w:rsidR="00001ED2" w:rsidRPr="00001ED2" w:rsidRDefault="00001ED2" w:rsidP="00001ED2">
            <w:pPr>
              <w:spacing w:line="240" w:lineRule="auto"/>
              <w:rPr>
                <w:rFonts w:eastAsia="Times New Roman"/>
                <w:color w:val="000000"/>
                <w:sz w:val="16"/>
                <w:szCs w:val="16"/>
              </w:rPr>
            </w:pPr>
            <w:r w:rsidRPr="00001ED2">
              <w:rPr>
                <w:rFonts w:eastAsia="Times New Roman"/>
                <w:color w:val="000000"/>
                <w:sz w:val="16"/>
                <w:szCs w:val="16"/>
              </w:rPr>
              <w:t>Google</w:t>
            </w:r>
          </w:p>
        </w:tc>
        <w:tc>
          <w:tcPr>
            <w:tcW w:w="6391" w:type="dxa"/>
            <w:tcBorders>
              <w:top w:val="nil"/>
              <w:left w:val="nil"/>
              <w:bottom w:val="single" w:sz="4" w:space="0" w:color="auto"/>
              <w:right w:val="single" w:sz="4" w:space="0" w:color="auto"/>
            </w:tcBorders>
            <w:shd w:val="clear" w:color="auto" w:fill="auto"/>
            <w:vAlign w:val="center"/>
            <w:hideMark/>
          </w:tcPr>
          <w:p w14:paraId="1797EBE1" w14:textId="77777777" w:rsidR="00001ED2" w:rsidRPr="00001ED2" w:rsidRDefault="00001ED2" w:rsidP="00001ED2">
            <w:pPr>
              <w:spacing w:line="240" w:lineRule="auto"/>
              <w:rPr>
                <w:rFonts w:eastAsia="Times New Roman"/>
                <w:color w:val="000000"/>
                <w:sz w:val="16"/>
                <w:szCs w:val="16"/>
              </w:rPr>
            </w:pPr>
            <w:r w:rsidRPr="00001ED2">
              <w:rPr>
                <w:rFonts w:eastAsia="Times New Roman"/>
                <w:color w:val="000000"/>
                <w:sz w:val="16"/>
                <w:szCs w:val="16"/>
              </w:rPr>
              <w:t>Ink currently supports Google Fonts.  List of default Fonts are listed on next page.  Additional Fonts for your Ink Organization can be installed upon support request from Omnivex.  Future support for other fonts are on the roadmap.</w:t>
            </w:r>
          </w:p>
        </w:tc>
      </w:tr>
      <w:tr w:rsidR="00001ED2" w:rsidRPr="00001ED2" w14:paraId="74AF1144" w14:textId="77777777" w:rsidTr="00001ED2">
        <w:trPr>
          <w:trHeight w:val="720"/>
        </w:trPr>
        <w:tc>
          <w:tcPr>
            <w:tcW w:w="1087" w:type="dxa"/>
            <w:vMerge w:val="restart"/>
            <w:tcBorders>
              <w:top w:val="single" w:sz="4" w:space="0" w:color="auto"/>
              <w:left w:val="single" w:sz="4" w:space="0" w:color="auto"/>
              <w:bottom w:val="nil"/>
              <w:right w:val="single" w:sz="4" w:space="0" w:color="auto"/>
            </w:tcBorders>
            <w:shd w:val="clear" w:color="000000" w:fill="D9D9D9"/>
            <w:vAlign w:val="center"/>
            <w:hideMark/>
          </w:tcPr>
          <w:p w14:paraId="61611FBF" w14:textId="77777777" w:rsidR="00001ED2" w:rsidRPr="00001ED2" w:rsidRDefault="00001ED2" w:rsidP="00001ED2">
            <w:pPr>
              <w:spacing w:line="240" w:lineRule="auto"/>
              <w:rPr>
                <w:rFonts w:eastAsia="Times New Roman"/>
                <w:color w:val="000000"/>
                <w:sz w:val="16"/>
                <w:szCs w:val="16"/>
              </w:rPr>
            </w:pPr>
            <w:r w:rsidRPr="00001ED2">
              <w:rPr>
                <w:rFonts w:eastAsia="Times New Roman"/>
                <w:color w:val="000000"/>
                <w:sz w:val="16"/>
                <w:szCs w:val="16"/>
              </w:rPr>
              <w:t>Images and Graphics</w:t>
            </w:r>
          </w:p>
        </w:tc>
        <w:tc>
          <w:tcPr>
            <w:tcW w:w="1545" w:type="dxa"/>
            <w:tcBorders>
              <w:top w:val="nil"/>
              <w:left w:val="nil"/>
              <w:bottom w:val="single" w:sz="4" w:space="0" w:color="auto"/>
              <w:right w:val="single" w:sz="4" w:space="0" w:color="auto"/>
            </w:tcBorders>
            <w:shd w:val="clear" w:color="auto" w:fill="auto"/>
            <w:noWrap/>
            <w:vAlign w:val="center"/>
            <w:hideMark/>
          </w:tcPr>
          <w:p w14:paraId="660BD6F9" w14:textId="77777777" w:rsidR="00001ED2" w:rsidRPr="00001ED2" w:rsidRDefault="00001ED2" w:rsidP="00001ED2">
            <w:pPr>
              <w:spacing w:line="240" w:lineRule="auto"/>
              <w:rPr>
                <w:rFonts w:eastAsia="Times New Roman"/>
                <w:color w:val="000000"/>
                <w:sz w:val="16"/>
                <w:szCs w:val="16"/>
              </w:rPr>
            </w:pPr>
            <w:r w:rsidRPr="00001ED2">
              <w:rPr>
                <w:rFonts w:eastAsia="Times New Roman"/>
                <w:color w:val="000000"/>
                <w:sz w:val="16"/>
                <w:szCs w:val="16"/>
              </w:rPr>
              <w:t>PNG</w:t>
            </w:r>
          </w:p>
        </w:tc>
        <w:tc>
          <w:tcPr>
            <w:tcW w:w="1225" w:type="dxa"/>
            <w:tcBorders>
              <w:top w:val="nil"/>
              <w:left w:val="nil"/>
              <w:bottom w:val="single" w:sz="4" w:space="0" w:color="auto"/>
              <w:right w:val="single" w:sz="4" w:space="0" w:color="auto"/>
            </w:tcBorders>
            <w:shd w:val="clear" w:color="auto" w:fill="auto"/>
            <w:vAlign w:val="center"/>
            <w:hideMark/>
          </w:tcPr>
          <w:p w14:paraId="6F430092" w14:textId="77777777" w:rsidR="00001ED2" w:rsidRPr="00001ED2" w:rsidRDefault="00001ED2" w:rsidP="00001ED2">
            <w:pPr>
              <w:spacing w:line="240" w:lineRule="auto"/>
              <w:rPr>
                <w:rFonts w:eastAsia="Times New Roman"/>
                <w:color w:val="000000"/>
                <w:sz w:val="16"/>
                <w:szCs w:val="16"/>
              </w:rPr>
            </w:pPr>
            <w:r w:rsidRPr="00001ED2">
              <w:rPr>
                <w:rFonts w:eastAsia="Times New Roman"/>
                <w:color w:val="000000"/>
                <w:sz w:val="16"/>
                <w:szCs w:val="16"/>
              </w:rPr>
              <w:t xml:space="preserve">Recommended </w:t>
            </w:r>
          </w:p>
        </w:tc>
        <w:tc>
          <w:tcPr>
            <w:tcW w:w="6391" w:type="dxa"/>
            <w:tcBorders>
              <w:top w:val="nil"/>
              <w:left w:val="nil"/>
              <w:bottom w:val="single" w:sz="4" w:space="0" w:color="auto"/>
              <w:right w:val="single" w:sz="4" w:space="0" w:color="auto"/>
            </w:tcBorders>
            <w:shd w:val="clear" w:color="auto" w:fill="auto"/>
            <w:vAlign w:val="center"/>
            <w:hideMark/>
          </w:tcPr>
          <w:p w14:paraId="7879D360" w14:textId="77777777" w:rsidR="00001ED2" w:rsidRPr="00001ED2" w:rsidRDefault="00001ED2" w:rsidP="00001ED2">
            <w:pPr>
              <w:spacing w:line="240" w:lineRule="auto"/>
              <w:rPr>
                <w:rFonts w:eastAsia="Times New Roman"/>
                <w:color w:val="000000"/>
                <w:sz w:val="16"/>
                <w:szCs w:val="16"/>
              </w:rPr>
            </w:pPr>
            <w:r w:rsidRPr="00001ED2">
              <w:rPr>
                <w:rFonts w:eastAsia="Times New Roman"/>
                <w:color w:val="000000"/>
                <w:sz w:val="16"/>
                <w:szCs w:val="16"/>
              </w:rPr>
              <w:t xml:space="preserve">-Uncompressed. Supports alpha channel transparency when layering content.   </w:t>
            </w:r>
            <w:r w:rsidRPr="00001ED2">
              <w:rPr>
                <w:rFonts w:eastAsia="Times New Roman"/>
                <w:color w:val="000000"/>
                <w:sz w:val="16"/>
                <w:szCs w:val="16"/>
              </w:rPr>
              <w:br/>
              <w:t>-Best results are when you create or export a PNG in the native resolution to the screen or zone that the file will be used.</w:t>
            </w:r>
          </w:p>
        </w:tc>
      </w:tr>
      <w:tr w:rsidR="00001ED2" w:rsidRPr="00001ED2" w14:paraId="7AF681DE" w14:textId="77777777" w:rsidTr="00001ED2">
        <w:trPr>
          <w:trHeight w:val="500"/>
        </w:trPr>
        <w:tc>
          <w:tcPr>
            <w:tcW w:w="1087" w:type="dxa"/>
            <w:vMerge/>
            <w:tcBorders>
              <w:top w:val="single" w:sz="4" w:space="0" w:color="auto"/>
              <w:left w:val="single" w:sz="4" w:space="0" w:color="auto"/>
              <w:bottom w:val="nil"/>
              <w:right w:val="single" w:sz="4" w:space="0" w:color="auto"/>
            </w:tcBorders>
            <w:vAlign w:val="center"/>
            <w:hideMark/>
          </w:tcPr>
          <w:p w14:paraId="7B366698" w14:textId="77777777" w:rsidR="00001ED2" w:rsidRPr="00001ED2" w:rsidRDefault="00001ED2" w:rsidP="00001ED2">
            <w:pPr>
              <w:spacing w:line="240" w:lineRule="auto"/>
              <w:rPr>
                <w:rFonts w:eastAsia="Times New Roman"/>
                <w:color w:val="000000"/>
                <w:sz w:val="16"/>
                <w:szCs w:val="16"/>
              </w:rPr>
            </w:pPr>
          </w:p>
        </w:tc>
        <w:tc>
          <w:tcPr>
            <w:tcW w:w="1545" w:type="dxa"/>
            <w:tcBorders>
              <w:top w:val="nil"/>
              <w:left w:val="nil"/>
              <w:bottom w:val="single" w:sz="4" w:space="0" w:color="auto"/>
              <w:right w:val="single" w:sz="4" w:space="0" w:color="auto"/>
            </w:tcBorders>
            <w:shd w:val="clear" w:color="auto" w:fill="auto"/>
            <w:noWrap/>
            <w:vAlign w:val="center"/>
            <w:hideMark/>
          </w:tcPr>
          <w:p w14:paraId="710AD006" w14:textId="77777777" w:rsidR="00001ED2" w:rsidRPr="00001ED2" w:rsidRDefault="00001ED2" w:rsidP="00001ED2">
            <w:pPr>
              <w:spacing w:line="240" w:lineRule="auto"/>
              <w:rPr>
                <w:rFonts w:eastAsia="Times New Roman"/>
                <w:color w:val="000000"/>
                <w:sz w:val="16"/>
                <w:szCs w:val="16"/>
              </w:rPr>
            </w:pPr>
            <w:r w:rsidRPr="00001ED2">
              <w:rPr>
                <w:rFonts w:eastAsia="Times New Roman"/>
                <w:color w:val="000000"/>
                <w:sz w:val="16"/>
                <w:szCs w:val="16"/>
              </w:rPr>
              <w:t>JPG/JPEG</w:t>
            </w:r>
          </w:p>
        </w:tc>
        <w:tc>
          <w:tcPr>
            <w:tcW w:w="1225" w:type="dxa"/>
            <w:tcBorders>
              <w:top w:val="nil"/>
              <w:left w:val="nil"/>
              <w:bottom w:val="single" w:sz="4" w:space="0" w:color="auto"/>
              <w:right w:val="single" w:sz="4" w:space="0" w:color="auto"/>
            </w:tcBorders>
            <w:shd w:val="clear" w:color="auto" w:fill="auto"/>
            <w:vAlign w:val="center"/>
            <w:hideMark/>
          </w:tcPr>
          <w:p w14:paraId="46DB6B4B" w14:textId="77777777" w:rsidR="00001ED2" w:rsidRPr="00001ED2" w:rsidRDefault="00001ED2" w:rsidP="00001ED2">
            <w:pPr>
              <w:spacing w:line="240" w:lineRule="auto"/>
              <w:rPr>
                <w:rFonts w:eastAsia="Times New Roman"/>
                <w:color w:val="000000"/>
                <w:sz w:val="16"/>
                <w:szCs w:val="16"/>
              </w:rPr>
            </w:pPr>
            <w:r w:rsidRPr="00001ED2">
              <w:rPr>
                <w:rFonts w:eastAsia="Times New Roman"/>
                <w:color w:val="000000"/>
                <w:sz w:val="16"/>
                <w:szCs w:val="16"/>
              </w:rPr>
              <w:t xml:space="preserve">Recommended </w:t>
            </w:r>
          </w:p>
        </w:tc>
        <w:tc>
          <w:tcPr>
            <w:tcW w:w="6391" w:type="dxa"/>
            <w:tcBorders>
              <w:top w:val="nil"/>
              <w:left w:val="nil"/>
              <w:bottom w:val="single" w:sz="4" w:space="0" w:color="auto"/>
              <w:right w:val="single" w:sz="4" w:space="0" w:color="auto"/>
            </w:tcBorders>
            <w:shd w:val="clear" w:color="auto" w:fill="auto"/>
            <w:vAlign w:val="center"/>
            <w:hideMark/>
          </w:tcPr>
          <w:p w14:paraId="6AAFF27C" w14:textId="77777777" w:rsidR="00001ED2" w:rsidRPr="00001ED2" w:rsidRDefault="00001ED2" w:rsidP="00001ED2">
            <w:pPr>
              <w:spacing w:line="240" w:lineRule="auto"/>
              <w:rPr>
                <w:rFonts w:eastAsia="Times New Roman"/>
                <w:color w:val="000000"/>
                <w:sz w:val="16"/>
                <w:szCs w:val="16"/>
              </w:rPr>
            </w:pPr>
            <w:r w:rsidRPr="00001ED2">
              <w:rPr>
                <w:rFonts w:eastAsia="Times New Roman"/>
                <w:color w:val="000000"/>
                <w:sz w:val="16"/>
                <w:szCs w:val="16"/>
              </w:rPr>
              <w:t xml:space="preserve">-Uncompressed yields highest quality.  </w:t>
            </w:r>
            <w:r w:rsidRPr="00001ED2">
              <w:rPr>
                <w:rFonts w:eastAsia="Times New Roman"/>
                <w:color w:val="000000"/>
                <w:sz w:val="16"/>
                <w:szCs w:val="16"/>
              </w:rPr>
              <w:br/>
              <w:t>-Not effective with PowerPoint exports, overly compresses files, making them pixelated.</w:t>
            </w:r>
          </w:p>
        </w:tc>
      </w:tr>
      <w:tr w:rsidR="00001ED2" w:rsidRPr="00001ED2" w14:paraId="5FCA392E" w14:textId="77777777" w:rsidTr="00001ED2">
        <w:trPr>
          <w:trHeight w:val="500"/>
        </w:trPr>
        <w:tc>
          <w:tcPr>
            <w:tcW w:w="1087" w:type="dxa"/>
            <w:vMerge/>
            <w:tcBorders>
              <w:top w:val="single" w:sz="4" w:space="0" w:color="auto"/>
              <w:left w:val="single" w:sz="4" w:space="0" w:color="auto"/>
              <w:bottom w:val="nil"/>
              <w:right w:val="single" w:sz="4" w:space="0" w:color="auto"/>
            </w:tcBorders>
            <w:vAlign w:val="center"/>
            <w:hideMark/>
          </w:tcPr>
          <w:p w14:paraId="5DE12765" w14:textId="77777777" w:rsidR="00001ED2" w:rsidRPr="00001ED2" w:rsidRDefault="00001ED2" w:rsidP="00001ED2">
            <w:pPr>
              <w:spacing w:line="240" w:lineRule="auto"/>
              <w:rPr>
                <w:rFonts w:eastAsia="Times New Roman"/>
                <w:color w:val="000000"/>
                <w:sz w:val="16"/>
                <w:szCs w:val="16"/>
              </w:rPr>
            </w:pPr>
          </w:p>
        </w:tc>
        <w:tc>
          <w:tcPr>
            <w:tcW w:w="1545" w:type="dxa"/>
            <w:tcBorders>
              <w:top w:val="nil"/>
              <w:left w:val="nil"/>
              <w:bottom w:val="single" w:sz="4" w:space="0" w:color="auto"/>
              <w:right w:val="single" w:sz="4" w:space="0" w:color="auto"/>
            </w:tcBorders>
            <w:shd w:val="clear" w:color="auto" w:fill="auto"/>
            <w:noWrap/>
            <w:vAlign w:val="center"/>
            <w:hideMark/>
          </w:tcPr>
          <w:p w14:paraId="21B13060" w14:textId="77777777" w:rsidR="00001ED2" w:rsidRPr="00001ED2" w:rsidRDefault="00001ED2" w:rsidP="00001ED2">
            <w:pPr>
              <w:spacing w:line="240" w:lineRule="auto"/>
              <w:rPr>
                <w:rFonts w:eastAsia="Times New Roman"/>
                <w:color w:val="000000"/>
                <w:sz w:val="16"/>
                <w:szCs w:val="16"/>
              </w:rPr>
            </w:pPr>
            <w:r w:rsidRPr="00001ED2">
              <w:rPr>
                <w:rFonts w:eastAsia="Times New Roman"/>
                <w:color w:val="000000"/>
                <w:sz w:val="16"/>
                <w:szCs w:val="16"/>
              </w:rPr>
              <w:t>GIF</w:t>
            </w:r>
          </w:p>
        </w:tc>
        <w:tc>
          <w:tcPr>
            <w:tcW w:w="1225" w:type="dxa"/>
            <w:tcBorders>
              <w:top w:val="nil"/>
              <w:left w:val="nil"/>
              <w:bottom w:val="single" w:sz="4" w:space="0" w:color="auto"/>
              <w:right w:val="single" w:sz="4" w:space="0" w:color="auto"/>
            </w:tcBorders>
            <w:shd w:val="clear" w:color="auto" w:fill="auto"/>
            <w:noWrap/>
            <w:vAlign w:val="center"/>
            <w:hideMark/>
          </w:tcPr>
          <w:p w14:paraId="25998ED2" w14:textId="77777777" w:rsidR="00001ED2" w:rsidRPr="00001ED2" w:rsidRDefault="00001ED2" w:rsidP="00001ED2">
            <w:pPr>
              <w:spacing w:line="240" w:lineRule="auto"/>
              <w:rPr>
                <w:rFonts w:eastAsia="Times New Roman"/>
                <w:color w:val="000000"/>
                <w:sz w:val="16"/>
                <w:szCs w:val="16"/>
              </w:rPr>
            </w:pPr>
            <w:r w:rsidRPr="00001ED2">
              <w:rPr>
                <w:rFonts w:eastAsia="Times New Roman"/>
                <w:color w:val="000000"/>
                <w:sz w:val="16"/>
                <w:szCs w:val="16"/>
              </w:rPr>
              <w:t>Supported</w:t>
            </w:r>
          </w:p>
        </w:tc>
        <w:tc>
          <w:tcPr>
            <w:tcW w:w="6391" w:type="dxa"/>
            <w:tcBorders>
              <w:top w:val="nil"/>
              <w:left w:val="nil"/>
              <w:bottom w:val="single" w:sz="4" w:space="0" w:color="auto"/>
              <w:right w:val="single" w:sz="4" w:space="0" w:color="auto"/>
            </w:tcBorders>
            <w:shd w:val="clear" w:color="auto" w:fill="auto"/>
            <w:vAlign w:val="center"/>
            <w:hideMark/>
          </w:tcPr>
          <w:p w14:paraId="0F08CDC2" w14:textId="77777777" w:rsidR="00001ED2" w:rsidRPr="00001ED2" w:rsidRDefault="00001ED2" w:rsidP="00001ED2">
            <w:pPr>
              <w:spacing w:line="240" w:lineRule="auto"/>
              <w:rPr>
                <w:rFonts w:eastAsia="Times New Roman"/>
                <w:color w:val="000000"/>
                <w:sz w:val="16"/>
                <w:szCs w:val="16"/>
              </w:rPr>
            </w:pPr>
            <w:r w:rsidRPr="00001ED2">
              <w:rPr>
                <w:rFonts w:eastAsia="Times New Roman"/>
                <w:color w:val="000000"/>
                <w:sz w:val="16"/>
                <w:szCs w:val="16"/>
              </w:rPr>
              <w:t>-Not very efficient</w:t>
            </w:r>
            <w:r w:rsidRPr="00001ED2">
              <w:rPr>
                <w:rFonts w:eastAsia="Times New Roman"/>
                <w:color w:val="000000"/>
                <w:sz w:val="16"/>
                <w:szCs w:val="16"/>
              </w:rPr>
              <w:br/>
              <w:t>-animations supported</w:t>
            </w:r>
          </w:p>
        </w:tc>
      </w:tr>
      <w:tr w:rsidR="00001ED2" w:rsidRPr="00001ED2" w14:paraId="08EC2CF9" w14:textId="77777777" w:rsidTr="00001ED2">
        <w:trPr>
          <w:trHeight w:val="1441"/>
        </w:trPr>
        <w:tc>
          <w:tcPr>
            <w:tcW w:w="1087" w:type="dxa"/>
            <w:tcBorders>
              <w:top w:val="single" w:sz="4" w:space="0" w:color="auto"/>
              <w:left w:val="single" w:sz="4" w:space="0" w:color="auto"/>
              <w:bottom w:val="nil"/>
              <w:right w:val="single" w:sz="4" w:space="0" w:color="auto"/>
            </w:tcBorders>
            <w:shd w:val="clear" w:color="000000" w:fill="D9D9D9"/>
            <w:vAlign w:val="center"/>
            <w:hideMark/>
          </w:tcPr>
          <w:p w14:paraId="6C009245" w14:textId="77777777" w:rsidR="00001ED2" w:rsidRPr="00001ED2" w:rsidRDefault="00001ED2" w:rsidP="00001ED2">
            <w:pPr>
              <w:spacing w:line="240" w:lineRule="auto"/>
              <w:rPr>
                <w:rFonts w:eastAsia="Times New Roman"/>
                <w:color w:val="000000"/>
                <w:sz w:val="16"/>
                <w:szCs w:val="16"/>
              </w:rPr>
            </w:pPr>
            <w:r w:rsidRPr="00001ED2">
              <w:rPr>
                <w:rFonts w:eastAsia="Times New Roman"/>
                <w:color w:val="000000"/>
                <w:sz w:val="16"/>
                <w:szCs w:val="16"/>
              </w:rPr>
              <w:t>Video</w:t>
            </w:r>
          </w:p>
        </w:tc>
        <w:tc>
          <w:tcPr>
            <w:tcW w:w="1545" w:type="dxa"/>
            <w:tcBorders>
              <w:top w:val="nil"/>
              <w:left w:val="nil"/>
              <w:bottom w:val="single" w:sz="4" w:space="0" w:color="auto"/>
              <w:right w:val="single" w:sz="4" w:space="0" w:color="auto"/>
            </w:tcBorders>
            <w:shd w:val="clear" w:color="auto" w:fill="auto"/>
            <w:noWrap/>
            <w:vAlign w:val="center"/>
            <w:hideMark/>
          </w:tcPr>
          <w:p w14:paraId="6CF844DE" w14:textId="77777777" w:rsidR="00001ED2" w:rsidRPr="00001ED2" w:rsidRDefault="00001ED2" w:rsidP="00001ED2">
            <w:pPr>
              <w:spacing w:line="240" w:lineRule="auto"/>
              <w:rPr>
                <w:rFonts w:eastAsia="Times New Roman"/>
                <w:color w:val="000000"/>
                <w:sz w:val="16"/>
                <w:szCs w:val="16"/>
              </w:rPr>
            </w:pPr>
            <w:r w:rsidRPr="00001ED2">
              <w:rPr>
                <w:rFonts w:eastAsia="Times New Roman"/>
                <w:color w:val="000000"/>
                <w:sz w:val="16"/>
                <w:szCs w:val="16"/>
              </w:rPr>
              <w:t>MP4</w:t>
            </w:r>
          </w:p>
        </w:tc>
        <w:tc>
          <w:tcPr>
            <w:tcW w:w="1225" w:type="dxa"/>
            <w:tcBorders>
              <w:top w:val="nil"/>
              <w:left w:val="nil"/>
              <w:bottom w:val="single" w:sz="4" w:space="0" w:color="auto"/>
              <w:right w:val="single" w:sz="4" w:space="0" w:color="auto"/>
            </w:tcBorders>
            <w:shd w:val="clear" w:color="auto" w:fill="auto"/>
            <w:vAlign w:val="center"/>
            <w:hideMark/>
          </w:tcPr>
          <w:p w14:paraId="0B76F6C2" w14:textId="77777777" w:rsidR="00001ED2" w:rsidRPr="00001ED2" w:rsidRDefault="00001ED2" w:rsidP="00001ED2">
            <w:pPr>
              <w:spacing w:line="240" w:lineRule="auto"/>
              <w:rPr>
                <w:rFonts w:eastAsia="Times New Roman"/>
                <w:color w:val="000000"/>
                <w:sz w:val="16"/>
                <w:szCs w:val="16"/>
              </w:rPr>
            </w:pPr>
            <w:r w:rsidRPr="00001ED2">
              <w:rPr>
                <w:rFonts w:eastAsia="Times New Roman"/>
                <w:color w:val="000000"/>
                <w:sz w:val="16"/>
                <w:szCs w:val="16"/>
              </w:rPr>
              <w:t>Recommend</w:t>
            </w:r>
          </w:p>
        </w:tc>
        <w:tc>
          <w:tcPr>
            <w:tcW w:w="6391" w:type="dxa"/>
            <w:tcBorders>
              <w:top w:val="nil"/>
              <w:left w:val="nil"/>
              <w:bottom w:val="single" w:sz="4" w:space="0" w:color="auto"/>
              <w:right w:val="single" w:sz="4" w:space="0" w:color="auto"/>
            </w:tcBorders>
            <w:shd w:val="clear" w:color="auto" w:fill="auto"/>
            <w:vAlign w:val="center"/>
            <w:hideMark/>
          </w:tcPr>
          <w:p w14:paraId="6DE51890" w14:textId="77777777" w:rsidR="00001ED2" w:rsidRPr="00001ED2" w:rsidRDefault="00001ED2" w:rsidP="00001ED2">
            <w:pPr>
              <w:spacing w:line="240" w:lineRule="auto"/>
              <w:rPr>
                <w:rFonts w:eastAsia="Times New Roman"/>
                <w:color w:val="000000"/>
                <w:sz w:val="16"/>
                <w:szCs w:val="16"/>
              </w:rPr>
            </w:pPr>
            <w:r w:rsidRPr="00001ED2">
              <w:rPr>
                <w:rFonts w:eastAsia="Times New Roman"/>
                <w:color w:val="000000"/>
                <w:sz w:val="16"/>
                <w:szCs w:val="16"/>
              </w:rPr>
              <w:t>HD 1080P - H.264 8-12Mbps Bitrate, 24fps Full HD encoder</w:t>
            </w:r>
            <w:r w:rsidRPr="00001ED2">
              <w:rPr>
                <w:rFonts w:eastAsia="Times New Roman"/>
                <w:color w:val="000000"/>
                <w:sz w:val="16"/>
                <w:szCs w:val="16"/>
              </w:rPr>
              <w:br/>
              <w:t>UHD 4K    - H.264 16-20Mbps Bitrate, 60fps UHD encoder</w:t>
            </w:r>
            <w:r w:rsidRPr="00001ED2">
              <w:rPr>
                <w:rFonts w:eastAsia="Times New Roman"/>
                <w:color w:val="000000"/>
                <w:sz w:val="16"/>
                <w:szCs w:val="16"/>
              </w:rPr>
              <w:br/>
              <w:t xml:space="preserve">     Setting bit rate to CBR or VBR 2pass usually raises quality</w:t>
            </w:r>
            <w:r w:rsidRPr="00001ED2">
              <w:rPr>
                <w:rFonts w:eastAsia="Times New Roman"/>
                <w:color w:val="000000"/>
                <w:sz w:val="16"/>
                <w:szCs w:val="16"/>
              </w:rPr>
              <w:br/>
              <w:t xml:space="preserve">     Recommend using the default settings within the Codec software whenever possible.</w:t>
            </w:r>
            <w:r w:rsidRPr="00001ED2">
              <w:rPr>
                <w:rFonts w:eastAsia="Times New Roman"/>
                <w:color w:val="000000"/>
                <w:sz w:val="16"/>
                <w:szCs w:val="16"/>
              </w:rPr>
              <w:br/>
              <w:t>*SoC Devices such as LG WebOS and Samsung Tizen only support 24,30, or 60fps bit rates.  29.97 or 59.97 is not supported on those devices.</w:t>
            </w:r>
          </w:p>
        </w:tc>
      </w:tr>
      <w:tr w:rsidR="00001ED2" w:rsidRPr="00001ED2" w14:paraId="2B1D6256" w14:textId="77777777" w:rsidTr="00001ED2">
        <w:trPr>
          <w:trHeight w:val="294"/>
        </w:trPr>
        <w:tc>
          <w:tcPr>
            <w:tcW w:w="1087" w:type="dxa"/>
            <w:tcBorders>
              <w:top w:val="single" w:sz="4" w:space="0" w:color="auto"/>
              <w:left w:val="single" w:sz="4" w:space="0" w:color="auto"/>
              <w:bottom w:val="nil"/>
              <w:right w:val="single" w:sz="4" w:space="0" w:color="auto"/>
            </w:tcBorders>
            <w:shd w:val="clear" w:color="000000" w:fill="D9D9D9"/>
            <w:vAlign w:val="center"/>
            <w:hideMark/>
          </w:tcPr>
          <w:p w14:paraId="67860C38" w14:textId="77777777" w:rsidR="00001ED2" w:rsidRPr="00001ED2" w:rsidRDefault="00001ED2" w:rsidP="00001ED2">
            <w:pPr>
              <w:spacing w:line="240" w:lineRule="auto"/>
              <w:rPr>
                <w:rFonts w:eastAsia="Times New Roman"/>
                <w:color w:val="000000"/>
                <w:sz w:val="16"/>
                <w:szCs w:val="16"/>
              </w:rPr>
            </w:pPr>
            <w:r w:rsidRPr="00001ED2">
              <w:rPr>
                <w:rFonts w:eastAsia="Times New Roman"/>
                <w:color w:val="000000"/>
                <w:sz w:val="16"/>
                <w:szCs w:val="16"/>
              </w:rPr>
              <w:t>Audio</w:t>
            </w:r>
          </w:p>
        </w:tc>
        <w:tc>
          <w:tcPr>
            <w:tcW w:w="1545" w:type="dxa"/>
            <w:tcBorders>
              <w:top w:val="nil"/>
              <w:left w:val="nil"/>
              <w:bottom w:val="single" w:sz="4" w:space="0" w:color="auto"/>
              <w:right w:val="single" w:sz="4" w:space="0" w:color="auto"/>
            </w:tcBorders>
            <w:shd w:val="clear" w:color="auto" w:fill="auto"/>
            <w:noWrap/>
            <w:vAlign w:val="center"/>
            <w:hideMark/>
          </w:tcPr>
          <w:p w14:paraId="1C8FB04A" w14:textId="77777777" w:rsidR="00001ED2" w:rsidRPr="00001ED2" w:rsidRDefault="00001ED2" w:rsidP="00001ED2">
            <w:pPr>
              <w:spacing w:line="240" w:lineRule="auto"/>
              <w:rPr>
                <w:rFonts w:eastAsia="Times New Roman"/>
                <w:color w:val="000000"/>
                <w:sz w:val="16"/>
                <w:szCs w:val="16"/>
              </w:rPr>
            </w:pPr>
            <w:r w:rsidRPr="00001ED2">
              <w:rPr>
                <w:rFonts w:eastAsia="Times New Roman"/>
                <w:color w:val="000000"/>
                <w:sz w:val="16"/>
                <w:szCs w:val="16"/>
              </w:rPr>
              <w:t>MP4</w:t>
            </w:r>
          </w:p>
        </w:tc>
        <w:tc>
          <w:tcPr>
            <w:tcW w:w="1225" w:type="dxa"/>
            <w:tcBorders>
              <w:top w:val="nil"/>
              <w:left w:val="nil"/>
              <w:bottom w:val="single" w:sz="4" w:space="0" w:color="auto"/>
              <w:right w:val="single" w:sz="4" w:space="0" w:color="auto"/>
            </w:tcBorders>
            <w:shd w:val="clear" w:color="auto" w:fill="auto"/>
            <w:noWrap/>
            <w:vAlign w:val="center"/>
            <w:hideMark/>
          </w:tcPr>
          <w:p w14:paraId="4F6AC898" w14:textId="77777777" w:rsidR="00001ED2" w:rsidRPr="00001ED2" w:rsidRDefault="00001ED2" w:rsidP="00001ED2">
            <w:pPr>
              <w:spacing w:line="240" w:lineRule="auto"/>
              <w:rPr>
                <w:rFonts w:eastAsia="Times New Roman"/>
                <w:color w:val="000000"/>
                <w:sz w:val="16"/>
                <w:szCs w:val="16"/>
              </w:rPr>
            </w:pPr>
            <w:r w:rsidRPr="00001ED2">
              <w:rPr>
                <w:rFonts w:eastAsia="Times New Roman"/>
                <w:color w:val="000000"/>
                <w:sz w:val="16"/>
                <w:szCs w:val="16"/>
              </w:rPr>
              <w:t>Recommended</w:t>
            </w:r>
          </w:p>
        </w:tc>
        <w:tc>
          <w:tcPr>
            <w:tcW w:w="6391" w:type="dxa"/>
            <w:tcBorders>
              <w:top w:val="nil"/>
              <w:left w:val="nil"/>
              <w:bottom w:val="single" w:sz="4" w:space="0" w:color="auto"/>
              <w:right w:val="single" w:sz="4" w:space="0" w:color="auto"/>
            </w:tcBorders>
            <w:shd w:val="clear" w:color="auto" w:fill="auto"/>
            <w:noWrap/>
            <w:vAlign w:val="center"/>
            <w:hideMark/>
          </w:tcPr>
          <w:p w14:paraId="4E9E5485" w14:textId="77777777" w:rsidR="00001ED2" w:rsidRPr="00001ED2" w:rsidRDefault="00001ED2" w:rsidP="00001ED2">
            <w:pPr>
              <w:spacing w:line="240" w:lineRule="auto"/>
              <w:rPr>
                <w:rFonts w:eastAsia="Times New Roman"/>
                <w:color w:val="000000"/>
                <w:sz w:val="16"/>
                <w:szCs w:val="16"/>
              </w:rPr>
            </w:pPr>
            <w:r w:rsidRPr="00001ED2">
              <w:rPr>
                <w:rFonts w:eastAsia="Times New Roman"/>
                <w:color w:val="000000"/>
                <w:sz w:val="16"/>
                <w:szCs w:val="16"/>
              </w:rPr>
              <w:t>AAC Codec Preferred</w:t>
            </w:r>
          </w:p>
        </w:tc>
      </w:tr>
      <w:tr w:rsidR="00001ED2" w:rsidRPr="00001ED2" w14:paraId="6CD63257" w14:textId="77777777" w:rsidTr="00001ED2">
        <w:trPr>
          <w:trHeight w:val="294"/>
        </w:trPr>
        <w:tc>
          <w:tcPr>
            <w:tcW w:w="1087" w:type="dxa"/>
            <w:vMerge w:val="restart"/>
            <w:tcBorders>
              <w:top w:val="single" w:sz="4" w:space="0" w:color="auto"/>
              <w:left w:val="single" w:sz="4" w:space="0" w:color="auto"/>
              <w:bottom w:val="single" w:sz="4" w:space="0" w:color="000000"/>
              <w:right w:val="single" w:sz="4" w:space="0" w:color="auto"/>
            </w:tcBorders>
            <w:shd w:val="clear" w:color="000000" w:fill="D9D9D9"/>
            <w:vAlign w:val="center"/>
            <w:hideMark/>
          </w:tcPr>
          <w:p w14:paraId="215245ED" w14:textId="77777777" w:rsidR="00001ED2" w:rsidRPr="00001ED2" w:rsidRDefault="00001ED2" w:rsidP="00001ED2">
            <w:pPr>
              <w:spacing w:line="240" w:lineRule="auto"/>
              <w:rPr>
                <w:rFonts w:eastAsia="Times New Roman"/>
                <w:color w:val="000000"/>
                <w:sz w:val="16"/>
                <w:szCs w:val="16"/>
              </w:rPr>
            </w:pPr>
            <w:r w:rsidRPr="00001ED2">
              <w:rPr>
                <w:rFonts w:eastAsia="Times New Roman"/>
                <w:color w:val="000000"/>
                <w:sz w:val="16"/>
                <w:szCs w:val="16"/>
              </w:rPr>
              <w:t>Documents</w:t>
            </w:r>
          </w:p>
        </w:tc>
        <w:tc>
          <w:tcPr>
            <w:tcW w:w="1545" w:type="dxa"/>
            <w:tcBorders>
              <w:top w:val="nil"/>
              <w:left w:val="nil"/>
              <w:bottom w:val="single" w:sz="4" w:space="0" w:color="auto"/>
              <w:right w:val="single" w:sz="4" w:space="0" w:color="auto"/>
            </w:tcBorders>
            <w:shd w:val="clear" w:color="auto" w:fill="auto"/>
            <w:noWrap/>
            <w:vAlign w:val="center"/>
            <w:hideMark/>
          </w:tcPr>
          <w:p w14:paraId="6C514FEA" w14:textId="77777777" w:rsidR="00001ED2" w:rsidRPr="00001ED2" w:rsidRDefault="00001ED2" w:rsidP="00001ED2">
            <w:pPr>
              <w:spacing w:line="240" w:lineRule="auto"/>
              <w:rPr>
                <w:rFonts w:eastAsia="Times New Roman"/>
                <w:color w:val="000000"/>
                <w:sz w:val="16"/>
                <w:szCs w:val="16"/>
              </w:rPr>
            </w:pPr>
            <w:r w:rsidRPr="00001ED2">
              <w:rPr>
                <w:rFonts w:eastAsia="Times New Roman"/>
                <w:color w:val="000000"/>
                <w:sz w:val="16"/>
                <w:szCs w:val="16"/>
              </w:rPr>
              <w:t>PDF</w:t>
            </w:r>
          </w:p>
        </w:tc>
        <w:tc>
          <w:tcPr>
            <w:tcW w:w="1225" w:type="dxa"/>
            <w:tcBorders>
              <w:top w:val="nil"/>
              <w:left w:val="nil"/>
              <w:bottom w:val="single" w:sz="4" w:space="0" w:color="auto"/>
              <w:right w:val="single" w:sz="4" w:space="0" w:color="auto"/>
            </w:tcBorders>
            <w:shd w:val="clear" w:color="auto" w:fill="auto"/>
            <w:noWrap/>
            <w:vAlign w:val="center"/>
            <w:hideMark/>
          </w:tcPr>
          <w:p w14:paraId="0673B467" w14:textId="77777777" w:rsidR="00001ED2" w:rsidRPr="00001ED2" w:rsidRDefault="00001ED2" w:rsidP="00001ED2">
            <w:pPr>
              <w:spacing w:line="240" w:lineRule="auto"/>
              <w:rPr>
                <w:rFonts w:eastAsia="Times New Roman"/>
                <w:color w:val="000000"/>
                <w:sz w:val="16"/>
                <w:szCs w:val="16"/>
              </w:rPr>
            </w:pPr>
            <w:r w:rsidRPr="00001ED2">
              <w:rPr>
                <w:rFonts w:eastAsia="Times New Roman"/>
                <w:color w:val="000000"/>
                <w:sz w:val="16"/>
                <w:szCs w:val="16"/>
              </w:rPr>
              <w:t>Not Supported</w:t>
            </w:r>
          </w:p>
        </w:tc>
        <w:tc>
          <w:tcPr>
            <w:tcW w:w="6391" w:type="dxa"/>
            <w:tcBorders>
              <w:top w:val="nil"/>
              <w:left w:val="nil"/>
              <w:bottom w:val="single" w:sz="4" w:space="0" w:color="auto"/>
              <w:right w:val="single" w:sz="4" w:space="0" w:color="auto"/>
            </w:tcBorders>
            <w:shd w:val="clear" w:color="auto" w:fill="auto"/>
            <w:noWrap/>
            <w:vAlign w:val="center"/>
            <w:hideMark/>
          </w:tcPr>
          <w:p w14:paraId="1FDC9894" w14:textId="77777777" w:rsidR="00001ED2" w:rsidRPr="00001ED2" w:rsidRDefault="00001ED2" w:rsidP="00001ED2">
            <w:pPr>
              <w:spacing w:line="240" w:lineRule="auto"/>
              <w:rPr>
                <w:rFonts w:eastAsia="Times New Roman"/>
                <w:color w:val="000000"/>
                <w:sz w:val="16"/>
                <w:szCs w:val="16"/>
              </w:rPr>
            </w:pPr>
            <w:r w:rsidRPr="00001ED2">
              <w:rPr>
                <w:rFonts w:eastAsia="Times New Roman"/>
                <w:color w:val="000000"/>
                <w:sz w:val="16"/>
                <w:szCs w:val="16"/>
              </w:rPr>
              <w:t>Not Supported Yet</w:t>
            </w:r>
          </w:p>
        </w:tc>
      </w:tr>
      <w:tr w:rsidR="00001ED2" w:rsidRPr="00001ED2" w14:paraId="6FA32327" w14:textId="77777777" w:rsidTr="00001ED2">
        <w:trPr>
          <w:trHeight w:val="661"/>
        </w:trPr>
        <w:tc>
          <w:tcPr>
            <w:tcW w:w="1087" w:type="dxa"/>
            <w:vMerge/>
            <w:tcBorders>
              <w:top w:val="single" w:sz="4" w:space="0" w:color="auto"/>
              <w:left w:val="single" w:sz="4" w:space="0" w:color="auto"/>
              <w:bottom w:val="single" w:sz="4" w:space="0" w:color="000000"/>
              <w:right w:val="single" w:sz="4" w:space="0" w:color="auto"/>
            </w:tcBorders>
            <w:vAlign w:val="center"/>
            <w:hideMark/>
          </w:tcPr>
          <w:p w14:paraId="705625DE" w14:textId="77777777" w:rsidR="00001ED2" w:rsidRPr="00001ED2" w:rsidRDefault="00001ED2" w:rsidP="00001ED2">
            <w:pPr>
              <w:spacing w:line="240" w:lineRule="auto"/>
              <w:rPr>
                <w:rFonts w:eastAsia="Times New Roman"/>
                <w:color w:val="000000"/>
                <w:sz w:val="16"/>
                <w:szCs w:val="16"/>
              </w:rPr>
            </w:pPr>
          </w:p>
        </w:tc>
        <w:tc>
          <w:tcPr>
            <w:tcW w:w="1545" w:type="dxa"/>
            <w:tcBorders>
              <w:top w:val="nil"/>
              <w:left w:val="nil"/>
              <w:bottom w:val="single" w:sz="4" w:space="0" w:color="auto"/>
              <w:right w:val="single" w:sz="4" w:space="0" w:color="auto"/>
            </w:tcBorders>
            <w:shd w:val="clear" w:color="auto" w:fill="auto"/>
            <w:noWrap/>
            <w:vAlign w:val="center"/>
            <w:hideMark/>
          </w:tcPr>
          <w:p w14:paraId="33F7B600" w14:textId="77777777" w:rsidR="00001ED2" w:rsidRPr="00001ED2" w:rsidRDefault="00001ED2" w:rsidP="00001ED2">
            <w:pPr>
              <w:spacing w:line="240" w:lineRule="auto"/>
              <w:rPr>
                <w:rFonts w:eastAsia="Times New Roman"/>
                <w:color w:val="000000"/>
                <w:sz w:val="16"/>
                <w:szCs w:val="16"/>
              </w:rPr>
            </w:pPr>
            <w:r w:rsidRPr="00001ED2">
              <w:rPr>
                <w:rFonts w:eastAsia="Times New Roman"/>
                <w:color w:val="000000"/>
                <w:sz w:val="16"/>
                <w:szCs w:val="16"/>
              </w:rPr>
              <w:t>PPTx</w:t>
            </w:r>
          </w:p>
        </w:tc>
        <w:tc>
          <w:tcPr>
            <w:tcW w:w="1225" w:type="dxa"/>
            <w:tcBorders>
              <w:top w:val="nil"/>
              <w:left w:val="nil"/>
              <w:bottom w:val="single" w:sz="4" w:space="0" w:color="auto"/>
              <w:right w:val="single" w:sz="4" w:space="0" w:color="auto"/>
            </w:tcBorders>
            <w:shd w:val="clear" w:color="auto" w:fill="auto"/>
            <w:noWrap/>
            <w:vAlign w:val="center"/>
            <w:hideMark/>
          </w:tcPr>
          <w:p w14:paraId="410DFDAF" w14:textId="77777777" w:rsidR="00001ED2" w:rsidRPr="00001ED2" w:rsidRDefault="00001ED2" w:rsidP="00001ED2">
            <w:pPr>
              <w:spacing w:line="240" w:lineRule="auto"/>
              <w:rPr>
                <w:rFonts w:eastAsia="Times New Roman"/>
                <w:color w:val="000000"/>
                <w:sz w:val="16"/>
                <w:szCs w:val="16"/>
              </w:rPr>
            </w:pPr>
            <w:r w:rsidRPr="00001ED2">
              <w:rPr>
                <w:rFonts w:eastAsia="Times New Roman"/>
                <w:color w:val="000000"/>
                <w:sz w:val="16"/>
                <w:szCs w:val="16"/>
              </w:rPr>
              <w:t>Not Supported</w:t>
            </w:r>
          </w:p>
        </w:tc>
        <w:tc>
          <w:tcPr>
            <w:tcW w:w="6391" w:type="dxa"/>
            <w:tcBorders>
              <w:top w:val="nil"/>
              <w:left w:val="nil"/>
              <w:bottom w:val="single" w:sz="4" w:space="0" w:color="auto"/>
              <w:right w:val="single" w:sz="4" w:space="0" w:color="auto"/>
            </w:tcBorders>
            <w:shd w:val="clear" w:color="auto" w:fill="auto"/>
            <w:vAlign w:val="center"/>
            <w:hideMark/>
          </w:tcPr>
          <w:p w14:paraId="50C9FAB0" w14:textId="77777777" w:rsidR="00001ED2" w:rsidRPr="00001ED2" w:rsidRDefault="00001ED2" w:rsidP="00001ED2">
            <w:pPr>
              <w:spacing w:line="240" w:lineRule="auto"/>
              <w:rPr>
                <w:rFonts w:eastAsia="Times New Roman"/>
                <w:color w:val="000000"/>
                <w:sz w:val="16"/>
                <w:szCs w:val="16"/>
              </w:rPr>
            </w:pPr>
            <w:r w:rsidRPr="00001ED2">
              <w:rPr>
                <w:rFonts w:eastAsia="Times New Roman"/>
                <w:color w:val="000000"/>
                <w:sz w:val="16"/>
                <w:szCs w:val="16"/>
              </w:rPr>
              <w:t xml:space="preserve">-PowerPoint native file are not supported.  </w:t>
            </w:r>
            <w:r w:rsidRPr="00001ED2">
              <w:rPr>
                <w:rFonts w:eastAsia="Times New Roman"/>
                <w:color w:val="000000"/>
                <w:sz w:val="16"/>
                <w:szCs w:val="16"/>
              </w:rPr>
              <w:br/>
              <w:t xml:space="preserve">-Recommend exporting slides to PNG as image and graphic files or to MP4 as a video file to maintain slide animations and transitions. </w:t>
            </w:r>
          </w:p>
        </w:tc>
      </w:tr>
      <w:tr w:rsidR="00001ED2" w:rsidRPr="00001ED2" w14:paraId="3F75EB44" w14:textId="77777777" w:rsidTr="00001ED2">
        <w:trPr>
          <w:trHeight w:val="1206"/>
        </w:trPr>
        <w:tc>
          <w:tcPr>
            <w:tcW w:w="1087" w:type="dxa"/>
            <w:tcBorders>
              <w:top w:val="nil"/>
              <w:left w:val="single" w:sz="4" w:space="0" w:color="auto"/>
              <w:bottom w:val="single" w:sz="4" w:space="0" w:color="auto"/>
              <w:right w:val="single" w:sz="4" w:space="0" w:color="auto"/>
            </w:tcBorders>
            <w:shd w:val="clear" w:color="000000" w:fill="D9D9D9"/>
            <w:vAlign w:val="center"/>
            <w:hideMark/>
          </w:tcPr>
          <w:p w14:paraId="60887A9D" w14:textId="77777777" w:rsidR="00001ED2" w:rsidRPr="00001ED2" w:rsidRDefault="00001ED2" w:rsidP="00001ED2">
            <w:pPr>
              <w:spacing w:line="240" w:lineRule="auto"/>
              <w:rPr>
                <w:rFonts w:eastAsia="Times New Roman"/>
                <w:color w:val="000000"/>
                <w:sz w:val="16"/>
                <w:szCs w:val="16"/>
              </w:rPr>
            </w:pPr>
            <w:r w:rsidRPr="00001ED2">
              <w:rPr>
                <w:rFonts w:eastAsia="Times New Roman"/>
                <w:color w:val="000000"/>
                <w:sz w:val="16"/>
                <w:szCs w:val="16"/>
              </w:rPr>
              <w:t>Web Pages</w:t>
            </w:r>
          </w:p>
        </w:tc>
        <w:tc>
          <w:tcPr>
            <w:tcW w:w="1545" w:type="dxa"/>
            <w:tcBorders>
              <w:top w:val="nil"/>
              <w:left w:val="nil"/>
              <w:bottom w:val="single" w:sz="4" w:space="0" w:color="auto"/>
              <w:right w:val="single" w:sz="4" w:space="0" w:color="auto"/>
            </w:tcBorders>
            <w:shd w:val="clear" w:color="auto" w:fill="auto"/>
            <w:vAlign w:val="center"/>
            <w:hideMark/>
          </w:tcPr>
          <w:p w14:paraId="6ED4C527" w14:textId="77777777" w:rsidR="00001ED2" w:rsidRPr="00001ED2" w:rsidRDefault="00001ED2" w:rsidP="00001ED2">
            <w:pPr>
              <w:spacing w:line="240" w:lineRule="auto"/>
              <w:rPr>
                <w:rFonts w:eastAsia="Times New Roman"/>
                <w:color w:val="000000"/>
                <w:sz w:val="16"/>
                <w:szCs w:val="16"/>
              </w:rPr>
            </w:pPr>
            <w:r w:rsidRPr="00001ED2">
              <w:rPr>
                <w:rFonts w:eastAsia="Times New Roman"/>
                <w:color w:val="000000"/>
                <w:sz w:val="16"/>
                <w:szCs w:val="16"/>
              </w:rPr>
              <w:t>HTML5 iFrames</w:t>
            </w:r>
          </w:p>
        </w:tc>
        <w:tc>
          <w:tcPr>
            <w:tcW w:w="1225" w:type="dxa"/>
            <w:tcBorders>
              <w:top w:val="nil"/>
              <w:left w:val="nil"/>
              <w:bottom w:val="single" w:sz="4" w:space="0" w:color="auto"/>
              <w:right w:val="single" w:sz="4" w:space="0" w:color="auto"/>
            </w:tcBorders>
            <w:shd w:val="clear" w:color="auto" w:fill="auto"/>
            <w:noWrap/>
            <w:vAlign w:val="center"/>
            <w:hideMark/>
          </w:tcPr>
          <w:p w14:paraId="739C6D7D" w14:textId="77777777" w:rsidR="00001ED2" w:rsidRPr="00001ED2" w:rsidRDefault="00001ED2" w:rsidP="00001ED2">
            <w:pPr>
              <w:spacing w:line="240" w:lineRule="auto"/>
              <w:rPr>
                <w:rFonts w:eastAsia="Times New Roman"/>
                <w:color w:val="000000"/>
                <w:sz w:val="16"/>
                <w:szCs w:val="16"/>
              </w:rPr>
            </w:pPr>
            <w:r w:rsidRPr="00001ED2">
              <w:rPr>
                <w:rFonts w:eastAsia="Times New Roman"/>
                <w:color w:val="000000"/>
                <w:sz w:val="16"/>
                <w:szCs w:val="16"/>
              </w:rPr>
              <w:t>Recommended</w:t>
            </w:r>
          </w:p>
        </w:tc>
        <w:tc>
          <w:tcPr>
            <w:tcW w:w="6391" w:type="dxa"/>
            <w:tcBorders>
              <w:top w:val="nil"/>
              <w:left w:val="nil"/>
              <w:bottom w:val="single" w:sz="4" w:space="0" w:color="auto"/>
              <w:right w:val="single" w:sz="4" w:space="0" w:color="auto"/>
            </w:tcBorders>
            <w:shd w:val="clear" w:color="auto" w:fill="auto"/>
            <w:vAlign w:val="center"/>
            <w:hideMark/>
          </w:tcPr>
          <w:p w14:paraId="53214C38" w14:textId="77777777" w:rsidR="00001ED2" w:rsidRPr="00001ED2" w:rsidRDefault="00001ED2" w:rsidP="00001ED2">
            <w:pPr>
              <w:spacing w:line="240" w:lineRule="auto"/>
              <w:rPr>
                <w:rFonts w:eastAsia="Times New Roman"/>
                <w:color w:val="000000"/>
                <w:sz w:val="16"/>
                <w:szCs w:val="16"/>
              </w:rPr>
            </w:pPr>
            <w:r w:rsidRPr="00001ED2">
              <w:rPr>
                <w:rFonts w:eastAsia="Times New Roman"/>
                <w:color w:val="000000"/>
                <w:sz w:val="16"/>
                <w:szCs w:val="16"/>
              </w:rPr>
              <w:t>Omnivex Ink utilizes the embeded HTML5 browser for presentation and supporting web based content.  The  Ink App Designer has a Web Component that allows you to include websites and HTML files as part of your content. This component requires an iFrame to play the web content inside of the Ink App which is also web-based.  Login Authentication into web content is not supported.</w:t>
            </w:r>
          </w:p>
        </w:tc>
      </w:tr>
    </w:tbl>
    <w:p w14:paraId="34492B4A" w14:textId="77777777" w:rsidR="003133F9" w:rsidRDefault="003133F9" w:rsidP="003133F9"/>
    <w:p w14:paraId="1A32D5E4" w14:textId="502A9F6B" w:rsidR="008E62D1" w:rsidRDefault="008E62D1" w:rsidP="008E62D1">
      <w:r w:rsidRPr="008E62D1">
        <w:rPr>
          <w:b/>
          <w:bCs/>
        </w:rPr>
        <w:t>Scaling Up content:</w:t>
      </w:r>
      <w:r>
        <w:t xml:space="preserve"> Scaling of significantly lower resolution content to higher resolution windows or zones can cause pixelation and distortion of the content resolution. It is not recommended to use content that is less than </w:t>
      </w:r>
      <w:r w:rsidR="334114DA">
        <w:t>two-thirds</w:t>
      </w:r>
      <w:r>
        <w:t xml:space="preserve"> the native zone resolution.</w:t>
      </w:r>
      <w:r>
        <w:tab/>
      </w:r>
      <w:r>
        <w:tab/>
      </w:r>
    </w:p>
    <w:p w14:paraId="204D2BA7" w14:textId="1AECE65E" w:rsidR="008E62D1" w:rsidRDefault="008E62D1" w:rsidP="008E62D1">
      <w:r w:rsidRPr="008E62D1">
        <w:rPr>
          <w:b/>
          <w:bCs/>
        </w:rPr>
        <w:t>Scaling Down Content:</w:t>
      </w:r>
      <w:r>
        <w:t xml:space="preserve"> Content may be scaled down, but content larger than the zone or windows resolution will require processing which can impact transitions between content which can create pauses or abrupt transitions.  Significantly larger content can create excessive load times and can impact memory and your hosted egress.</w:t>
      </w:r>
      <w:r>
        <w:tab/>
      </w:r>
    </w:p>
    <w:p w14:paraId="1AF6EF13" w14:textId="753302AA" w:rsidR="003133F9" w:rsidRDefault="008E62D1" w:rsidP="008E62D1">
      <w:r>
        <w:t>As a best practice, content should be thought out and created to the native resolution of the zone that it is being designed. Minimizing any processing will improve playback performance.</w:t>
      </w:r>
      <w:r>
        <w:tab/>
      </w:r>
    </w:p>
    <w:p w14:paraId="23E4F203" w14:textId="77777777" w:rsidR="008E62D1" w:rsidRDefault="008E62D1" w:rsidP="003133F9"/>
    <w:p w14:paraId="351F212A" w14:textId="474F94BA" w:rsidR="008E62D1" w:rsidRDefault="008E62D1" w:rsidP="008E62D1">
      <w:pPr>
        <w:pStyle w:val="Heading4"/>
      </w:pPr>
      <w:r>
        <w:t>Font Use:</w:t>
      </w:r>
    </w:p>
    <w:p w14:paraId="26AB9455" w14:textId="5216651D" w:rsidR="008E62D1" w:rsidRDefault="00716775" w:rsidP="003133F9">
      <w:r>
        <w:t>Because Ink leverages HTML5 browser playback</w:t>
      </w:r>
      <w:r w:rsidR="348916AA">
        <w:t>,</w:t>
      </w:r>
      <w:r>
        <w:t xml:space="preserve"> it is leveraging Google fonts.  Future support for font expansion is on the roadmap, but today Ink supports the standard font package from Google including:</w:t>
      </w:r>
    </w:p>
    <w:p w14:paraId="148F1695" w14:textId="77777777" w:rsidR="00716775" w:rsidRDefault="00716775" w:rsidP="003133F9"/>
    <w:tbl>
      <w:tblPr>
        <w:tblW w:w="10640" w:type="dxa"/>
        <w:tblLook w:val="04A0" w:firstRow="1" w:lastRow="0" w:firstColumn="1" w:lastColumn="0" w:noHBand="0" w:noVBand="1"/>
      </w:tblPr>
      <w:tblGrid>
        <w:gridCol w:w="1940"/>
        <w:gridCol w:w="2020"/>
        <w:gridCol w:w="2020"/>
        <w:gridCol w:w="2500"/>
        <w:gridCol w:w="2160"/>
      </w:tblGrid>
      <w:tr w:rsidR="005413F1" w:rsidRPr="005413F1" w14:paraId="06D62B96" w14:textId="77777777" w:rsidTr="005413F1">
        <w:trPr>
          <w:trHeight w:val="402"/>
        </w:trPr>
        <w:tc>
          <w:tcPr>
            <w:tcW w:w="1940" w:type="dxa"/>
            <w:tcBorders>
              <w:top w:val="single" w:sz="4" w:space="0" w:color="auto"/>
              <w:left w:val="single" w:sz="4" w:space="0" w:color="auto"/>
              <w:bottom w:val="single" w:sz="4" w:space="0" w:color="auto"/>
              <w:right w:val="single" w:sz="4" w:space="0" w:color="auto"/>
            </w:tcBorders>
            <w:shd w:val="clear" w:color="000000" w:fill="002060"/>
            <w:noWrap/>
            <w:vAlign w:val="center"/>
            <w:hideMark/>
          </w:tcPr>
          <w:p w14:paraId="0D9E1B92" w14:textId="77777777" w:rsidR="005413F1" w:rsidRPr="005413F1" w:rsidRDefault="005413F1" w:rsidP="005413F1">
            <w:pPr>
              <w:spacing w:line="240" w:lineRule="auto"/>
              <w:rPr>
                <w:rFonts w:eastAsia="Times New Roman"/>
                <w:b/>
                <w:bCs/>
                <w:color w:val="FFFFFF"/>
                <w:sz w:val="16"/>
                <w:szCs w:val="16"/>
              </w:rPr>
            </w:pPr>
            <w:r w:rsidRPr="005413F1">
              <w:rPr>
                <w:rFonts w:eastAsia="Times New Roman"/>
                <w:b/>
                <w:bCs/>
                <w:color w:val="FFFFFF"/>
                <w:sz w:val="16"/>
                <w:szCs w:val="16"/>
              </w:rPr>
              <w:t>Google Font Name</w:t>
            </w:r>
          </w:p>
        </w:tc>
        <w:tc>
          <w:tcPr>
            <w:tcW w:w="2020" w:type="dxa"/>
            <w:tcBorders>
              <w:top w:val="single" w:sz="4" w:space="0" w:color="auto"/>
              <w:left w:val="nil"/>
              <w:bottom w:val="single" w:sz="4" w:space="0" w:color="auto"/>
              <w:right w:val="single" w:sz="4" w:space="0" w:color="auto"/>
            </w:tcBorders>
            <w:shd w:val="clear" w:color="000000" w:fill="002060"/>
            <w:noWrap/>
            <w:vAlign w:val="center"/>
            <w:hideMark/>
          </w:tcPr>
          <w:p w14:paraId="0594652B" w14:textId="77777777" w:rsidR="005413F1" w:rsidRPr="005413F1" w:rsidRDefault="005413F1" w:rsidP="005413F1">
            <w:pPr>
              <w:spacing w:line="240" w:lineRule="auto"/>
              <w:rPr>
                <w:rFonts w:eastAsia="Times New Roman"/>
                <w:b/>
                <w:bCs/>
                <w:color w:val="FFFFFF"/>
                <w:sz w:val="16"/>
                <w:szCs w:val="16"/>
              </w:rPr>
            </w:pPr>
            <w:r w:rsidRPr="005413F1">
              <w:rPr>
                <w:rFonts w:eastAsia="Times New Roman"/>
                <w:b/>
                <w:bCs/>
                <w:color w:val="FFFFFF"/>
                <w:sz w:val="16"/>
                <w:szCs w:val="16"/>
              </w:rPr>
              <w:t>Class</w:t>
            </w:r>
          </w:p>
        </w:tc>
        <w:tc>
          <w:tcPr>
            <w:tcW w:w="2020" w:type="dxa"/>
            <w:tcBorders>
              <w:top w:val="single" w:sz="4" w:space="0" w:color="auto"/>
              <w:left w:val="nil"/>
              <w:bottom w:val="single" w:sz="4" w:space="0" w:color="auto"/>
              <w:right w:val="single" w:sz="4" w:space="0" w:color="auto"/>
            </w:tcBorders>
            <w:shd w:val="clear" w:color="000000" w:fill="002060"/>
            <w:noWrap/>
            <w:vAlign w:val="center"/>
            <w:hideMark/>
          </w:tcPr>
          <w:p w14:paraId="28F9CDC8" w14:textId="77777777" w:rsidR="005413F1" w:rsidRPr="005413F1" w:rsidRDefault="005413F1" w:rsidP="005413F1">
            <w:pPr>
              <w:spacing w:line="240" w:lineRule="auto"/>
              <w:rPr>
                <w:rFonts w:eastAsia="Times New Roman"/>
                <w:b/>
                <w:bCs/>
                <w:color w:val="FFFFFF"/>
                <w:sz w:val="16"/>
                <w:szCs w:val="16"/>
              </w:rPr>
            </w:pPr>
            <w:r w:rsidRPr="005413F1">
              <w:rPr>
                <w:rFonts w:eastAsia="Times New Roman"/>
                <w:b/>
                <w:bCs/>
                <w:color w:val="FFFFFF"/>
                <w:sz w:val="16"/>
                <w:szCs w:val="16"/>
              </w:rPr>
              <w:t>Compared Font</w:t>
            </w:r>
          </w:p>
        </w:tc>
        <w:tc>
          <w:tcPr>
            <w:tcW w:w="2500" w:type="dxa"/>
            <w:tcBorders>
              <w:top w:val="single" w:sz="4" w:space="0" w:color="auto"/>
              <w:left w:val="nil"/>
              <w:bottom w:val="single" w:sz="4" w:space="0" w:color="auto"/>
              <w:right w:val="single" w:sz="4" w:space="0" w:color="auto"/>
            </w:tcBorders>
            <w:shd w:val="clear" w:color="000000" w:fill="002060"/>
            <w:noWrap/>
            <w:vAlign w:val="center"/>
            <w:hideMark/>
          </w:tcPr>
          <w:p w14:paraId="12583D1D" w14:textId="77777777" w:rsidR="005413F1" w:rsidRPr="005413F1" w:rsidRDefault="005413F1" w:rsidP="005413F1">
            <w:pPr>
              <w:spacing w:line="240" w:lineRule="auto"/>
              <w:rPr>
                <w:rFonts w:eastAsia="Times New Roman"/>
                <w:b/>
                <w:bCs/>
                <w:color w:val="FFFFFF"/>
                <w:sz w:val="16"/>
                <w:szCs w:val="16"/>
              </w:rPr>
            </w:pPr>
            <w:r w:rsidRPr="005413F1">
              <w:rPr>
                <w:rFonts w:eastAsia="Times New Roman"/>
                <w:b/>
                <w:bCs/>
                <w:color w:val="FFFFFF"/>
                <w:sz w:val="16"/>
                <w:szCs w:val="16"/>
              </w:rPr>
              <w:t>Comments</w:t>
            </w:r>
          </w:p>
        </w:tc>
        <w:tc>
          <w:tcPr>
            <w:tcW w:w="2160" w:type="dxa"/>
            <w:tcBorders>
              <w:top w:val="single" w:sz="4" w:space="0" w:color="auto"/>
              <w:left w:val="nil"/>
              <w:bottom w:val="single" w:sz="4" w:space="0" w:color="auto"/>
              <w:right w:val="single" w:sz="4" w:space="0" w:color="auto"/>
            </w:tcBorders>
            <w:shd w:val="clear" w:color="000000" w:fill="002060"/>
            <w:noWrap/>
            <w:vAlign w:val="center"/>
            <w:hideMark/>
          </w:tcPr>
          <w:p w14:paraId="5E2D31A3" w14:textId="77777777" w:rsidR="005413F1" w:rsidRPr="005413F1" w:rsidRDefault="005413F1" w:rsidP="005413F1">
            <w:pPr>
              <w:spacing w:line="240" w:lineRule="auto"/>
              <w:rPr>
                <w:rFonts w:eastAsia="Times New Roman"/>
                <w:b/>
                <w:bCs/>
                <w:color w:val="FFFFFF"/>
                <w:sz w:val="16"/>
                <w:szCs w:val="16"/>
              </w:rPr>
            </w:pPr>
            <w:r w:rsidRPr="005413F1">
              <w:rPr>
                <w:rFonts w:eastAsia="Times New Roman"/>
                <w:b/>
                <w:bCs/>
                <w:color w:val="FFFFFF"/>
                <w:sz w:val="16"/>
                <w:szCs w:val="16"/>
              </w:rPr>
              <w:t>Styles*</w:t>
            </w:r>
          </w:p>
        </w:tc>
      </w:tr>
      <w:tr w:rsidR="005413F1" w:rsidRPr="005413F1" w14:paraId="51C2EDFB" w14:textId="77777777" w:rsidTr="005413F1">
        <w:trPr>
          <w:trHeight w:val="240"/>
        </w:trPr>
        <w:tc>
          <w:tcPr>
            <w:tcW w:w="1940" w:type="dxa"/>
            <w:tcBorders>
              <w:top w:val="nil"/>
              <w:left w:val="nil"/>
              <w:bottom w:val="nil"/>
              <w:right w:val="nil"/>
            </w:tcBorders>
            <w:shd w:val="clear" w:color="auto" w:fill="auto"/>
            <w:vAlign w:val="center"/>
            <w:hideMark/>
          </w:tcPr>
          <w:p w14:paraId="6152C626"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Anton</w:t>
            </w:r>
          </w:p>
        </w:tc>
        <w:tc>
          <w:tcPr>
            <w:tcW w:w="2020" w:type="dxa"/>
            <w:tcBorders>
              <w:top w:val="nil"/>
              <w:left w:val="nil"/>
              <w:bottom w:val="nil"/>
              <w:right w:val="nil"/>
            </w:tcBorders>
            <w:shd w:val="clear" w:color="000000" w:fill="FFFFFF"/>
            <w:vAlign w:val="center"/>
            <w:hideMark/>
          </w:tcPr>
          <w:p w14:paraId="3F888389"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Display</w:t>
            </w:r>
          </w:p>
        </w:tc>
        <w:tc>
          <w:tcPr>
            <w:tcW w:w="2020" w:type="dxa"/>
            <w:tcBorders>
              <w:top w:val="nil"/>
              <w:left w:val="nil"/>
              <w:bottom w:val="nil"/>
              <w:right w:val="nil"/>
            </w:tcBorders>
            <w:shd w:val="clear" w:color="000000" w:fill="FFFFFF"/>
            <w:vAlign w:val="center"/>
            <w:hideMark/>
          </w:tcPr>
          <w:p w14:paraId="732AEF8A"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Impact</w:t>
            </w:r>
          </w:p>
        </w:tc>
        <w:tc>
          <w:tcPr>
            <w:tcW w:w="2500" w:type="dxa"/>
            <w:tcBorders>
              <w:top w:val="nil"/>
              <w:left w:val="nil"/>
              <w:bottom w:val="nil"/>
              <w:right w:val="nil"/>
            </w:tcBorders>
            <w:shd w:val="clear" w:color="auto" w:fill="auto"/>
            <w:vAlign w:val="center"/>
            <w:hideMark/>
          </w:tcPr>
          <w:p w14:paraId="513479FE" w14:textId="77777777" w:rsidR="005413F1" w:rsidRPr="005413F1" w:rsidRDefault="005413F1" w:rsidP="005413F1">
            <w:pPr>
              <w:spacing w:line="240" w:lineRule="auto"/>
              <w:rPr>
                <w:rFonts w:eastAsia="Times New Roman"/>
                <w:color w:val="000000"/>
                <w:sz w:val="16"/>
                <w:szCs w:val="16"/>
              </w:rPr>
            </w:pPr>
          </w:p>
        </w:tc>
        <w:tc>
          <w:tcPr>
            <w:tcW w:w="2160" w:type="dxa"/>
            <w:tcBorders>
              <w:top w:val="nil"/>
              <w:left w:val="nil"/>
              <w:bottom w:val="nil"/>
              <w:right w:val="nil"/>
            </w:tcBorders>
            <w:shd w:val="clear" w:color="000000" w:fill="FFFFFF"/>
            <w:vAlign w:val="center"/>
            <w:hideMark/>
          </w:tcPr>
          <w:p w14:paraId="6538DEA9"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1, 0</w:t>
            </w:r>
          </w:p>
        </w:tc>
      </w:tr>
      <w:tr w:rsidR="005413F1" w:rsidRPr="005413F1" w14:paraId="13DCCA24" w14:textId="77777777" w:rsidTr="005413F1">
        <w:trPr>
          <w:trHeight w:val="240"/>
        </w:trPr>
        <w:tc>
          <w:tcPr>
            <w:tcW w:w="1940" w:type="dxa"/>
            <w:tcBorders>
              <w:top w:val="nil"/>
              <w:left w:val="nil"/>
              <w:bottom w:val="nil"/>
              <w:right w:val="nil"/>
            </w:tcBorders>
            <w:shd w:val="clear" w:color="auto" w:fill="auto"/>
            <w:vAlign w:val="center"/>
            <w:hideMark/>
          </w:tcPr>
          <w:p w14:paraId="3E30A84D"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Asap</w:t>
            </w:r>
          </w:p>
        </w:tc>
        <w:tc>
          <w:tcPr>
            <w:tcW w:w="2020" w:type="dxa"/>
            <w:tcBorders>
              <w:top w:val="nil"/>
              <w:left w:val="nil"/>
              <w:bottom w:val="nil"/>
              <w:right w:val="nil"/>
            </w:tcBorders>
            <w:shd w:val="clear" w:color="000000" w:fill="FFFFFF"/>
            <w:vAlign w:val="center"/>
            <w:hideMark/>
          </w:tcPr>
          <w:p w14:paraId="6BB55DF3"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Sans Serif</w:t>
            </w:r>
          </w:p>
        </w:tc>
        <w:tc>
          <w:tcPr>
            <w:tcW w:w="2020" w:type="dxa"/>
            <w:tcBorders>
              <w:top w:val="nil"/>
              <w:left w:val="nil"/>
              <w:bottom w:val="nil"/>
              <w:right w:val="nil"/>
            </w:tcBorders>
            <w:shd w:val="clear" w:color="000000" w:fill="FFFFFF"/>
            <w:vAlign w:val="center"/>
            <w:hideMark/>
          </w:tcPr>
          <w:p w14:paraId="27E21429"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500" w:type="dxa"/>
            <w:tcBorders>
              <w:top w:val="nil"/>
              <w:left w:val="nil"/>
              <w:bottom w:val="nil"/>
              <w:right w:val="nil"/>
            </w:tcBorders>
            <w:shd w:val="clear" w:color="000000" w:fill="FFFFFF"/>
            <w:vAlign w:val="center"/>
            <w:hideMark/>
          </w:tcPr>
          <w:p w14:paraId="272C3D7E"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160" w:type="dxa"/>
            <w:tcBorders>
              <w:top w:val="nil"/>
              <w:left w:val="nil"/>
              <w:bottom w:val="nil"/>
              <w:right w:val="nil"/>
            </w:tcBorders>
            <w:shd w:val="clear" w:color="000000" w:fill="FFFFFF"/>
            <w:vAlign w:val="center"/>
            <w:hideMark/>
          </w:tcPr>
          <w:p w14:paraId="673FC105"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9, 9</w:t>
            </w:r>
          </w:p>
        </w:tc>
      </w:tr>
      <w:tr w:rsidR="005413F1" w:rsidRPr="005413F1" w14:paraId="372766AF" w14:textId="77777777" w:rsidTr="005413F1">
        <w:trPr>
          <w:trHeight w:val="240"/>
        </w:trPr>
        <w:tc>
          <w:tcPr>
            <w:tcW w:w="1940" w:type="dxa"/>
            <w:tcBorders>
              <w:top w:val="nil"/>
              <w:left w:val="nil"/>
              <w:bottom w:val="nil"/>
              <w:right w:val="nil"/>
            </w:tcBorders>
            <w:shd w:val="clear" w:color="auto" w:fill="auto"/>
            <w:vAlign w:val="center"/>
            <w:hideMark/>
          </w:tcPr>
          <w:p w14:paraId="18437B15"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Barlow</w:t>
            </w:r>
          </w:p>
        </w:tc>
        <w:tc>
          <w:tcPr>
            <w:tcW w:w="2020" w:type="dxa"/>
            <w:tcBorders>
              <w:top w:val="nil"/>
              <w:left w:val="nil"/>
              <w:bottom w:val="nil"/>
              <w:right w:val="nil"/>
            </w:tcBorders>
            <w:shd w:val="clear" w:color="000000" w:fill="FFFFFF"/>
            <w:vAlign w:val="center"/>
            <w:hideMark/>
          </w:tcPr>
          <w:p w14:paraId="6FD58A5A"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Sans Serif</w:t>
            </w:r>
          </w:p>
        </w:tc>
        <w:tc>
          <w:tcPr>
            <w:tcW w:w="2020" w:type="dxa"/>
            <w:tcBorders>
              <w:top w:val="nil"/>
              <w:left w:val="nil"/>
              <w:bottom w:val="nil"/>
              <w:right w:val="nil"/>
            </w:tcBorders>
            <w:shd w:val="clear" w:color="000000" w:fill="FFFFFF"/>
            <w:vAlign w:val="center"/>
            <w:hideMark/>
          </w:tcPr>
          <w:p w14:paraId="6E298199"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DIN</w:t>
            </w:r>
          </w:p>
        </w:tc>
        <w:tc>
          <w:tcPr>
            <w:tcW w:w="2500" w:type="dxa"/>
            <w:tcBorders>
              <w:top w:val="nil"/>
              <w:left w:val="nil"/>
              <w:bottom w:val="nil"/>
              <w:right w:val="nil"/>
            </w:tcBorders>
            <w:shd w:val="clear" w:color="000000" w:fill="FFFFFF"/>
            <w:vAlign w:val="center"/>
            <w:hideMark/>
          </w:tcPr>
          <w:p w14:paraId="495DC1CB"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160" w:type="dxa"/>
            <w:tcBorders>
              <w:top w:val="nil"/>
              <w:left w:val="nil"/>
              <w:bottom w:val="nil"/>
              <w:right w:val="nil"/>
            </w:tcBorders>
            <w:shd w:val="clear" w:color="000000" w:fill="FFFFFF"/>
            <w:vAlign w:val="center"/>
            <w:hideMark/>
          </w:tcPr>
          <w:p w14:paraId="2CE06249"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9, 9</w:t>
            </w:r>
          </w:p>
        </w:tc>
      </w:tr>
      <w:tr w:rsidR="005413F1" w:rsidRPr="005413F1" w14:paraId="6B85DA04" w14:textId="77777777" w:rsidTr="005413F1">
        <w:trPr>
          <w:trHeight w:val="240"/>
        </w:trPr>
        <w:tc>
          <w:tcPr>
            <w:tcW w:w="1940" w:type="dxa"/>
            <w:tcBorders>
              <w:top w:val="nil"/>
              <w:left w:val="nil"/>
              <w:bottom w:val="nil"/>
              <w:right w:val="nil"/>
            </w:tcBorders>
            <w:shd w:val="clear" w:color="auto" w:fill="auto"/>
            <w:vAlign w:val="center"/>
            <w:hideMark/>
          </w:tcPr>
          <w:p w14:paraId="7D9B0B15"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Comfortaa</w:t>
            </w:r>
          </w:p>
        </w:tc>
        <w:tc>
          <w:tcPr>
            <w:tcW w:w="2020" w:type="dxa"/>
            <w:tcBorders>
              <w:top w:val="nil"/>
              <w:left w:val="nil"/>
              <w:bottom w:val="nil"/>
              <w:right w:val="nil"/>
            </w:tcBorders>
            <w:shd w:val="clear" w:color="000000" w:fill="FFFFFF"/>
            <w:vAlign w:val="center"/>
            <w:hideMark/>
          </w:tcPr>
          <w:p w14:paraId="400517B8"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Sans Serif</w:t>
            </w:r>
          </w:p>
        </w:tc>
        <w:tc>
          <w:tcPr>
            <w:tcW w:w="2020" w:type="dxa"/>
            <w:tcBorders>
              <w:top w:val="nil"/>
              <w:left w:val="nil"/>
              <w:bottom w:val="nil"/>
              <w:right w:val="nil"/>
            </w:tcBorders>
            <w:shd w:val="clear" w:color="000000" w:fill="FFFFFF"/>
            <w:vAlign w:val="center"/>
            <w:hideMark/>
          </w:tcPr>
          <w:p w14:paraId="1E6BC7AF"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500" w:type="dxa"/>
            <w:tcBorders>
              <w:top w:val="nil"/>
              <w:left w:val="nil"/>
              <w:bottom w:val="nil"/>
              <w:right w:val="nil"/>
            </w:tcBorders>
            <w:shd w:val="clear" w:color="000000" w:fill="FFFFFF"/>
            <w:vAlign w:val="center"/>
            <w:hideMark/>
          </w:tcPr>
          <w:p w14:paraId="27D8563F"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160" w:type="dxa"/>
            <w:tcBorders>
              <w:top w:val="nil"/>
              <w:left w:val="nil"/>
              <w:bottom w:val="nil"/>
              <w:right w:val="nil"/>
            </w:tcBorders>
            <w:shd w:val="clear" w:color="000000" w:fill="FFFFFF"/>
            <w:vAlign w:val="center"/>
            <w:hideMark/>
          </w:tcPr>
          <w:p w14:paraId="31718847"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vw [300..700]</w:t>
            </w:r>
          </w:p>
        </w:tc>
      </w:tr>
      <w:tr w:rsidR="005413F1" w:rsidRPr="005413F1" w14:paraId="5CB4947E" w14:textId="77777777" w:rsidTr="005413F1">
        <w:trPr>
          <w:trHeight w:val="240"/>
        </w:trPr>
        <w:tc>
          <w:tcPr>
            <w:tcW w:w="1940" w:type="dxa"/>
            <w:tcBorders>
              <w:top w:val="nil"/>
              <w:left w:val="nil"/>
              <w:bottom w:val="nil"/>
              <w:right w:val="nil"/>
            </w:tcBorders>
            <w:shd w:val="clear" w:color="auto" w:fill="auto"/>
            <w:vAlign w:val="center"/>
            <w:hideMark/>
          </w:tcPr>
          <w:p w14:paraId="0909BD93"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Courier Prime</w:t>
            </w:r>
          </w:p>
        </w:tc>
        <w:tc>
          <w:tcPr>
            <w:tcW w:w="2020" w:type="dxa"/>
            <w:tcBorders>
              <w:top w:val="nil"/>
              <w:left w:val="nil"/>
              <w:bottom w:val="nil"/>
              <w:right w:val="nil"/>
            </w:tcBorders>
            <w:shd w:val="clear" w:color="000000" w:fill="FFFFFF"/>
            <w:vAlign w:val="center"/>
            <w:hideMark/>
          </w:tcPr>
          <w:p w14:paraId="55BA5617"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Serif</w:t>
            </w:r>
          </w:p>
        </w:tc>
        <w:tc>
          <w:tcPr>
            <w:tcW w:w="2020" w:type="dxa"/>
            <w:tcBorders>
              <w:top w:val="nil"/>
              <w:left w:val="nil"/>
              <w:bottom w:val="nil"/>
              <w:right w:val="nil"/>
            </w:tcBorders>
            <w:shd w:val="clear" w:color="000000" w:fill="FFFFFF"/>
            <w:vAlign w:val="center"/>
            <w:hideMark/>
          </w:tcPr>
          <w:p w14:paraId="68859834"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Courier</w:t>
            </w:r>
          </w:p>
        </w:tc>
        <w:tc>
          <w:tcPr>
            <w:tcW w:w="2500" w:type="dxa"/>
            <w:tcBorders>
              <w:top w:val="nil"/>
              <w:left w:val="nil"/>
              <w:bottom w:val="nil"/>
              <w:right w:val="nil"/>
            </w:tcBorders>
            <w:shd w:val="clear" w:color="000000" w:fill="FFFFFF"/>
            <w:vAlign w:val="center"/>
            <w:hideMark/>
          </w:tcPr>
          <w:p w14:paraId="682CF9A6"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160" w:type="dxa"/>
            <w:tcBorders>
              <w:top w:val="nil"/>
              <w:left w:val="nil"/>
              <w:bottom w:val="nil"/>
              <w:right w:val="nil"/>
            </w:tcBorders>
            <w:shd w:val="clear" w:color="000000" w:fill="FFFFFF"/>
            <w:vAlign w:val="center"/>
            <w:hideMark/>
          </w:tcPr>
          <w:p w14:paraId="207251B0"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2, 2</w:t>
            </w:r>
          </w:p>
        </w:tc>
      </w:tr>
      <w:tr w:rsidR="005413F1" w:rsidRPr="005413F1" w14:paraId="6A97BBDC" w14:textId="77777777" w:rsidTr="005413F1">
        <w:trPr>
          <w:trHeight w:val="240"/>
        </w:trPr>
        <w:tc>
          <w:tcPr>
            <w:tcW w:w="1940" w:type="dxa"/>
            <w:tcBorders>
              <w:top w:val="nil"/>
              <w:left w:val="nil"/>
              <w:bottom w:val="nil"/>
              <w:right w:val="nil"/>
            </w:tcBorders>
            <w:shd w:val="clear" w:color="auto" w:fill="auto"/>
            <w:vAlign w:val="center"/>
            <w:hideMark/>
          </w:tcPr>
          <w:p w14:paraId="16B19186"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Didact Gothic</w:t>
            </w:r>
          </w:p>
        </w:tc>
        <w:tc>
          <w:tcPr>
            <w:tcW w:w="2020" w:type="dxa"/>
            <w:tcBorders>
              <w:top w:val="nil"/>
              <w:left w:val="nil"/>
              <w:bottom w:val="nil"/>
              <w:right w:val="nil"/>
            </w:tcBorders>
            <w:shd w:val="clear" w:color="000000" w:fill="FFFFFF"/>
            <w:vAlign w:val="center"/>
            <w:hideMark/>
          </w:tcPr>
          <w:p w14:paraId="35287CCD"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Sans Serif</w:t>
            </w:r>
          </w:p>
        </w:tc>
        <w:tc>
          <w:tcPr>
            <w:tcW w:w="2020" w:type="dxa"/>
            <w:tcBorders>
              <w:top w:val="nil"/>
              <w:left w:val="nil"/>
              <w:bottom w:val="nil"/>
              <w:right w:val="nil"/>
            </w:tcBorders>
            <w:shd w:val="clear" w:color="000000" w:fill="FFFFFF"/>
            <w:vAlign w:val="center"/>
            <w:hideMark/>
          </w:tcPr>
          <w:p w14:paraId="6D488402"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500" w:type="dxa"/>
            <w:tcBorders>
              <w:top w:val="nil"/>
              <w:left w:val="nil"/>
              <w:bottom w:val="nil"/>
              <w:right w:val="nil"/>
            </w:tcBorders>
            <w:shd w:val="clear" w:color="000000" w:fill="FFFFFF"/>
            <w:vAlign w:val="center"/>
            <w:hideMark/>
          </w:tcPr>
          <w:p w14:paraId="11FD4222"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160" w:type="dxa"/>
            <w:tcBorders>
              <w:top w:val="nil"/>
              <w:left w:val="nil"/>
              <w:bottom w:val="nil"/>
              <w:right w:val="nil"/>
            </w:tcBorders>
            <w:shd w:val="clear" w:color="000000" w:fill="FFFFFF"/>
            <w:vAlign w:val="center"/>
            <w:hideMark/>
          </w:tcPr>
          <w:p w14:paraId="3BDEBA24"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1, 0</w:t>
            </w:r>
          </w:p>
        </w:tc>
      </w:tr>
      <w:tr w:rsidR="005413F1" w:rsidRPr="005413F1" w14:paraId="22B573CB" w14:textId="77777777" w:rsidTr="005413F1">
        <w:trPr>
          <w:trHeight w:val="240"/>
        </w:trPr>
        <w:tc>
          <w:tcPr>
            <w:tcW w:w="1940" w:type="dxa"/>
            <w:tcBorders>
              <w:top w:val="nil"/>
              <w:left w:val="nil"/>
              <w:bottom w:val="nil"/>
              <w:right w:val="nil"/>
            </w:tcBorders>
            <w:shd w:val="clear" w:color="auto" w:fill="auto"/>
            <w:vAlign w:val="center"/>
            <w:hideMark/>
          </w:tcPr>
          <w:p w14:paraId="5A0EDD62"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EB Garamond</w:t>
            </w:r>
          </w:p>
        </w:tc>
        <w:tc>
          <w:tcPr>
            <w:tcW w:w="2020" w:type="dxa"/>
            <w:tcBorders>
              <w:top w:val="nil"/>
              <w:left w:val="nil"/>
              <w:bottom w:val="nil"/>
              <w:right w:val="nil"/>
            </w:tcBorders>
            <w:shd w:val="clear" w:color="000000" w:fill="FFFFFF"/>
            <w:vAlign w:val="center"/>
            <w:hideMark/>
          </w:tcPr>
          <w:p w14:paraId="074FD91D"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Serif</w:t>
            </w:r>
          </w:p>
        </w:tc>
        <w:tc>
          <w:tcPr>
            <w:tcW w:w="2020" w:type="dxa"/>
            <w:tcBorders>
              <w:top w:val="nil"/>
              <w:left w:val="nil"/>
              <w:bottom w:val="nil"/>
              <w:right w:val="nil"/>
            </w:tcBorders>
            <w:shd w:val="clear" w:color="000000" w:fill="FFFFFF"/>
            <w:vAlign w:val="center"/>
            <w:hideMark/>
          </w:tcPr>
          <w:p w14:paraId="1D48DF37"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Garamond</w:t>
            </w:r>
          </w:p>
        </w:tc>
        <w:tc>
          <w:tcPr>
            <w:tcW w:w="2500" w:type="dxa"/>
            <w:tcBorders>
              <w:top w:val="nil"/>
              <w:left w:val="nil"/>
              <w:bottom w:val="nil"/>
              <w:right w:val="nil"/>
            </w:tcBorders>
            <w:shd w:val="clear" w:color="000000" w:fill="FFFFFF"/>
            <w:vAlign w:val="center"/>
            <w:hideMark/>
          </w:tcPr>
          <w:p w14:paraId="0FA804DE"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160" w:type="dxa"/>
            <w:tcBorders>
              <w:top w:val="nil"/>
              <w:left w:val="nil"/>
              <w:bottom w:val="nil"/>
              <w:right w:val="nil"/>
            </w:tcBorders>
            <w:shd w:val="clear" w:color="000000" w:fill="FFFFFF"/>
            <w:vAlign w:val="center"/>
            <w:hideMark/>
          </w:tcPr>
          <w:p w14:paraId="3BCF81DB"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vw [400..800]; i [0,1]</w:t>
            </w:r>
          </w:p>
        </w:tc>
      </w:tr>
      <w:tr w:rsidR="005413F1" w:rsidRPr="005413F1" w14:paraId="7C13CFBA" w14:textId="77777777" w:rsidTr="005413F1">
        <w:trPr>
          <w:trHeight w:val="240"/>
        </w:trPr>
        <w:tc>
          <w:tcPr>
            <w:tcW w:w="1940" w:type="dxa"/>
            <w:tcBorders>
              <w:top w:val="nil"/>
              <w:left w:val="nil"/>
              <w:bottom w:val="nil"/>
              <w:right w:val="nil"/>
            </w:tcBorders>
            <w:shd w:val="clear" w:color="auto" w:fill="auto"/>
            <w:vAlign w:val="center"/>
            <w:hideMark/>
          </w:tcPr>
          <w:p w14:paraId="2628064B"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EB Garamond</w:t>
            </w:r>
          </w:p>
        </w:tc>
        <w:tc>
          <w:tcPr>
            <w:tcW w:w="2020" w:type="dxa"/>
            <w:tcBorders>
              <w:top w:val="nil"/>
              <w:left w:val="nil"/>
              <w:bottom w:val="nil"/>
              <w:right w:val="nil"/>
            </w:tcBorders>
            <w:shd w:val="clear" w:color="000000" w:fill="FFFFFF"/>
            <w:vAlign w:val="center"/>
            <w:hideMark/>
          </w:tcPr>
          <w:p w14:paraId="68863306"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Serif</w:t>
            </w:r>
          </w:p>
        </w:tc>
        <w:tc>
          <w:tcPr>
            <w:tcW w:w="2020" w:type="dxa"/>
            <w:tcBorders>
              <w:top w:val="nil"/>
              <w:left w:val="nil"/>
              <w:bottom w:val="nil"/>
              <w:right w:val="nil"/>
            </w:tcBorders>
            <w:shd w:val="clear" w:color="000000" w:fill="FFFFFF"/>
            <w:vAlign w:val="center"/>
            <w:hideMark/>
          </w:tcPr>
          <w:p w14:paraId="7F606DD4"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Bembo</w:t>
            </w:r>
          </w:p>
        </w:tc>
        <w:tc>
          <w:tcPr>
            <w:tcW w:w="2500" w:type="dxa"/>
            <w:tcBorders>
              <w:top w:val="nil"/>
              <w:left w:val="nil"/>
              <w:bottom w:val="nil"/>
              <w:right w:val="nil"/>
            </w:tcBorders>
            <w:shd w:val="clear" w:color="000000" w:fill="FFFFFF"/>
            <w:vAlign w:val="center"/>
            <w:hideMark/>
          </w:tcPr>
          <w:p w14:paraId="31625980"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160" w:type="dxa"/>
            <w:tcBorders>
              <w:top w:val="nil"/>
              <w:left w:val="nil"/>
              <w:bottom w:val="nil"/>
              <w:right w:val="nil"/>
            </w:tcBorders>
            <w:shd w:val="clear" w:color="000000" w:fill="FFFFFF"/>
            <w:vAlign w:val="center"/>
            <w:hideMark/>
          </w:tcPr>
          <w:p w14:paraId="2510442A"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vw [400..800]; i [0,1]</w:t>
            </w:r>
          </w:p>
        </w:tc>
      </w:tr>
      <w:tr w:rsidR="005413F1" w:rsidRPr="005413F1" w14:paraId="0DA38FC1" w14:textId="77777777" w:rsidTr="005413F1">
        <w:trPr>
          <w:trHeight w:val="240"/>
        </w:trPr>
        <w:tc>
          <w:tcPr>
            <w:tcW w:w="1940" w:type="dxa"/>
            <w:tcBorders>
              <w:top w:val="nil"/>
              <w:left w:val="nil"/>
              <w:bottom w:val="nil"/>
              <w:right w:val="nil"/>
            </w:tcBorders>
            <w:shd w:val="clear" w:color="auto" w:fill="auto"/>
            <w:vAlign w:val="center"/>
            <w:hideMark/>
          </w:tcPr>
          <w:p w14:paraId="1F1515EC"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Fira Sans</w:t>
            </w:r>
          </w:p>
        </w:tc>
        <w:tc>
          <w:tcPr>
            <w:tcW w:w="2020" w:type="dxa"/>
            <w:tcBorders>
              <w:top w:val="nil"/>
              <w:left w:val="nil"/>
              <w:bottom w:val="nil"/>
              <w:right w:val="nil"/>
            </w:tcBorders>
            <w:shd w:val="clear" w:color="000000" w:fill="FFFFFF"/>
            <w:vAlign w:val="center"/>
            <w:hideMark/>
          </w:tcPr>
          <w:p w14:paraId="06F6C240"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Sans Serif</w:t>
            </w:r>
          </w:p>
        </w:tc>
        <w:tc>
          <w:tcPr>
            <w:tcW w:w="2020" w:type="dxa"/>
            <w:tcBorders>
              <w:top w:val="nil"/>
              <w:left w:val="nil"/>
              <w:bottom w:val="nil"/>
              <w:right w:val="nil"/>
            </w:tcBorders>
            <w:shd w:val="clear" w:color="000000" w:fill="FFFFFF"/>
            <w:vAlign w:val="center"/>
            <w:hideMark/>
          </w:tcPr>
          <w:p w14:paraId="4386B79D"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Helvetica</w:t>
            </w:r>
          </w:p>
        </w:tc>
        <w:tc>
          <w:tcPr>
            <w:tcW w:w="2500" w:type="dxa"/>
            <w:tcBorders>
              <w:top w:val="nil"/>
              <w:left w:val="nil"/>
              <w:bottom w:val="nil"/>
              <w:right w:val="nil"/>
            </w:tcBorders>
            <w:shd w:val="clear" w:color="000000" w:fill="FFFFFF"/>
            <w:vAlign w:val="center"/>
            <w:hideMark/>
          </w:tcPr>
          <w:p w14:paraId="223EDBE0"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160" w:type="dxa"/>
            <w:tcBorders>
              <w:top w:val="nil"/>
              <w:left w:val="nil"/>
              <w:bottom w:val="nil"/>
              <w:right w:val="nil"/>
            </w:tcBorders>
            <w:shd w:val="clear" w:color="000000" w:fill="FFFFFF"/>
            <w:vAlign w:val="center"/>
            <w:hideMark/>
          </w:tcPr>
          <w:p w14:paraId="6085F20C"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9, 9</w:t>
            </w:r>
          </w:p>
        </w:tc>
      </w:tr>
      <w:tr w:rsidR="005413F1" w:rsidRPr="005413F1" w14:paraId="11F80C4D" w14:textId="77777777" w:rsidTr="005413F1">
        <w:trPr>
          <w:trHeight w:val="240"/>
        </w:trPr>
        <w:tc>
          <w:tcPr>
            <w:tcW w:w="1940" w:type="dxa"/>
            <w:tcBorders>
              <w:top w:val="nil"/>
              <w:left w:val="nil"/>
              <w:bottom w:val="nil"/>
              <w:right w:val="nil"/>
            </w:tcBorders>
            <w:shd w:val="clear" w:color="auto" w:fill="auto"/>
            <w:vAlign w:val="center"/>
            <w:hideMark/>
          </w:tcPr>
          <w:p w14:paraId="56CE86F9"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Gothic A1</w:t>
            </w:r>
          </w:p>
        </w:tc>
        <w:tc>
          <w:tcPr>
            <w:tcW w:w="2020" w:type="dxa"/>
            <w:tcBorders>
              <w:top w:val="nil"/>
              <w:left w:val="nil"/>
              <w:bottom w:val="nil"/>
              <w:right w:val="nil"/>
            </w:tcBorders>
            <w:shd w:val="clear" w:color="000000" w:fill="FFFFFF"/>
            <w:vAlign w:val="center"/>
            <w:hideMark/>
          </w:tcPr>
          <w:p w14:paraId="4C1CF093"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Sans Serif</w:t>
            </w:r>
          </w:p>
        </w:tc>
        <w:tc>
          <w:tcPr>
            <w:tcW w:w="2020" w:type="dxa"/>
            <w:tcBorders>
              <w:top w:val="nil"/>
              <w:left w:val="nil"/>
              <w:bottom w:val="nil"/>
              <w:right w:val="nil"/>
            </w:tcBorders>
            <w:shd w:val="clear" w:color="000000" w:fill="FFFFFF"/>
            <w:vAlign w:val="center"/>
            <w:hideMark/>
          </w:tcPr>
          <w:p w14:paraId="0D460362"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500" w:type="dxa"/>
            <w:tcBorders>
              <w:top w:val="nil"/>
              <w:left w:val="nil"/>
              <w:bottom w:val="nil"/>
              <w:right w:val="nil"/>
            </w:tcBorders>
            <w:shd w:val="clear" w:color="000000" w:fill="FFFFFF"/>
            <w:vAlign w:val="center"/>
            <w:hideMark/>
          </w:tcPr>
          <w:p w14:paraId="51FC811F"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160" w:type="dxa"/>
            <w:tcBorders>
              <w:top w:val="nil"/>
              <w:left w:val="nil"/>
              <w:bottom w:val="nil"/>
              <w:right w:val="nil"/>
            </w:tcBorders>
            <w:shd w:val="clear" w:color="000000" w:fill="FFFFFF"/>
            <w:vAlign w:val="center"/>
            <w:hideMark/>
          </w:tcPr>
          <w:p w14:paraId="5EF256C7"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9, 0</w:t>
            </w:r>
          </w:p>
        </w:tc>
      </w:tr>
      <w:tr w:rsidR="005413F1" w:rsidRPr="005413F1" w14:paraId="57311C33" w14:textId="77777777" w:rsidTr="005413F1">
        <w:trPr>
          <w:trHeight w:val="240"/>
        </w:trPr>
        <w:tc>
          <w:tcPr>
            <w:tcW w:w="1940" w:type="dxa"/>
            <w:tcBorders>
              <w:top w:val="nil"/>
              <w:left w:val="nil"/>
              <w:bottom w:val="nil"/>
              <w:right w:val="nil"/>
            </w:tcBorders>
            <w:shd w:val="clear" w:color="auto" w:fill="auto"/>
            <w:vAlign w:val="center"/>
            <w:hideMark/>
          </w:tcPr>
          <w:p w14:paraId="73FCB10C"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Hind</w:t>
            </w:r>
          </w:p>
        </w:tc>
        <w:tc>
          <w:tcPr>
            <w:tcW w:w="2020" w:type="dxa"/>
            <w:tcBorders>
              <w:top w:val="nil"/>
              <w:left w:val="nil"/>
              <w:bottom w:val="nil"/>
              <w:right w:val="nil"/>
            </w:tcBorders>
            <w:shd w:val="clear" w:color="000000" w:fill="FFFFFF"/>
            <w:vAlign w:val="center"/>
            <w:hideMark/>
          </w:tcPr>
          <w:p w14:paraId="402119B6"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Sans Serif</w:t>
            </w:r>
          </w:p>
        </w:tc>
        <w:tc>
          <w:tcPr>
            <w:tcW w:w="2020" w:type="dxa"/>
            <w:tcBorders>
              <w:top w:val="nil"/>
              <w:left w:val="nil"/>
              <w:bottom w:val="nil"/>
              <w:right w:val="nil"/>
            </w:tcBorders>
            <w:shd w:val="clear" w:color="000000" w:fill="FFFFFF"/>
            <w:vAlign w:val="center"/>
            <w:hideMark/>
          </w:tcPr>
          <w:p w14:paraId="50E43ACD"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500" w:type="dxa"/>
            <w:tcBorders>
              <w:top w:val="nil"/>
              <w:left w:val="nil"/>
              <w:bottom w:val="nil"/>
              <w:right w:val="nil"/>
            </w:tcBorders>
            <w:shd w:val="clear" w:color="000000" w:fill="FFFFFF"/>
            <w:vAlign w:val="center"/>
            <w:hideMark/>
          </w:tcPr>
          <w:p w14:paraId="5EB0A296"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Common Airport FIDS Font</w:t>
            </w:r>
          </w:p>
        </w:tc>
        <w:tc>
          <w:tcPr>
            <w:tcW w:w="2160" w:type="dxa"/>
            <w:tcBorders>
              <w:top w:val="nil"/>
              <w:left w:val="nil"/>
              <w:bottom w:val="nil"/>
              <w:right w:val="nil"/>
            </w:tcBorders>
            <w:shd w:val="clear" w:color="000000" w:fill="FFFFFF"/>
            <w:vAlign w:val="center"/>
            <w:hideMark/>
          </w:tcPr>
          <w:p w14:paraId="395A45B6"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5, 0</w:t>
            </w:r>
          </w:p>
        </w:tc>
      </w:tr>
      <w:tr w:rsidR="005413F1" w:rsidRPr="005413F1" w14:paraId="253CF577" w14:textId="77777777" w:rsidTr="005413F1">
        <w:trPr>
          <w:trHeight w:val="240"/>
        </w:trPr>
        <w:tc>
          <w:tcPr>
            <w:tcW w:w="1940" w:type="dxa"/>
            <w:tcBorders>
              <w:top w:val="nil"/>
              <w:left w:val="nil"/>
              <w:bottom w:val="nil"/>
              <w:right w:val="nil"/>
            </w:tcBorders>
            <w:shd w:val="clear" w:color="auto" w:fill="auto"/>
            <w:vAlign w:val="center"/>
            <w:hideMark/>
          </w:tcPr>
          <w:p w14:paraId="1213BC81"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IBM Plex Sans</w:t>
            </w:r>
          </w:p>
        </w:tc>
        <w:tc>
          <w:tcPr>
            <w:tcW w:w="2020" w:type="dxa"/>
            <w:tcBorders>
              <w:top w:val="nil"/>
              <w:left w:val="nil"/>
              <w:bottom w:val="nil"/>
              <w:right w:val="nil"/>
            </w:tcBorders>
            <w:shd w:val="clear" w:color="000000" w:fill="FFFFFF"/>
            <w:vAlign w:val="center"/>
            <w:hideMark/>
          </w:tcPr>
          <w:p w14:paraId="1A334A87"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Sans Serif</w:t>
            </w:r>
          </w:p>
        </w:tc>
        <w:tc>
          <w:tcPr>
            <w:tcW w:w="2020" w:type="dxa"/>
            <w:tcBorders>
              <w:top w:val="nil"/>
              <w:left w:val="nil"/>
              <w:bottom w:val="nil"/>
              <w:right w:val="nil"/>
            </w:tcBorders>
            <w:shd w:val="clear" w:color="000000" w:fill="FFFFFF"/>
            <w:vAlign w:val="center"/>
            <w:hideMark/>
          </w:tcPr>
          <w:p w14:paraId="3CBED038"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500" w:type="dxa"/>
            <w:tcBorders>
              <w:top w:val="nil"/>
              <w:left w:val="nil"/>
              <w:bottom w:val="nil"/>
              <w:right w:val="nil"/>
            </w:tcBorders>
            <w:shd w:val="clear" w:color="000000" w:fill="FFFFFF"/>
            <w:vAlign w:val="center"/>
            <w:hideMark/>
          </w:tcPr>
          <w:p w14:paraId="7F46D081"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160" w:type="dxa"/>
            <w:tcBorders>
              <w:top w:val="nil"/>
              <w:left w:val="nil"/>
              <w:bottom w:val="nil"/>
              <w:right w:val="nil"/>
            </w:tcBorders>
            <w:shd w:val="clear" w:color="000000" w:fill="FFFFFF"/>
            <w:vAlign w:val="center"/>
            <w:hideMark/>
          </w:tcPr>
          <w:p w14:paraId="5AB9CEBC"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7, 7</w:t>
            </w:r>
          </w:p>
        </w:tc>
      </w:tr>
      <w:tr w:rsidR="005413F1" w:rsidRPr="005413F1" w14:paraId="0535ABE0" w14:textId="77777777" w:rsidTr="005413F1">
        <w:trPr>
          <w:trHeight w:val="240"/>
        </w:trPr>
        <w:tc>
          <w:tcPr>
            <w:tcW w:w="1940" w:type="dxa"/>
            <w:tcBorders>
              <w:top w:val="nil"/>
              <w:left w:val="nil"/>
              <w:bottom w:val="nil"/>
              <w:right w:val="nil"/>
            </w:tcBorders>
            <w:shd w:val="clear" w:color="auto" w:fill="auto"/>
            <w:vAlign w:val="center"/>
            <w:hideMark/>
          </w:tcPr>
          <w:p w14:paraId="2EA190AD"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Istok Web</w:t>
            </w:r>
          </w:p>
        </w:tc>
        <w:tc>
          <w:tcPr>
            <w:tcW w:w="2020" w:type="dxa"/>
            <w:tcBorders>
              <w:top w:val="nil"/>
              <w:left w:val="nil"/>
              <w:bottom w:val="nil"/>
              <w:right w:val="nil"/>
            </w:tcBorders>
            <w:shd w:val="clear" w:color="000000" w:fill="FFFFFF"/>
            <w:vAlign w:val="center"/>
            <w:hideMark/>
          </w:tcPr>
          <w:p w14:paraId="07380A67"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Sans Serif</w:t>
            </w:r>
          </w:p>
        </w:tc>
        <w:tc>
          <w:tcPr>
            <w:tcW w:w="2020" w:type="dxa"/>
            <w:tcBorders>
              <w:top w:val="nil"/>
              <w:left w:val="nil"/>
              <w:bottom w:val="nil"/>
              <w:right w:val="nil"/>
            </w:tcBorders>
            <w:shd w:val="clear" w:color="000000" w:fill="FFFFFF"/>
            <w:vAlign w:val="center"/>
            <w:hideMark/>
          </w:tcPr>
          <w:p w14:paraId="0BF3C4D3"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Frutiger</w:t>
            </w:r>
          </w:p>
        </w:tc>
        <w:tc>
          <w:tcPr>
            <w:tcW w:w="2500" w:type="dxa"/>
            <w:tcBorders>
              <w:top w:val="nil"/>
              <w:left w:val="nil"/>
              <w:bottom w:val="nil"/>
              <w:right w:val="nil"/>
            </w:tcBorders>
            <w:shd w:val="clear" w:color="000000" w:fill="FFFFFF"/>
            <w:vAlign w:val="center"/>
            <w:hideMark/>
          </w:tcPr>
          <w:p w14:paraId="21D276FF"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160" w:type="dxa"/>
            <w:tcBorders>
              <w:top w:val="nil"/>
              <w:left w:val="nil"/>
              <w:bottom w:val="nil"/>
              <w:right w:val="nil"/>
            </w:tcBorders>
            <w:shd w:val="clear" w:color="000000" w:fill="FFFFFF"/>
            <w:vAlign w:val="center"/>
            <w:hideMark/>
          </w:tcPr>
          <w:p w14:paraId="222BCBC9"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2, 2</w:t>
            </w:r>
          </w:p>
        </w:tc>
      </w:tr>
      <w:tr w:rsidR="005413F1" w:rsidRPr="005413F1" w14:paraId="3F14F438" w14:textId="77777777" w:rsidTr="005413F1">
        <w:trPr>
          <w:trHeight w:val="240"/>
        </w:trPr>
        <w:tc>
          <w:tcPr>
            <w:tcW w:w="1940" w:type="dxa"/>
            <w:tcBorders>
              <w:top w:val="nil"/>
              <w:left w:val="nil"/>
              <w:bottom w:val="nil"/>
              <w:right w:val="nil"/>
            </w:tcBorders>
            <w:shd w:val="clear" w:color="auto" w:fill="auto"/>
            <w:vAlign w:val="center"/>
            <w:hideMark/>
          </w:tcPr>
          <w:p w14:paraId="770F5948"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Jost</w:t>
            </w:r>
          </w:p>
        </w:tc>
        <w:tc>
          <w:tcPr>
            <w:tcW w:w="2020" w:type="dxa"/>
            <w:tcBorders>
              <w:top w:val="nil"/>
              <w:left w:val="nil"/>
              <w:bottom w:val="nil"/>
              <w:right w:val="nil"/>
            </w:tcBorders>
            <w:shd w:val="clear" w:color="000000" w:fill="FFFFFF"/>
            <w:vAlign w:val="center"/>
            <w:hideMark/>
          </w:tcPr>
          <w:p w14:paraId="22E1261B"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Sans Serif</w:t>
            </w:r>
          </w:p>
        </w:tc>
        <w:tc>
          <w:tcPr>
            <w:tcW w:w="2020" w:type="dxa"/>
            <w:tcBorders>
              <w:top w:val="nil"/>
              <w:left w:val="nil"/>
              <w:bottom w:val="nil"/>
              <w:right w:val="nil"/>
            </w:tcBorders>
            <w:shd w:val="clear" w:color="000000" w:fill="FFFFFF"/>
            <w:vAlign w:val="center"/>
            <w:hideMark/>
          </w:tcPr>
          <w:p w14:paraId="327F9288"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Futura</w:t>
            </w:r>
          </w:p>
        </w:tc>
        <w:tc>
          <w:tcPr>
            <w:tcW w:w="2500" w:type="dxa"/>
            <w:tcBorders>
              <w:top w:val="nil"/>
              <w:left w:val="nil"/>
              <w:bottom w:val="nil"/>
              <w:right w:val="nil"/>
            </w:tcBorders>
            <w:shd w:val="clear" w:color="000000" w:fill="FFFFFF"/>
            <w:vAlign w:val="center"/>
            <w:hideMark/>
          </w:tcPr>
          <w:p w14:paraId="63253223"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160" w:type="dxa"/>
            <w:tcBorders>
              <w:top w:val="nil"/>
              <w:left w:val="nil"/>
              <w:bottom w:val="nil"/>
              <w:right w:val="nil"/>
            </w:tcBorders>
            <w:shd w:val="clear" w:color="000000" w:fill="FFFFFF"/>
            <w:vAlign w:val="center"/>
            <w:hideMark/>
          </w:tcPr>
          <w:p w14:paraId="2501548A"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vw [100..900]; i [0,1]</w:t>
            </w:r>
          </w:p>
        </w:tc>
      </w:tr>
      <w:tr w:rsidR="005413F1" w:rsidRPr="005413F1" w14:paraId="2A4C5258" w14:textId="77777777" w:rsidTr="005413F1">
        <w:trPr>
          <w:trHeight w:val="240"/>
        </w:trPr>
        <w:tc>
          <w:tcPr>
            <w:tcW w:w="1940" w:type="dxa"/>
            <w:tcBorders>
              <w:top w:val="nil"/>
              <w:left w:val="nil"/>
              <w:bottom w:val="nil"/>
              <w:right w:val="nil"/>
            </w:tcBorders>
            <w:shd w:val="clear" w:color="auto" w:fill="auto"/>
            <w:vAlign w:val="center"/>
            <w:hideMark/>
          </w:tcPr>
          <w:p w14:paraId="21E9EA21"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Lato</w:t>
            </w:r>
          </w:p>
        </w:tc>
        <w:tc>
          <w:tcPr>
            <w:tcW w:w="2020" w:type="dxa"/>
            <w:tcBorders>
              <w:top w:val="nil"/>
              <w:left w:val="nil"/>
              <w:bottom w:val="nil"/>
              <w:right w:val="nil"/>
            </w:tcBorders>
            <w:shd w:val="clear" w:color="000000" w:fill="FFFFFF"/>
            <w:vAlign w:val="center"/>
            <w:hideMark/>
          </w:tcPr>
          <w:p w14:paraId="25C7A90A"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Sans Serif</w:t>
            </w:r>
          </w:p>
        </w:tc>
        <w:tc>
          <w:tcPr>
            <w:tcW w:w="2020" w:type="dxa"/>
            <w:tcBorders>
              <w:top w:val="nil"/>
              <w:left w:val="nil"/>
              <w:bottom w:val="nil"/>
              <w:right w:val="nil"/>
            </w:tcBorders>
            <w:shd w:val="clear" w:color="000000" w:fill="FFFFFF"/>
            <w:vAlign w:val="center"/>
            <w:hideMark/>
          </w:tcPr>
          <w:p w14:paraId="77ACAF2F"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Gills Sans</w:t>
            </w:r>
          </w:p>
        </w:tc>
        <w:tc>
          <w:tcPr>
            <w:tcW w:w="2500" w:type="dxa"/>
            <w:tcBorders>
              <w:top w:val="nil"/>
              <w:left w:val="nil"/>
              <w:bottom w:val="nil"/>
              <w:right w:val="nil"/>
            </w:tcBorders>
            <w:shd w:val="clear" w:color="000000" w:fill="FFFFFF"/>
            <w:vAlign w:val="center"/>
            <w:hideMark/>
          </w:tcPr>
          <w:p w14:paraId="36C99403"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160" w:type="dxa"/>
            <w:tcBorders>
              <w:top w:val="nil"/>
              <w:left w:val="nil"/>
              <w:bottom w:val="nil"/>
              <w:right w:val="nil"/>
            </w:tcBorders>
            <w:shd w:val="clear" w:color="000000" w:fill="FFFFFF"/>
            <w:vAlign w:val="center"/>
            <w:hideMark/>
          </w:tcPr>
          <w:p w14:paraId="6E400D54"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5, 5</w:t>
            </w:r>
          </w:p>
        </w:tc>
      </w:tr>
      <w:tr w:rsidR="005413F1" w:rsidRPr="005413F1" w14:paraId="3D471C6F" w14:textId="77777777" w:rsidTr="005413F1">
        <w:trPr>
          <w:trHeight w:val="240"/>
        </w:trPr>
        <w:tc>
          <w:tcPr>
            <w:tcW w:w="1940" w:type="dxa"/>
            <w:tcBorders>
              <w:top w:val="nil"/>
              <w:left w:val="nil"/>
              <w:bottom w:val="nil"/>
              <w:right w:val="nil"/>
            </w:tcBorders>
            <w:shd w:val="clear" w:color="auto" w:fill="auto"/>
            <w:vAlign w:val="center"/>
            <w:hideMark/>
          </w:tcPr>
          <w:p w14:paraId="4CFFB323"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Libre Franklin</w:t>
            </w:r>
          </w:p>
        </w:tc>
        <w:tc>
          <w:tcPr>
            <w:tcW w:w="2020" w:type="dxa"/>
            <w:tcBorders>
              <w:top w:val="nil"/>
              <w:left w:val="nil"/>
              <w:bottom w:val="nil"/>
              <w:right w:val="nil"/>
            </w:tcBorders>
            <w:shd w:val="clear" w:color="000000" w:fill="FFFFFF"/>
            <w:vAlign w:val="center"/>
            <w:hideMark/>
          </w:tcPr>
          <w:p w14:paraId="08883643"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Sans Serif</w:t>
            </w:r>
          </w:p>
        </w:tc>
        <w:tc>
          <w:tcPr>
            <w:tcW w:w="2020" w:type="dxa"/>
            <w:tcBorders>
              <w:top w:val="nil"/>
              <w:left w:val="nil"/>
              <w:bottom w:val="nil"/>
              <w:right w:val="nil"/>
            </w:tcBorders>
            <w:shd w:val="clear" w:color="000000" w:fill="FFFFFF"/>
            <w:vAlign w:val="center"/>
            <w:hideMark/>
          </w:tcPr>
          <w:p w14:paraId="6C965512"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Franklin Gothic</w:t>
            </w:r>
          </w:p>
        </w:tc>
        <w:tc>
          <w:tcPr>
            <w:tcW w:w="2500" w:type="dxa"/>
            <w:tcBorders>
              <w:top w:val="nil"/>
              <w:left w:val="nil"/>
              <w:bottom w:val="nil"/>
              <w:right w:val="nil"/>
            </w:tcBorders>
            <w:shd w:val="clear" w:color="000000" w:fill="FFFFFF"/>
            <w:vAlign w:val="center"/>
            <w:hideMark/>
          </w:tcPr>
          <w:p w14:paraId="5E4A7E3C"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160" w:type="dxa"/>
            <w:tcBorders>
              <w:top w:val="nil"/>
              <w:left w:val="nil"/>
              <w:bottom w:val="nil"/>
              <w:right w:val="nil"/>
            </w:tcBorders>
            <w:shd w:val="clear" w:color="000000" w:fill="FFFFFF"/>
            <w:vAlign w:val="center"/>
            <w:hideMark/>
          </w:tcPr>
          <w:p w14:paraId="6AD9B6CF"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9, 9</w:t>
            </w:r>
          </w:p>
        </w:tc>
      </w:tr>
      <w:tr w:rsidR="005413F1" w:rsidRPr="005413F1" w14:paraId="4DE78528" w14:textId="77777777" w:rsidTr="005413F1">
        <w:trPr>
          <w:trHeight w:val="240"/>
        </w:trPr>
        <w:tc>
          <w:tcPr>
            <w:tcW w:w="1940" w:type="dxa"/>
            <w:tcBorders>
              <w:top w:val="nil"/>
              <w:left w:val="nil"/>
              <w:bottom w:val="nil"/>
              <w:right w:val="nil"/>
            </w:tcBorders>
            <w:shd w:val="clear" w:color="auto" w:fill="auto"/>
            <w:vAlign w:val="center"/>
            <w:hideMark/>
          </w:tcPr>
          <w:p w14:paraId="6C1AA444"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Merriweather Sans</w:t>
            </w:r>
          </w:p>
        </w:tc>
        <w:tc>
          <w:tcPr>
            <w:tcW w:w="2020" w:type="dxa"/>
            <w:tcBorders>
              <w:top w:val="nil"/>
              <w:left w:val="nil"/>
              <w:bottom w:val="nil"/>
              <w:right w:val="nil"/>
            </w:tcBorders>
            <w:shd w:val="clear" w:color="000000" w:fill="FFFFFF"/>
            <w:vAlign w:val="center"/>
            <w:hideMark/>
          </w:tcPr>
          <w:p w14:paraId="551CABA7"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Sans Serif</w:t>
            </w:r>
          </w:p>
        </w:tc>
        <w:tc>
          <w:tcPr>
            <w:tcW w:w="2020" w:type="dxa"/>
            <w:tcBorders>
              <w:top w:val="nil"/>
              <w:left w:val="nil"/>
              <w:bottom w:val="nil"/>
              <w:right w:val="nil"/>
            </w:tcBorders>
            <w:shd w:val="clear" w:color="000000" w:fill="FFFFFF"/>
            <w:vAlign w:val="center"/>
            <w:hideMark/>
          </w:tcPr>
          <w:p w14:paraId="47F215B0"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500" w:type="dxa"/>
            <w:tcBorders>
              <w:top w:val="nil"/>
              <w:left w:val="nil"/>
              <w:bottom w:val="nil"/>
              <w:right w:val="nil"/>
            </w:tcBorders>
            <w:shd w:val="clear" w:color="000000" w:fill="FFFFFF"/>
            <w:vAlign w:val="center"/>
            <w:hideMark/>
          </w:tcPr>
          <w:p w14:paraId="2D36C99F"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160" w:type="dxa"/>
            <w:tcBorders>
              <w:top w:val="nil"/>
              <w:left w:val="nil"/>
              <w:bottom w:val="nil"/>
              <w:right w:val="nil"/>
            </w:tcBorders>
            <w:shd w:val="clear" w:color="000000" w:fill="FFFFFF"/>
            <w:vAlign w:val="center"/>
            <w:hideMark/>
          </w:tcPr>
          <w:p w14:paraId="29E19395"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vw [300..800]; i [0,1]</w:t>
            </w:r>
          </w:p>
        </w:tc>
      </w:tr>
      <w:tr w:rsidR="005413F1" w:rsidRPr="005413F1" w14:paraId="0337B3E1" w14:textId="77777777" w:rsidTr="005413F1">
        <w:trPr>
          <w:trHeight w:val="240"/>
        </w:trPr>
        <w:tc>
          <w:tcPr>
            <w:tcW w:w="1940" w:type="dxa"/>
            <w:tcBorders>
              <w:top w:val="nil"/>
              <w:left w:val="nil"/>
              <w:bottom w:val="nil"/>
              <w:right w:val="nil"/>
            </w:tcBorders>
            <w:shd w:val="clear" w:color="auto" w:fill="auto"/>
            <w:vAlign w:val="center"/>
            <w:hideMark/>
          </w:tcPr>
          <w:p w14:paraId="45EC3B0E"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Montserrat</w:t>
            </w:r>
          </w:p>
        </w:tc>
        <w:tc>
          <w:tcPr>
            <w:tcW w:w="2020" w:type="dxa"/>
            <w:tcBorders>
              <w:top w:val="nil"/>
              <w:left w:val="nil"/>
              <w:bottom w:val="nil"/>
              <w:right w:val="nil"/>
            </w:tcBorders>
            <w:shd w:val="clear" w:color="000000" w:fill="FFFFFF"/>
            <w:vAlign w:val="center"/>
            <w:hideMark/>
          </w:tcPr>
          <w:p w14:paraId="12A254AA"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Sans Serif</w:t>
            </w:r>
          </w:p>
        </w:tc>
        <w:tc>
          <w:tcPr>
            <w:tcW w:w="2020" w:type="dxa"/>
            <w:tcBorders>
              <w:top w:val="nil"/>
              <w:left w:val="nil"/>
              <w:bottom w:val="nil"/>
              <w:right w:val="nil"/>
            </w:tcBorders>
            <w:shd w:val="clear" w:color="000000" w:fill="FFFFFF"/>
            <w:vAlign w:val="center"/>
            <w:hideMark/>
          </w:tcPr>
          <w:p w14:paraId="7896C9A8"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500" w:type="dxa"/>
            <w:tcBorders>
              <w:top w:val="nil"/>
              <w:left w:val="nil"/>
              <w:bottom w:val="nil"/>
              <w:right w:val="nil"/>
            </w:tcBorders>
            <w:shd w:val="clear" w:color="000000" w:fill="FFFFFF"/>
            <w:vAlign w:val="center"/>
            <w:hideMark/>
          </w:tcPr>
          <w:p w14:paraId="4BC3324F"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160" w:type="dxa"/>
            <w:tcBorders>
              <w:top w:val="nil"/>
              <w:left w:val="nil"/>
              <w:bottom w:val="nil"/>
              <w:right w:val="nil"/>
            </w:tcBorders>
            <w:shd w:val="clear" w:color="000000" w:fill="FFFFFF"/>
            <w:vAlign w:val="center"/>
            <w:hideMark/>
          </w:tcPr>
          <w:p w14:paraId="1A6DD958"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9, 9</w:t>
            </w:r>
          </w:p>
        </w:tc>
      </w:tr>
      <w:tr w:rsidR="005413F1" w:rsidRPr="005413F1" w14:paraId="4B4C6A6B" w14:textId="77777777" w:rsidTr="005413F1">
        <w:trPr>
          <w:trHeight w:val="240"/>
        </w:trPr>
        <w:tc>
          <w:tcPr>
            <w:tcW w:w="1940" w:type="dxa"/>
            <w:tcBorders>
              <w:top w:val="nil"/>
              <w:left w:val="nil"/>
              <w:bottom w:val="nil"/>
              <w:right w:val="nil"/>
            </w:tcBorders>
            <w:shd w:val="clear" w:color="auto" w:fill="auto"/>
            <w:vAlign w:val="center"/>
            <w:hideMark/>
          </w:tcPr>
          <w:p w14:paraId="0AFC66FA"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Nunito</w:t>
            </w:r>
          </w:p>
        </w:tc>
        <w:tc>
          <w:tcPr>
            <w:tcW w:w="2020" w:type="dxa"/>
            <w:tcBorders>
              <w:top w:val="nil"/>
              <w:left w:val="nil"/>
              <w:bottom w:val="nil"/>
              <w:right w:val="nil"/>
            </w:tcBorders>
            <w:shd w:val="clear" w:color="000000" w:fill="FFFFFF"/>
            <w:vAlign w:val="center"/>
            <w:hideMark/>
          </w:tcPr>
          <w:p w14:paraId="10074D0F"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Sans Serif</w:t>
            </w:r>
          </w:p>
        </w:tc>
        <w:tc>
          <w:tcPr>
            <w:tcW w:w="2020" w:type="dxa"/>
            <w:tcBorders>
              <w:top w:val="nil"/>
              <w:left w:val="nil"/>
              <w:bottom w:val="nil"/>
              <w:right w:val="nil"/>
            </w:tcBorders>
            <w:shd w:val="clear" w:color="000000" w:fill="FFFFFF"/>
            <w:vAlign w:val="center"/>
            <w:hideMark/>
          </w:tcPr>
          <w:p w14:paraId="0323E075"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Avenir</w:t>
            </w:r>
          </w:p>
        </w:tc>
        <w:tc>
          <w:tcPr>
            <w:tcW w:w="2500" w:type="dxa"/>
            <w:tcBorders>
              <w:top w:val="nil"/>
              <w:left w:val="nil"/>
              <w:bottom w:val="nil"/>
              <w:right w:val="nil"/>
            </w:tcBorders>
            <w:shd w:val="clear" w:color="000000" w:fill="FFFFFF"/>
            <w:vAlign w:val="center"/>
            <w:hideMark/>
          </w:tcPr>
          <w:p w14:paraId="12668C96"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160" w:type="dxa"/>
            <w:tcBorders>
              <w:top w:val="nil"/>
              <w:left w:val="nil"/>
              <w:bottom w:val="nil"/>
              <w:right w:val="nil"/>
            </w:tcBorders>
            <w:shd w:val="clear" w:color="000000" w:fill="FFFFFF"/>
            <w:vAlign w:val="center"/>
            <w:hideMark/>
          </w:tcPr>
          <w:p w14:paraId="032C0870"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7, 7</w:t>
            </w:r>
          </w:p>
        </w:tc>
      </w:tr>
      <w:tr w:rsidR="005413F1" w:rsidRPr="005413F1" w14:paraId="2E5377D8" w14:textId="77777777" w:rsidTr="005413F1">
        <w:trPr>
          <w:trHeight w:val="240"/>
        </w:trPr>
        <w:tc>
          <w:tcPr>
            <w:tcW w:w="1940" w:type="dxa"/>
            <w:tcBorders>
              <w:top w:val="nil"/>
              <w:left w:val="nil"/>
              <w:bottom w:val="nil"/>
              <w:right w:val="nil"/>
            </w:tcBorders>
            <w:shd w:val="clear" w:color="auto" w:fill="auto"/>
            <w:vAlign w:val="center"/>
            <w:hideMark/>
          </w:tcPr>
          <w:p w14:paraId="4D9B7622"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Nunito</w:t>
            </w:r>
          </w:p>
        </w:tc>
        <w:tc>
          <w:tcPr>
            <w:tcW w:w="2020" w:type="dxa"/>
            <w:tcBorders>
              <w:top w:val="nil"/>
              <w:left w:val="nil"/>
              <w:bottom w:val="nil"/>
              <w:right w:val="nil"/>
            </w:tcBorders>
            <w:shd w:val="clear" w:color="000000" w:fill="FFFFFF"/>
            <w:vAlign w:val="center"/>
            <w:hideMark/>
          </w:tcPr>
          <w:p w14:paraId="600FD4AF"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Sans Serif</w:t>
            </w:r>
          </w:p>
        </w:tc>
        <w:tc>
          <w:tcPr>
            <w:tcW w:w="2020" w:type="dxa"/>
            <w:tcBorders>
              <w:top w:val="nil"/>
              <w:left w:val="nil"/>
              <w:bottom w:val="nil"/>
              <w:right w:val="nil"/>
            </w:tcBorders>
            <w:shd w:val="clear" w:color="000000" w:fill="FFFFFF"/>
            <w:vAlign w:val="center"/>
            <w:hideMark/>
          </w:tcPr>
          <w:p w14:paraId="5A5F31B6"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Futura</w:t>
            </w:r>
          </w:p>
        </w:tc>
        <w:tc>
          <w:tcPr>
            <w:tcW w:w="2500" w:type="dxa"/>
            <w:tcBorders>
              <w:top w:val="nil"/>
              <w:left w:val="nil"/>
              <w:bottom w:val="nil"/>
              <w:right w:val="nil"/>
            </w:tcBorders>
            <w:shd w:val="clear" w:color="000000" w:fill="FFFFFF"/>
            <w:vAlign w:val="center"/>
            <w:hideMark/>
          </w:tcPr>
          <w:p w14:paraId="110301CA"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160" w:type="dxa"/>
            <w:tcBorders>
              <w:top w:val="nil"/>
              <w:left w:val="nil"/>
              <w:bottom w:val="nil"/>
              <w:right w:val="nil"/>
            </w:tcBorders>
            <w:shd w:val="clear" w:color="000000" w:fill="FFFFFF"/>
            <w:vAlign w:val="center"/>
            <w:hideMark/>
          </w:tcPr>
          <w:p w14:paraId="3B6860B9"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7, 7</w:t>
            </w:r>
          </w:p>
        </w:tc>
      </w:tr>
      <w:tr w:rsidR="005413F1" w:rsidRPr="005413F1" w14:paraId="19DF0E4E" w14:textId="77777777" w:rsidTr="005413F1">
        <w:trPr>
          <w:trHeight w:val="240"/>
        </w:trPr>
        <w:tc>
          <w:tcPr>
            <w:tcW w:w="1940" w:type="dxa"/>
            <w:tcBorders>
              <w:top w:val="nil"/>
              <w:left w:val="nil"/>
              <w:bottom w:val="nil"/>
              <w:right w:val="nil"/>
            </w:tcBorders>
            <w:shd w:val="clear" w:color="auto" w:fill="auto"/>
            <w:vAlign w:val="center"/>
            <w:hideMark/>
          </w:tcPr>
          <w:p w14:paraId="53295CC1"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Open Sans</w:t>
            </w:r>
          </w:p>
        </w:tc>
        <w:tc>
          <w:tcPr>
            <w:tcW w:w="2020" w:type="dxa"/>
            <w:tcBorders>
              <w:top w:val="nil"/>
              <w:left w:val="nil"/>
              <w:bottom w:val="nil"/>
              <w:right w:val="nil"/>
            </w:tcBorders>
            <w:shd w:val="clear" w:color="000000" w:fill="FFFFFF"/>
            <w:vAlign w:val="center"/>
            <w:hideMark/>
          </w:tcPr>
          <w:p w14:paraId="74D8364C"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Sans Serif</w:t>
            </w:r>
          </w:p>
        </w:tc>
        <w:tc>
          <w:tcPr>
            <w:tcW w:w="2020" w:type="dxa"/>
            <w:tcBorders>
              <w:top w:val="nil"/>
              <w:left w:val="nil"/>
              <w:bottom w:val="nil"/>
              <w:right w:val="nil"/>
            </w:tcBorders>
            <w:shd w:val="clear" w:color="000000" w:fill="FFFFFF"/>
            <w:vAlign w:val="center"/>
            <w:hideMark/>
          </w:tcPr>
          <w:p w14:paraId="25A7E7D0"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Verdana</w:t>
            </w:r>
          </w:p>
        </w:tc>
        <w:tc>
          <w:tcPr>
            <w:tcW w:w="2500" w:type="dxa"/>
            <w:tcBorders>
              <w:top w:val="nil"/>
              <w:left w:val="nil"/>
              <w:bottom w:val="nil"/>
              <w:right w:val="nil"/>
            </w:tcBorders>
            <w:shd w:val="clear" w:color="000000" w:fill="FFFFFF"/>
            <w:vAlign w:val="center"/>
            <w:hideMark/>
          </w:tcPr>
          <w:p w14:paraId="3574E71D"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160" w:type="dxa"/>
            <w:tcBorders>
              <w:top w:val="nil"/>
              <w:left w:val="nil"/>
              <w:bottom w:val="nil"/>
              <w:right w:val="nil"/>
            </w:tcBorders>
            <w:shd w:val="clear" w:color="000000" w:fill="FFFFFF"/>
            <w:vAlign w:val="center"/>
            <w:hideMark/>
          </w:tcPr>
          <w:p w14:paraId="60D30120"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5, 5</w:t>
            </w:r>
          </w:p>
        </w:tc>
      </w:tr>
      <w:tr w:rsidR="005413F1" w:rsidRPr="005413F1" w14:paraId="773C8E45" w14:textId="77777777" w:rsidTr="005413F1">
        <w:trPr>
          <w:trHeight w:val="240"/>
        </w:trPr>
        <w:tc>
          <w:tcPr>
            <w:tcW w:w="1940" w:type="dxa"/>
            <w:tcBorders>
              <w:top w:val="nil"/>
              <w:left w:val="nil"/>
              <w:bottom w:val="nil"/>
              <w:right w:val="nil"/>
            </w:tcBorders>
            <w:shd w:val="clear" w:color="auto" w:fill="auto"/>
            <w:vAlign w:val="center"/>
            <w:hideMark/>
          </w:tcPr>
          <w:p w14:paraId="1D348C79"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Open Sans</w:t>
            </w:r>
          </w:p>
        </w:tc>
        <w:tc>
          <w:tcPr>
            <w:tcW w:w="2020" w:type="dxa"/>
            <w:tcBorders>
              <w:top w:val="nil"/>
              <w:left w:val="nil"/>
              <w:bottom w:val="nil"/>
              <w:right w:val="nil"/>
            </w:tcBorders>
            <w:shd w:val="clear" w:color="000000" w:fill="FFFFFF"/>
            <w:vAlign w:val="center"/>
            <w:hideMark/>
          </w:tcPr>
          <w:p w14:paraId="03FDB209"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Sans Serif</w:t>
            </w:r>
          </w:p>
        </w:tc>
        <w:tc>
          <w:tcPr>
            <w:tcW w:w="2020" w:type="dxa"/>
            <w:tcBorders>
              <w:top w:val="nil"/>
              <w:left w:val="nil"/>
              <w:bottom w:val="nil"/>
              <w:right w:val="nil"/>
            </w:tcBorders>
            <w:shd w:val="clear" w:color="000000" w:fill="FFFFFF"/>
            <w:vAlign w:val="center"/>
            <w:hideMark/>
          </w:tcPr>
          <w:p w14:paraId="36A3BFF6"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Arial</w:t>
            </w:r>
          </w:p>
        </w:tc>
        <w:tc>
          <w:tcPr>
            <w:tcW w:w="2500" w:type="dxa"/>
            <w:tcBorders>
              <w:top w:val="nil"/>
              <w:left w:val="nil"/>
              <w:bottom w:val="nil"/>
              <w:right w:val="nil"/>
            </w:tcBorders>
            <w:shd w:val="clear" w:color="000000" w:fill="FFFFFF"/>
            <w:vAlign w:val="center"/>
            <w:hideMark/>
          </w:tcPr>
          <w:p w14:paraId="43081F27"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160" w:type="dxa"/>
            <w:tcBorders>
              <w:top w:val="nil"/>
              <w:left w:val="nil"/>
              <w:bottom w:val="nil"/>
              <w:right w:val="nil"/>
            </w:tcBorders>
            <w:shd w:val="clear" w:color="000000" w:fill="FFFFFF"/>
            <w:vAlign w:val="center"/>
            <w:hideMark/>
          </w:tcPr>
          <w:p w14:paraId="299FEC64"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5, 5</w:t>
            </w:r>
          </w:p>
        </w:tc>
      </w:tr>
      <w:tr w:rsidR="005413F1" w:rsidRPr="005413F1" w14:paraId="48E1E527" w14:textId="77777777" w:rsidTr="005413F1">
        <w:trPr>
          <w:trHeight w:val="240"/>
        </w:trPr>
        <w:tc>
          <w:tcPr>
            <w:tcW w:w="1940" w:type="dxa"/>
            <w:tcBorders>
              <w:top w:val="nil"/>
              <w:left w:val="nil"/>
              <w:bottom w:val="nil"/>
              <w:right w:val="nil"/>
            </w:tcBorders>
            <w:shd w:val="clear" w:color="auto" w:fill="auto"/>
            <w:vAlign w:val="center"/>
            <w:hideMark/>
          </w:tcPr>
          <w:p w14:paraId="692AD404"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Oswald</w:t>
            </w:r>
          </w:p>
        </w:tc>
        <w:tc>
          <w:tcPr>
            <w:tcW w:w="2020" w:type="dxa"/>
            <w:tcBorders>
              <w:top w:val="nil"/>
              <w:left w:val="nil"/>
              <w:bottom w:val="nil"/>
              <w:right w:val="nil"/>
            </w:tcBorders>
            <w:shd w:val="clear" w:color="000000" w:fill="FFFFFF"/>
            <w:vAlign w:val="center"/>
            <w:hideMark/>
          </w:tcPr>
          <w:p w14:paraId="2B148D79"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Sans Serif</w:t>
            </w:r>
          </w:p>
        </w:tc>
        <w:tc>
          <w:tcPr>
            <w:tcW w:w="2020" w:type="dxa"/>
            <w:tcBorders>
              <w:top w:val="nil"/>
              <w:left w:val="nil"/>
              <w:bottom w:val="nil"/>
              <w:right w:val="nil"/>
            </w:tcBorders>
            <w:shd w:val="clear" w:color="000000" w:fill="FFFFFF"/>
            <w:vAlign w:val="center"/>
            <w:hideMark/>
          </w:tcPr>
          <w:p w14:paraId="4E8423A3"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500" w:type="dxa"/>
            <w:tcBorders>
              <w:top w:val="nil"/>
              <w:left w:val="nil"/>
              <w:bottom w:val="nil"/>
              <w:right w:val="nil"/>
            </w:tcBorders>
            <w:shd w:val="clear" w:color="000000" w:fill="FFFFFF"/>
            <w:vAlign w:val="center"/>
            <w:hideMark/>
          </w:tcPr>
          <w:p w14:paraId="3E580566"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160" w:type="dxa"/>
            <w:tcBorders>
              <w:top w:val="nil"/>
              <w:left w:val="nil"/>
              <w:bottom w:val="nil"/>
              <w:right w:val="nil"/>
            </w:tcBorders>
            <w:shd w:val="clear" w:color="000000" w:fill="FFFFFF"/>
            <w:vAlign w:val="center"/>
            <w:hideMark/>
          </w:tcPr>
          <w:p w14:paraId="51D3E415"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vw [200..700]</w:t>
            </w:r>
          </w:p>
        </w:tc>
      </w:tr>
      <w:tr w:rsidR="005413F1" w:rsidRPr="005413F1" w14:paraId="3A2B536B" w14:textId="77777777" w:rsidTr="005413F1">
        <w:trPr>
          <w:trHeight w:val="240"/>
        </w:trPr>
        <w:tc>
          <w:tcPr>
            <w:tcW w:w="1940" w:type="dxa"/>
            <w:tcBorders>
              <w:top w:val="nil"/>
              <w:left w:val="nil"/>
              <w:bottom w:val="nil"/>
              <w:right w:val="nil"/>
            </w:tcBorders>
            <w:shd w:val="clear" w:color="auto" w:fill="auto"/>
            <w:vAlign w:val="center"/>
            <w:hideMark/>
          </w:tcPr>
          <w:p w14:paraId="1D20D5BF"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Playfair Display</w:t>
            </w:r>
          </w:p>
        </w:tc>
        <w:tc>
          <w:tcPr>
            <w:tcW w:w="2020" w:type="dxa"/>
            <w:tcBorders>
              <w:top w:val="nil"/>
              <w:left w:val="nil"/>
              <w:bottom w:val="nil"/>
              <w:right w:val="nil"/>
            </w:tcBorders>
            <w:shd w:val="clear" w:color="000000" w:fill="FFFFFF"/>
            <w:vAlign w:val="center"/>
            <w:hideMark/>
          </w:tcPr>
          <w:p w14:paraId="0FB4CC4B"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Serif</w:t>
            </w:r>
          </w:p>
        </w:tc>
        <w:tc>
          <w:tcPr>
            <w:tcW w:w="2020" w:type="dxa"/>
            <w:tcBorders>
              <w:top w:val="nil"/>
              <w:left w:val="nil"/>
              <w:bottom w:val="nil"/>
              <w:right w:val="nil"/>
            </w:tcBorders>
            <w:shd w:val="clear" w:color="000000" w:fill="FFFFFF"/>
            <w:vAlign w:val="center"/>
            <w:hideMark/>
          </w:tcPr>
          <w:p w14:paraId="260E0CCC"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500" w:type="dxa"/>
            <w:tcBorders>
              <w:top w:val="nil"/>
              <w:left w:val="nil"/>
              <w:bottom w:val="nil"/>
              <w:right w:val="nil"/>
            </w:tcBorders>
            <w:shd w:val="clear" w:color="000000" w:fill="FFFFFF"/>
            <w:vAlign w:val="center"/>
            <w:hideMark/>
          </w:tcPr>
          <w:p w14:paraId="040DC6C1"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160" w:type="dxa"/>
            <w:tcBorders>
              <w:top w:val="nil"/>
              <w:left w:val="nil"/>
              <w:bottom w:val="nil"/>
              <w:right w:val="nil"/>
            </w:tcBorders>
            <w:shd w:val="clear" w:color="000000" w:fill="FFFFFF"/>
            <w:vAlign w:val="center"/>
            <w:hideMark/>
          </w:tcPr>
          <w:p w14:paraId="1F8E8905"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vw [400..900]; i [0,1]</w:t>
            </w:r>
          </w:p>
        </w:tc>
      </w:tr>
      <w:tr w:rsidR="005413F1" w:rsidRPr="005413F1" w14:paraId="06172F7D" w14:textId="77777777" w:rsidTr="005413F1">
        <w:trPr>
          <w:trHeight w:val="240"/>
        </w:trPr>
        <w:tc>
          <w:tcPr>
            <w:tcW w:w="1940" w:type="dxa"/>
            <w:tcBorders>
              <w:top w:val="nil"/>
              <w:left w:val="nil"/>
              <w:bottom w:val="nil"/>
              <w:right w:val="nil"/>
            </w:tcBorders>
            <w:shd w:val="clear" w:color="auto" w:fill="auto"/>
            <w:vAlign w:val="center"/>
            <w:hideMark/>
          </w:tcPr>
          <w:p w14:paraId="2B2BF81B"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Poppins</w:t>
            </w:r>
          </w:p>
        </w:tc>
        <w:tc>
          <w:tcPr>
            <w:tcW w:w="2020" w:type="dxa"/>
            <w:tcBorders>
              <w:top w:val="nil"/>
              <w:left w:val="nil"/>
              <w:bottom w:val="nil"/>
              <w:right w:val="nil"/>
            </w:tcBorders>
            <w:shd w:val="clear" w:color="000000" w:fill="FFFFFF"/>
            <w:vAlign w:val="center"/>
            <w:hideMark/>
          </w:tcPr>
          <w:p w14:paraId="50D9DB2E"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Sans Serif</w:t>
            </w:r>
          </w:p>
        </w:tc>
        <w:tc>
          <w:tcPr>
            <w:tcW w:w="2020" w:type="dxa"/>
            <w:tcBorders>
              <w:top w:val="nil"/>
              <w:left w:val="nil"/>
              <w:bottom w:val="nil"/>
              <w:right w:val="nil"/>
            </w:tcBorders>
            <w:shd w:val="clear" w:color="000000" w:fill="FFFFFF"/>
            <w:vAlign w:val="center"/>
            <w:hideMark/>
          </w:tcPr>
          <w:p w14:paraId="50BA5677"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500" w:type="dxa"/>
            <w:tcBorders>
              <w:top w:val="nil"/>
              <w:left w:val="nil"/>
              <w:bottom w:val="nil"/>
              <w:right w:val="nil"/>
            </w:tcBorders>
            <w:shd w:val="clear" w:color="000000" w:fill="FFFFFF"/>
            <w:vAlign w:val="center"/>
            <w:hideMark/>
          </w:tcPr>
          <w:p w14:paraId="1793FC82"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160" w:type="dxa"/>
            <w:tcBorders>
              <w:top w:val="nil"/>
              <w:left w:val="nil"/>
              <w:bottom w:val="nil"/>
              <w:right w:val="nil"/>
            </w:tcBorders>
            <w:shd w:val="clear" w:color="000000" w:fill="FFFFFF"/>
            <w:vAlign w:val="center"/>
            <w:hideMark/>
          </w:tcPr>
          <w:p w14:paraId="234AC292"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9, 9</w:t>
            </w:r>
          </w:p>
        </w:tc>
      </w:tr>
      <w:tr w:rsidR="005413F1" w:rsidRPr="005413F1" w14:paraId="461CF719" w14:textId="77777777" w:rsidTr="005413F1">
        <w:trPr>
          <w:trHeight w:val="240"/>
        </w:trPr>
        <w:tc>
          <w:tcPr>
            <w:tcW w:w="1940" w:type="dxa"/>
            <w:tcBorders>
              <w:top w:val="nil"/>
              <w:left w:val="nil"/>
              <w:bottom w:val="nil"/>
              <w:right w:val="nil"/>
            </w:tcBorders>
            <w:shd w:val="clear" w:color="auto" w:fill="auto"/>
            <w:vAlign w:val="center"/>
            <w:hideMark/>
          </w:tcPr>
          <w:p w14:paraId="428576B9"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PT Sans</w:t>
            </w:r>
          </w:p>
        </w:tc>
        <w:tc>
          <w:tcPr>
            <w:tcW w:w="2020" w:type="dxa"/>
            <w:tcBorders>
              <w:top w:val="nil"/>
              <w:left w:val="nil"/>
              <w:bottom w:val="nil"/>
              <w:right w:val="nil"/>
            </w:tcBorders>
            <w:shd w:val="clear" w:color="000000" w:fill="FFFFFF"/>
            <w:vAlign w:val="center"/>
            <w:hideMark/>
          </w:tcPr>
          <w:p w14:paraId="15286669"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Sans Serif</w:t>
            </w:r>
          </w:p>
        </w:tc>
        <w:tc>
          <w:tcPr>
            <w:tcW w:w="2020" w:type="dxa"/>
            <w:tcBorders>
              <w:top w:val="nil"/>
              <w:left w:val="nil"/>
              <w:bottom w:val="nil"/>
              <w:right w:val="nil"/>
            </w:tcBorders>
            <w:shd w:val="clear" w:color="000000" w:fill="FFFFFF"/>
            <w:vAlign w:val="center"/>
            <w:hideMark/>
          </w:tcPr>
          <w:p w14:paraId="49ED7D65"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500" w:type="dxa"/>
            <w:tcBorders>
              <w:top w:val="nil"/>
              <w:left w:val="nil"/>
              <w:bottom w:val="nil"/>
              <w:right w:val="nil"/>
            </w:tcBorders>
            <w:shd w:val="clear" w:color="000000" w:fill="FFFFFF"/>
            <w:vAlign w:val="center"/>
            <w:hideMark/>
          </w:tcPr>
          <w:p w14:paraId="36F06ED3"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160" w:type="dxa"/>
            <w:tcBorders>
              <w:top w:val="nil"/>
              <w:left w:val="nil"/>
              <w:bottom w:val="nil"/>
              <w:right w:val="nil"/>
            </w:tcBorders>
            <w:shd w:val="clear" w:color="000000" w:fill="FFFFFF"/>
            <w:vAlign w:val="center"/>
            <w:hideMark/>
          </w:tcPr>
          <w:p w14:paraId="40D8540B"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2, 2</w:t>
            </w:r>
          </w:p>
        </w:tc>
      </w:tr>
      <w:tr w:rsidR="005413F1" w:rsidRPr="005413F1" w14:paraId="622CADE2" w14:textId="77777777" w:rsidTr="005413F1">
        <w:trPr>
          <w:trHeight w:val="240"/>
        </w:trPr>
        <w:tc>
          <w:tcPr>
            <w:tcW w:w="1940" w:type="dxa"/>
            <w:tcBorders>
              <w:top w:val="nil"/>
              <w:left w:val="nil"/>
              <w:bottom w:val="nil"/>
              <w:right w:val="nil"/>
            </w:tcBorders>
            <w:shd w:val="clear" w:color="auto" w:fill="auto"/>
            <w:vAlign w:val="center"/>
            <w:hideMark/>
          </w:tcPr>
          <w:p w14:paraId="60405066"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Public Sans</w:t>
            </w:r>
          </w:p>
        </w:tc>
        <w:tc>
          <w:tcPr>
            <w:tcW w:w="2020" w:type="dxa"/>
            <w:tcBorders>
              <w:top w:val="nil"/>
              <w:left w:val="nil"/>
              <w:bottom w:val="nil"/>
              <w:right w:val="nil"/>
            </w:tcBorders>
            <w:shd w:val="clear" w:color="000000" w:fill="FFFFFF"/>
            <w:vAlign w:val="center"/>
            <w:hideMark/>
          </w:tcPr>
          <w:p w14:paraId="1E593C7D"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Sans Serif</w:t>
            </w:r>
          </w:p>
        </w:tc>
        <w:tc>
          <w:tcPr>
            <w:tcW w:w="2020" w:type="dxa"/>
            <w:tcBorders>
              <w:top w:val="nil"/>
              <w:left w:val="nil"/>
              <w:bottom w:val="nil"/>
              <w:right w:val="nil"/>
            </w:tcBorders>
            <w:shd w:val="clear" w:color="000000" w:fill="FFFFFF"/>
            <w:vAlign w:val="center"/>
            <w:hideMark/>
          </w:tcPr>
          <w:p w14:paraId="60723C4F"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500" w:type="dxa"/>
            <w:tcBorders>
              <w:top w:val="nil"/>
              <w:left w:val="nil"/>
              <w:bottom w:val="nil"/>
              <w:right w:val="nil"/>
            </w:tcBorders>
            <w:shd w:val="clear" w:color="000000" w:fill="FFFFFF"/>
            <w:vAlign w:val="center"/>
            <w:hideMark/>
          </w:tcPr>
          <w:p w14:paraId="198085AF"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160" w:type="dxa"/>
            <w:tcBorders>
              <w:top w:val="nil"/>
              <w:left w:val="nil"/>
              <w:bottom w:val="nil"/>
              <w:right w:val="nil"/>
            </w:tcBorders>
            <w:shd w:val="clear" w:color="000000" w:fill="FFFFFF"/>
            <w:vAlign w:val="center"/>
            <w:hideMark/>
          </w:tcPr>
          <w:p w14:paraId="72953C06"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vw [100..900]; i [0,1]</w:t>
            </w:r>
          </w:p>
        </w:tc>
      </w:tr>
      <w:tr w:rsidR="005413F1" w:rsidRPr="005413F1" w14:paraId="47934D74" w14:textId="77777777" w:rsidTr="005413F1">
        <w:trPr>
          <w:trHeight w:val="240"/>
        </w:trPr>
        <w:tc>
          <w:tcPr>
            <w:tcW w:w="1940" w:type="dxa"/>
            <w:tcBorders>
              <w:top w:val="nil"/>
              <w:left w:val="nil"/>
              <w:bottom w:val="nil"/>
              <w:right w:val="nil"/>
            </w:tcBorders>
            <w:shd w:val="clear" w:color="auto" w:fill="auto"/>
            <w:vAlign w:val="center"/>
            <w:hideMark/>
          </w:tcPr>
          <w:p w14:paraId="6717B31B"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Raleway</w:t>
            </w:r>
          </w:p>
        </w:tc>
        <w:tc>
          <w:tcPr>
            <w:tcW w:w="2020" w:type="dxa"/>
            <w:tcBorders>
              <w:top w:val="nil"/>
              <w:left w:val="nil"/>
              <w:bottom w:val="nil"/>
              <w:right w:val="nil"/>
            </w:tcBorders>
            <w:shd w:val="clear" w:color="000000" w:fill="FFFFFF"/>
            <w:vAlign w:val="center"/>
            <w:hideMark/>
          </w:tcPr>
          <w:p w14:paraId="133F0441"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Sans Serif</w:t>
            </w:r>
          </w:p>
        </w:tc>
        <w:tc>
          <w:tcPr>
            <w:tcW w:w="2020" w:type="dxa"/>
            <w:tcBorders>
              <w:top w:val="nil"/>
              <w:left w:val="nil"/>
              <w:bottom w:val="nil"/>
              <w:right w:val="nil"/>
            </w:tcBorders>
            <w:shd w:val="clear" w:color="000000" w:fill="FFFFFF"/>
            <w:vAlign w:val="center"/>
            <w:hideMark/>
          </w:tcPr>
          <w:p w14:paraId="7392E53C"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500" w:type="dxa"/>
            <w:tcBorders>
              <w:top w:val="nil"/>
              <w:left w:val="nil"/>
              <w:bottom w:val="nil"/>
              <w:right w:val="nil"/>
            </w:tcBorders>
            <w:shd w:val="clear" w:color="000000" w:fill="FFFFFF"/>
            <w:vAlign w:val="center"/>
            <w:hideMark/>
          </w:tcPr>
          <w:p w14:paraId="657134C4"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160" w:type="dxa"/>
            <w:tcBorders>
              <w:top w:val="nil"/>
              <w:left w:val="nil"/>
              <w:bottom w:val="nil"/>
              <w:right w:val="nil"/>
            </w:tcBorders>
            <w:shd w:val="clear" w:color="000000" w:fill="FFFFFF"/>
            <w:vAlign w:val="center"/>
            <w:hideMark/>
          </w:tcPr>
          <w:p w14:paraId="43023AB7"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vw [100..900]; i [0,1]</w:t>
            </w:r>
          </w:p>
        </w:tc>
      </w:tr>
      <w:tr w:rsidR="005413F1" w:rsidRPr="005413F1" w14:paraId="64D271EE" w14:textId="77777777" w:rsidTr="005413F1">
        <w:trPr>
          <w:trHeight w:val="240"/>
        </w:trPr>
        <w:tc>
          <w:tcPr>
            <w:tcW w:w="1940" w:type="dxa"/>
            <w:tcBorders>
              <w:top w:val="nil"/>
              <w:left w:val="nil"/>
              <w:bottom w:val="nil"/>
              <w:right w:val="nil"/>
            </w:tcBorders>
            <w:shd w:val="clear" w:color="auto" w:fill="auto"/>
            <w:vAlign w:val="center"/>
            <w:hideMark/>
          </w:tcPr>
          <w:p w14:paraId="790F4636"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Ranchers</w:t>
            </w:r>
          </w:p>
        </w:tc>
        <w:tc>
          <w:tcPr>
            <w:tcW w:w="2020" w:type="dxa"/>
            <w:tcBorders>
              <w:top w:val="nil"/>
              <w:left w:val="nil"/>
              <w:bottom w:val="nil"/>
              <w:right w:val="nil"/>
            </w:tcBorders>
            <w:shd w:val="clear" w:color="000000" w:fill="FFFFFF"/>
            <w:vAlign w:val="center"/>
            <w:hideMark/>
          </w:tcPr>
          <w:p w14:paraId="5A05751C"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Display</w:t>
            </w:r>
          </w:p>
        </w:tc>
        <w:tc>
          <w:tcPr>
            <w:tcW w:w="2020" w:type="dxa"/>
            <w:tcBorders>
              <w:top w:val="nil"/>
              <w:left w:val="nil"/>
              <w:bottom w:val="nil"/>
              <w:right w:val="nil"/>
            </w:tcBorders>
            <w:shd w:val="clear" w:color="000000" w:fill="FFFFFF"/>
            <w:vAlign w:val="center"/>
            <w:hideMark/>
          </w:tcPr>
          <w:p w14:paraId="1E6A97CE"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500" w:type="dxa"/>
            <w:tcBorders>
              <w:top w:val="nil"/>
              <w:left w:val="nil"/>
              <w:bottom w:val="nil"/>
              <w:right w:val="nil"/>
            </w:tcBorders>
            <w:shd w:val="clear" w:color="000000" w:fill="FFFFFF"/>
            <w:vAlign w:val="center"/>
            <w:hideMark/>
          </w:tcPr>
          <w:p w14:paraId="7A4E6B23"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160" w:type="dxa"/>
            <w:tcBorders>
              <w:top w:val="nil"/>
              <w:left w:val="nil"/>
              <w:bottom w:val="nil"/>
              <w:right w:val="nil"/>
            </w:tcBorders>
            <w:shd w:val="clear" w:color="000000" w:fill="FFFFFF"/>
            <w:vAlign w:val="center"/>
            <w:hideMark/>
          </w:tcPr>
          <w:p w14:paraId="2D710B7C"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1, 0</w:t>
            </w:r>
          </w:p>
        </w:tc>
      </w:tr>
      <w:tr w:rsidR="005413F1" w:rsidRPr="005413F1" w14:paraId="72440C07" w14:textId="77777777" w:rsidTr="005413F1">
        <w:trPr>
          <w:trHeight w:val="240"/>
        </w:trPr>
        <w:tc>
          <w:tcPr>
            <w:tcW w:w="1940" w:type="dxa"/>
            <w:tcBorders>
              <w:top w:val="nil"/>
              <w:left w:val="nil"/>
              <w:bottom w:val="nil"/>
              <w:right w:val="nil"/>
            </w:tcBorders>
            <w:shd w:val="clear" w:color="auto" w:fill="auto"/>
            <w:vAlign w:val="center"/>
            <w:hideMark/>
          </w:tcPr>
          <w:p w14:paraId="7869A826" w14:textId="77777777" w:rsidR="005413F1" w:rsidRPr="005413F1" w:rsidRDefault="005413F1" w:rsidP="005413F1">
            <w:pPr>
              <w:spacing w:line="240" w:lineRule="auto"/>
              <w:rPr>
                <w:rFonts w:eastAsia="Times New Roman"/>
                <w:b/>
                <w:bCs/>
                <w:color w:val="000000"/>
                <w:sz w:val="16"/>
                <w:szCs w:val="16"/>
              </w:rPr>
            </w:pPr>
            <w:r w:rsidRPr="005413F1">
              <w:rPr>
                <w:rFonts w:eastAsia="Times New Roman"/>
                <w:b/>
                <w:bCs/>
                <w:color w:val="000000"/>
                <w:sz w:val="16"/>
                <w:szCs w:val="16"/>
              </w:rPr>
              <w:t>Roboto</w:t>
            </w:r>
          </w:p>
        </w:tc>
        <w:tc>
          <w:tcPr>
            <w:tcW w:w="2020" w:type="dxa"/>
            <w:tcBorders>
              <w:top w:val="nil"/>
              <w:left w:val="nil"/>
              <w:bottom w:val="nil"/>
              <w:right w:val="nil"/>
            </w:tcBorders>
            <w:shd w:val="clear" w:color="000000" w:fill="FFFFFF"/>
            <w:vAlign w:val="center"/>
            <w:hideMark/>
          </w:tcPr>
          <w:p w14:paraId="0864C134" w14:textId="77777777" w:rsidR="005413F1" w:rsidRPr="005413F1" w:rsidRDefault="005413F1" w:rsidP="005413F1">
            <w:pPr>
              <w:spacing w:line="240" w:lineRule="auto"/>
              <w:rPr>
                <w:rFonts w:eastAsia="Times New Roman"/>
                <w:b/>
                <w:bCs/>
                <w:color w:val="000000"/>
                <w:sz w:val="16"/>
                <w:szCs w:val="16"/>
              </w:rPr>
            </w:pPr>
            <w:r w:rsidRPr="005413F1">
              <w:rPr>
                <w:rFonts w:eastAsia="Times New Roman"/>
                <w:b/>
                <w:bCs/>
                <w:color w:val="000000"/>
                <w:sz w:val="16"/>
                <w:szCs w:val="16"/>
              </w:rPr>
              <w:t>Sans Serif</w:t>
            </w:r>
          </w:p>
        </w:tc>
        <w:tc>
          <w:tcPr>
            <w:tcW w:w="2020" w:type="dxa"/>
            <w:tcBorders>
              <w:top w:val="nil"/>
              <w:left w:val="nil"/>
              <w:bottom w:val="nil"/>
              <w:right w:val="nil"/>
            </w:tcBorders>
            <w:shd w:val="clear" w:color="000000" w:fill="FFFFFF"/>
            <w:vAlign w:val="center"/>
            <w:hideMark/>
          </w:tcPr>
          <w:p w14:paraId="1C54A410" w14:textId="77777777" w:rsidR="005413F1" w:rsidRPr="005413F1" w:rsidRDefault="005413F1" w:rsidP="005413F1">
            <w:pPr>
              <w:spacing w:line="240" w:lineRule="auto"/>
              <w:rPr>
                <w:rFonts w:eastAsia="Times New Roman"/>
                <w:b/>
                <w:bCs/>
                <w:color w:val="000000"/>
                <w:sz w:val="16"/>
                <w:szCs w:val="16"/>
              </w:rPr>
            </w:pPr>
            <w:r w:rsidRPr="005413F1">
              <w:rPr>
                <w:rFonts w:eastAsia="Times New Roman"/>
                <w:b/>
                <w:bCs/>
                <w:color w:val="000000"/>
                <w:sz w:val="16"/>
                <w:szCs w:val="16"/>
              </w:rPr>
              <w:t>FF DIN</w:t>
            </w:r>
          </w:p>
        </w:tc>
        <w:tc>
          <w:tcPr>
            <w:tcW w:w="2500" w:type="dxa"/>
            <w:tcBorders>
              <w:top w:val="nil"/>
              <w:left w:val="nil"/>
              <w:bottom w:val="nil"/>
              <w:right w:val="nil"/>
            </w:tcBorders>
            <w:shd w:val="clear" w:color="000000" w:fill="FFFFFF"/>
            <w:vAlign w:val="center"/>
            <w:hideMark/>
          </w:tcPr>
          <w:p w14:paraId="7626A7D1" w14:textId="77777777" w:rsidR="005413F1" w:rsidRPr="005413F1" w:rsidRDefault="005413F1" w:rsidP="005413F1">
            <w:pPr>
              <w:spacing w:line="240" w:lineRule="auto"/>
              <w:rPr>
                <w:rFonts w:eastAsia="Times New Roman"/>
                <w:b/>
                <w:bCs/>
                <w:color w:val="000000"/>
                <w:sz w:val="16"/>
                <w:szCs w:val="16"/>
              </w:rPr>
            </w:pPr>
            <w:r w:rsidRPr="005413F1">
              <w:rPr>
                <w:rFonts w:eastAsia="Times New Roman"/>
                <w:b/>
                <w:bCs/>
                <w:color w:val="000000"/>
                <w:sz w:val="16"/>
                <w:szCs w:val="16"/>
              </w:rPr>
              <w:t>DEFAULT FONT</w:t>
            </w:r>
          </w:p>
        </w:tc>
        <w:tc>
          <w:tcPr>
            <w:tcW w:w="2160" w:type="dxa"/>
            <w:tcBorders>
              <w:top w:val="nil"/>
              <w:left w:val="nil"/>
              <w:bottom w:val="nil"/>
              <w:right w:val="nil"/>
            </w:tcBorders>
            <w:shd w:val="clear" w:color="000000" w:fill="FFFFFF"/>
            <w:vAlign w:val="center"/>
            <w:hideMark/>
          </w:tcPr>
          <w:p w14:paraId="4400EAFF" w14:textId="77777777" w:rsidR="005413F1" w:rsidRPr="005413F1" w:rsidRDefault="005413F1" w:rsidP="005413F1">
            <w:pPr>
              <w:spacing w:line="240" w:lineRule="auto"/>
              <w:rPr>
                <w:rFonts w:eastAsia="Times New Roman"/>
                <w:b/>
                <w:bCs/>
                <w:color w:val="000000"/>
                <w:sz w:val="16"/>
                <w:szCs w:val="16"/>
              </w:rPr>
            </w:pPr>
            <w:r w:rsidRPr="005413F1">
              <w:rPr>
                <w:rFonts w:eastAsia="Times New Roman"/>
                <w:b/>
                <w:bCs/>
                <w:color w:val="000000"/>
                <w:sz w:val="16"/>
                <w:szCs w:val="16"/>
              </w:rPr>
              <w:t>6, 6</w:t>
            </w:r>
          </w:p>
        </w:tc>
      </w:tr>
      <w:tr w:rsidR="005413F1" w:rsidRPr="005413F1" w14:paraId="78723CA8" w14:textId="77777777" w:rsidTr="005413F1">
        <w:trPr>
          <w:trHeight w:val="240"/>
        </w:trPr>
        <w:tc>
          <w:tcPr>
            <w:tcW w:w="1940" w:type="dxa"/>
            <w:tcBorders>
              <w:top w:val="nil"/>
              <w:left w:val="nil"/>
              <w:bottom w:val="nil"/>
              <w:right w:val="nil"/>
            </w:tcBorders>
            <w:shd w:val="clear" w:color="auto" w:fill="auto"/>
            <w:vAlign w:val="center"/>
            <w:hideMark/>
          </w:tcPr>
          <w:p w14:paraId="378E6F1D"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Roboto Condensed</w:t>
            </w:r>
          </w:p>
        </w:tc>
        <w:tc>
          <w:tcPr>
            <w:tcW w:w="2020" w:type="dxa"/>
            <w:tcBorders>
              <w:top w:val="nil"/>
              <w:left w:val="nil"/>
              <w:bottom w:val="nil"/>
              <w:right w:val="nil"/>
            </w:tcBorders>
            <w:shd w:val="clear" w:color="000000" w:fill="FFFFFF"/>
            <w:vAlign w:val="center"/>
            <w:hideMark/>
          </w:tcPr>
          <w:p w14:paraId="6E498E10"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Sans Serif</w:t>
            </w:r>
          </w:p>
        </w:tc>
        <w:tc>
          <w:tcPr>
            <w:tcW w:w="2020" w:type="dxa"/>
            <w:tcBorders>
              <w:top w:val="nil"/>
              <w:left w:val="nil"/>
              <w:bottom w:val="nil"/>
              <w:right w:val="nil"/>
            </w:tcBorders>
            <w:shd w:val="clear" w:color="000000" w:fill="FFFFFF"/>
            <w:vAlign w:val="center"/>
            <w:hideMark/>
          </w:tcPr>
          <w:p w14:paraId="16DBF68C"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500" w:type="dxa"/>
            <w:tcBorders>
              <w:top w:val="nil"/>
              <w:left w:val="nil"/>
              <w:bottom w:val="nil"/>
              <w:right w:val="nil"/>
            </w:tcBorders>
            <w:shd w:val="clear" w:color="000000" w:fill="FFFFFF"/>
            <w:vAlign w:val="center"/>
            <w:hideMark/>
          </w:tcPr>
          <w:p w14:paraId="0F8E20B8"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160" w:type="dxa"/>
            <w:tcBorders>
              <w:top w:val="nil"/>
              <w:left w:val="nil"/>
              <w:bottom w:val="nil"/>
              <w:right w:val="nil"/>
            </w:tcBorders>
            <w:shd w:val="clear" w:color="000000" w:fill="FFFFFF"/>
            <w:vAlign w:val="center"/>
            <w:hideMark/>
          </w:tcPr>
          <w:p w14:paraId="5A89EDBC"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3, 3</w:t>
            </w:r>
          </w:p>
        </w:tc>
      </w:tr>
      <w:tr w:rsidR="005413F1" w:rsidRPr="005413F1" w14:paraId="27633F85" w14:textId="77777777" w:rsidTr="005413F1">
        <w:trPr>
          <w:trHeight w:val="240"/>
        </w:trPr>
        <w:tc>
          <w:tcPr>
            <w:tcW w:w="1940" w:type="dxa"/>
            <w:tcBorders>
              <w:top w:val="nil"/>
              <w:left w:val="nil"/>
              <w:bottom w:val="nil"/>
              <w:right w:val="nil"/>
            </w:tcBorders>
            <w:shd w:val="clear" w:color="auto" w:fill="auto"/>
            <w:vAlign w:val="center"/>
            <w:hideMark/>
          </w:tcPr>
          <w:p w14:paraId="518DE06E"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Roboto Slab</w:t>
            </w:r>
          </w:p>
        </w:tc>
        <w:tc>
          <w:tcPr>
            <w:tcW w:w="2020" w:type="dxa"/>
            <w:tcBorders>
              <w:top w:val="nil"/>
              <w:left w:val="nil"/>
              <w:bottom w:val="nil"/>
              <w:right w:val="nil"/>
            </w:tcBorders>
            <w:shd w:val="clear" w:color="000000" w:fill="FFFFFF"/>
            <w:vAlign w:val="center"/>
            <w:hideMark/>
          </w:tcPr>
          <w:p w14:paraId="4AE7CF46"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Serif</w:t>
            </w:r>
          </w:p>
        </w:tc>
        <w:tc>
          <w:tcPr>
            <w:tcW w:w="2020" w:type="dxa"/>
            <w:tcBorders>
              <w:top w:val="nil"/>
              <w:left w:val="nil"/>
              <w:bottom w:val="nil"/>
              <w:right w:val="nil"/>
            </w:tcBorders>
            <w:shd w:val="clear" w:color="000000" w:fill="FFFFFF"/>
            <w:vAlign w:val="center"/>
            <w:hideMark/>
          </w:tcPr>
          <w:p w14:paraId="3A079F2D"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500" w:type="dxa"/>
            <w:tcBorders>
              <w:top w:val="nil"/>
              <w:left w:val="nil"/>
              <w:bottom w:val="nil"/>
              <w:right w:val="nil"/>
            </w:tcBorders>
            <w:shd w:val="clear" w:color="000000" w:fill="FFFFFF"/>
            <w:vAlign w:val="center"/>
            <w:hideMark/>
          </w:tcPr>
          <w:p w14:paraId="517246A8"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160" w:type="dxa"/>
            <w:tcBorders>
              <w:top w:val="nil"/>
              <w:left w:val="nil"/>
              <w:bottom w:val="nil"/>
              <w:right w:val="nil"/>
            </w:tcBorders>
            <w:shd w:val="clear" w:color="000000" w:fill="FFFFFF"/>
            <w:vAlign w:val="center"/>
            <w:hideMark/>
          </w:tcPr>
          <w:p w14:paraId="280D758C"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vw [100..900]</w:t>
            </w:r>
          </w:p>
        </w:tc>
      </w:tr>
      <w:tr w:rsidR="005413F1" w:rsidRPr="005413F1" w14:paraId="142B88F5" w14:textId="77777777" w:rsidTr="005413F1">
        <w:trPr>
          <w:trHeight w:val="240"/>
        </w:trPr>
        <w:tc>
          <w:tcPr>
            <w:tcW w:w="1940" w:type="dxa"/>
            <w:tcBorders>
              <w:top w:val="nil"/>
              <w:left w:val="nil"/>
              <w:bottom w:val="nil"/>
              <w:right w:val="nil"/>
            </w:tcBorders>
            <w:shd w:val="clear" w:color="auto" w:fill="auto"/>
            <w:vAlign w:val="center"/>
            <w:hideMark/>
          </w:tcPr>
          <w:p w14:paraId="2588ABFB"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Rubik</w:t>
            </w:r>
          </w:p>
        </w:tc>
        <w:tc>
          <w:tcPr>
            <w:tcW w:w="2020" w:type="dxa"/>
            <w:tcBorders>
              <w:top w:val="nil"/>
              <w:left w:val="nil"/>
              <w:bottom w:val="nil"/>
              <w:right w:val="nil"/>
            </w:tcBorders>
            <w:shd w:val="clear" w:color="000000" w:fill="FFFFFF"/>
            <w:vAlign w:val="center"/>
            <w:hideMark/>
          </w:tcPr>
          <w:p w14:paraId="073A8DC9"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Sans Serif</w:t>
            </w:r>
          </w:p>
        </w:tc>
        <w:tc>
          <w:tcPr>
            <w:tcW w:w="2020" w:type="dxa"/>
            <w:tcBorders>
              <w:top w:val="nil"/>
              <w:left w:val="nil"/>
              <w:bottom w:val="nil"/>
              <w:right w:val="nil"/>
            </w:tcBorders>
            <w:shd w:val="clear" w:color="000000" w:fill="FFFFFF"/>
            <w:vAlign w:val="center"/>
            <w:hideMark/>
          </w:tcPr>
          <w:p w14:paraId="6C5E0413"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500" w:type="dxa"/>
            <w:tcBorders>
              <w:top w:val="nil"/>
              <w:left w:val="nil"/>
              <w:bottom w:val="nil"/>
              <w:right w:val="nil"/>
            </w:tcBorders>
            <w:shd w:val="clear" w:color="auto" w:fill="auto"/>
            <w:vAlign w:val="center"/>
            <w:hideMark/>
          </w:tcPr>
          <w:p w14:paraId="6DCF459C" w14:textId="77777777" w:rsidR="005413F1" w:rsidRPr="005413F1" w:rsidRDefault="005413F1" w:rsidP="005413F1">
            <w:pPr>
              <w:spacing w:line="240" w:lineRule="auto"/>
              <w:rPr>
                <w:rFonts w:eastAsia="Times New Roman"/>
                <w:color w:val="000000"/>
                <w:sz w:val="16"/>
                <w:szCs w:val="16"/>
              </w:rPr>
            </w:pPr>
          </w:p>
        </w:tc>
        <w:tc>
          <w:tcPr>
            <w:tcW w:w="2160" w:type="dxa"/>
            <w:tcBorders>
              <w:top w:val="nil"/>
              <w:left w:val="nil"/>
              <w:bottom w:val="nil"/>
              <w:right w:val="nil"/>
            </w:tcBorders>
            <w:shd w:val="clear" w:color="000000" w:fill="FFFFFF"/>
            <w:vAlign w:val="center"/>
            <w:hideMark/>
          </w:tcPr>
          <w:p w14:paraId="43AE637D"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vw [300..900]; i [0,1]</w:t>
            </w:r>
          </w:p>
        </w:tc>
      </w:tr>
      <w:tr w:rsidR="005413F1" w:rsidRPr="005413F1" w14:paraId="3BB6B3B3" w14:textId="77777777" w:rsidTr="005413F1">
        <w:trPr>
          <w:trHeight w:val="240"/>
        </w:trPr>
        <w:tc>
          <w:tcPr>
            <w:tcW w:w="1940" w:type="dxa"/>
            <w:tcBorders>
              <w:top w:val="nil"/>
              <w:left w:val="nil"/>
              <w:bottom w:val="nil"/>
              <w:right w:val="nil"/>
            </w:tcBorders>
            <w:shd w:val="clear" w:color="auto" w:fill="auto"/>
            <w:vAlign w:val="center"/>
            <w:hideMark/>
          </w:tcPr>
          <w:p w14:paraId="6531CA9C"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Rye</w:t>
            </w:r>
          </w:p>
        </w:tc>
        <w:tc>
          <w:tcPr>
            <w:tcW w:w="2020" w:type="dxa"/>
            <w:tcBorders>
              <w:top w:val="nil"/>
              <w:left w:val="nil"/>
              <w:bottom w:val="nil"/>
              <w:right w:val="nil"/>
            </w:tcBorders>
            <w:shd w:val="clear" w:color="000000" w:fill="FFFFFF"/>
            <w:vAlign w:val="center"/>
            <w:hideMark/>
          </w:tcPr>
          <w:p w14:paraId="4236B7EF"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Display</w:t>
            </w:r>
          </w:p>
        </w:tc>
        <w:tc>
          <w:tcPr>
            <w:tcW w:w="2020" w:type="dxa"/>
            <w:tcBorders>
              <w:top w:val="nil"/>
              <w:left w:val="nil"/>
              <w:bottom w:val="nil"/>
              <w:right w:val="nil"/>
            </w:tcBorders>
            <w:shd w:val="clear" w:color="000000" w:fill="FFFFFF"/>
            <w:vAlign w:val="center"/>
            <w:hideMark/>
          </w:tcPr>
          <w:p w14:paraId="483B2FEE"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500" w:type="dxa"/>
            <w:tcBorders>
              <w:top w:val="nil"/>
              <w:left w:val="nil"/>
              <w:bottom w:val="nil"/>
              <w:right w:val="nil"/>
            </w:tcBorders>
            <w:shd w:val="clear" w:color="000000" w:fill="FFFFFF"/>
            <w:vAlign w:val="center"/>
            <w:hideMark/>
          </w:tcPr>
          <w:p w14:paraId="21AA8AB7"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160" w:type="dxa"/>
            <w:tcBorders>
              <w:top w:val="nil"/>
              <w:left w:val="nil"/>
              <w:bottom w:val="nil"/>
              <w:right w:val="nil"/>
            </w:tcBorders>
            <w:shd w:val="clear" w:color="000000" w:fill="FFFFFF"/>
            <w:vAlign w:val="center"/>
            <w:hideMark/>
          </w:tcPr>
          <w:p w14:paraId="26984C60"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1, 0</w:t>
            </w:r>
          </w:p>
        </w:tc>
      </w:tr>
      <w:tr w:rsidR="005413F1" w:rsidRPr="005413F1" w14:paraId="7D176604" w14:textId="77777777" w:rsidTr="005413F1">
        <w:trPr>
          <w:trHeight w:val="240"/>
        </w:trPr>
        <w:tc>
          <w:tcPr>
            <w:tcW w:w="1940" w:type="dxa"/>
            <w:tcBorders>
              <w:top w:val="nil"/>
              <w:left w:val="nil"/>
              <w:bottom w:val="nil"/>
              <w:right w:val="nil"/>
            </w:tcBorders>
            <w:shd w:val="clear" w:color="auto" w:fill="auto"/>
            <w:vAlign w:val="center"/>
            <w:hideMark/>
          </w:tcPr>
          <w:p w14:paraId="6B18B609"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Source Sans Pro</w:t>
            </w:r>
          </w:p>
        </w:tc>
        <w:tc>
          <w:tcPr>
            <w:tcW w:w="2020" w:type="dxa"/>
            <w:tcBorders>
              <w:top w:val="nil"/>
              <w:left w:val="nil"/>
              <w:bottom w:val="nil"/>
              <w:right w:val="nil"/>
            </w:tcBorders>
            <w:shd w:val="clear" w:color="000000" w:fill="FFFFFF"/>
            <w:vAlign w:val="center"/>
            <w:hideMark/>
          </w:tcPr>
          <w:p w14:paraId="2E0C7992"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Sans Serif</w:t>
            </w:r>
          </w:p>
        </w:tc>
        <w:tc>
          <w:tcPr>
            <w:tcW w:w="2020" w:type="dxa"/>
            <w:tcBorders>
              <w:top w:val="nil"/>
              <w:left w:val="nil"/>
              <w:bottom w:val="nil"/>
              <w:right w:val="nil"/>
            </w:tcBorders>
            <w:shd w:val="clear" w:color="000000" w:fill="FFFFFF"/>
            <w:vAlign w:val="center"/>
            <w:hideMark/>
          </w:tcPr>
          <w:p w14:paraId="2FA0AB16"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500" w:type="dxa"/>
            <w:tcBorders>
              <w:top w:val="nil"/>
              <w:left w:val="nil"/>
              <w:bottom w:val="nil"/>
              <w:right w:val="nil"/>
            </w:tcBorders>
            <w:shd w:val="clear" w:color="000000" w:fill="FFFFFF"/>
            <w:vAlign w:val="center"/>
            <w:hideMark/>
          </w:tcPr>
          <w:p w14:paraId="41D024B0"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160" w:type="dxa"/>
            <w:tcBorders>
              <w:top w:val="nil"/>
              <w:left w:val="nil"/>
              <w:bottom w:val="nil"/>
              <w:right w:val="nil"/>
            </w:tcBorders>
            <w:shd w:val="clear" w:color="000000" w:fill="FFFFFF"/>
            <w:vAlign w:val="center"/>
            <w:hideMark/>
          </w:tcPr>
          <w:p w14:paraId="691C4888"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6, 6</w:t>
            </w:r>
          </w:p>
        </w:tc>
      </w:tr>
      <w:tr w:rsidR="005413F1" w:rsidRPr="005413F1" w14:paraId="781A867B" w14:textId="77777777" w:rsidTr="005413F1">
        <w:trPr>
          <w:trHeight w:val="240"/>
        </w:trPr>
        <w:tc>
          <w:tcPr>
            <w:tcW w:w="1940" w:type="dxa"/>
            <w:tcBorders>
              <w:top w:val="nil"/>
              <w:left w:val="nil"/>
              <w:bottom w:val="nil"/>
              <w:right w:val="nil"/>
            </w:tcBorders>
            <w:shd w:val="clear" w:color="auto" w:fill="auto"/>
            <w:vAlign w:val="center"/>
            <w:hideMark/>
          </w:tcPr>
          <w:p w14:paraId="05B194C7"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Spartan</w:t>
            </w:r>
          </w:p>
        </w:tc>
        <w:tc>
          <w:tcPr>
            <w:tcW w:w="2020" w:type="dxa"/>
            <w:tcBorders>
              <w:top w:val="nil"/>
              <w:left w:val="nil"/>
              <w:bottom w:val="nil"/>
              <w:right w:val="nil"/>
            </w:tcBorders>
            <w:shd w:val="clear" w:color="000000" w:fill="FFFFFF"/>
            <w:vAlign w:val="center"/>
            <w:hideMark/>
          </w:tcPr>
          <w:p w14:paraId="08A54A5F"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Sans Serif</w:t>
            </w:r>
          </w:p>
        </w:tc>
        <w:tc>
          <w:tcPr>
            <w:tcW w:w="2020" w:type="dxa"/>
            <w:tcBorders>
              <w:top w:val="nil"/>
              <w:left w:val="nil"/>
              <w:bottom w:val="nil"/>
              <w:right w:val="nil"/>
            </w:tcBorders>
            <w:shd w:val="clear" w:color="000000" w:fill="FFFFFF"/>
            <w:vAlign w:val="center"/>
            <w:hideMark/>
          </w:tcPr>
          <w:p w14:paraId="4822DB34"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500" w:type="dxa"/>
            <w:tcBorders>
              <w:top w:val="nil"/>
              <w:left w:val="nil"/>
              <w:bottom w:val="nil"/>
              <w:right w:val="nil"/>
            </w:tcBorders>
            <w:shd w:val="clear" w:color="auto" w:fill="auto"/>
            <w:vAlign w:val="center"/>
            <w:hideMark/>
          </w:tcPr>
          <w:p w14:paraId="7C4038AC" w14:textId="77777777" w:rsidR="005413F1" w:rsidRPr="005413F1" w:rsidRDefault="005413F1" w:rsidP="005413F1">
            <w:pPr>
              <w:spacing w:line="240" w:lineRule="auto"/>
              <w:rPr>
                <w:rFonts w:eastAsia="Times New Roman"/>
                <w:color w:val="000000"/>
                <w:sz w:val="16"/>
                <w:szCs w:val="16"/>
              </w:rPr>
            </w:pPr>
          </w:p>
        </w:tc>
        <w:tc>
          <w:tcPr>
            <w:tcW w:w="2160" w:type="dxa"/>
            <w:tcBorders>
              <w:top w:val="nil"/>
              <w:left w:val="nil"/>
              <w:bottom w:val="nil"/>
              <w:right w:val="nil"/>
            </w:tcBorders>
            <w:shd w:val="clear" w:color="000000" w:fill="FFFFFF"/>
            <w:vAlign w:val="center"/>
            <w:hideMark/>
          </w:tcPr>
          <w:p w14:paraId="46CB1612"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vw [100..900]</w:t>
            </w:r>
          </w:p>
        </w:tc>
      </w:tr>
      <w:tr w:rsidR="005413F1" w:rsidRPr="005413F1" w14:paraId="10D5D65C" w14:textId="77777777" w:rsidTr="005413F1">
        <w:trPr>
          <w:trHeight w:val="240"/>
        </w:trPr>
        <w:tc>
          <w:tcPr>
            <w:tcW w:w="1940" w:type="dxa"/>
            <w:tcBorders>
              <w:top w:val="nil"/>
              <w:left w:val="nil"/>
              <w:bottom w:val="nil"/>
              <w:right w:val="nil"/>
            </w:tcBorders>
            <w:shd w:val="clear" w:color="auto" w:fill="auto"/>
            <w:vAlign w:val="center"/>
            <w:hideMark/>
          </w:tcPr>
          <w:p w14:paraId="2CA603A3"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Titillium Web</w:t>
            </w:r>
          </w:p>
        </w:tc>
        <w:tc>
          <w:tcPr>
            <w:tcW w:w="2020" w:type="dxa"/>
            <w:tcBorders>
              <w:top w:val="nil"/>
              <w:left w:val="nil"/>
              <w:bottom w:val="nil"/>
              <w:right w:val="nil"/>
            </w:tcBorders>
            <w:shd w:val="clear" w:color="000000" w:fill="FFFFFF"/>
            <w:vAlign w:val="center"/>
            <w:hideMark/>
          </w:tcPr>
          <w:p w14:paraId="77E64DDE"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Sans Serif</w:t>
            </w:r>
          </w:p>
        </w:tc>
        <w:tc>
          <w:tcPr>
            <w:tcW w:w="2020" w:type="dxa"/>
            <w:tcBorders>
              <w:top w:val="nil"/>
              <w:left w:val="nil"/>
              <w:bottom w:val="nil"/>
              <w:right w:val="nil"/>
            </w:tcBorders>
            <w:shd w:val="clear" w:color="000000" w:fill="FFFFFF"/>
            <w:vAlign w:val="center"/>
            <w:hideMark/>
          </w:tcPr>
          <w:p w14:paraId="59462CB1"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500" w:type="dxa"/>
            <w:tcBorders>
              <w:top w:val="nil"/>
              <w:left w:val="nil"/>
              <w:bottom w:val="nil"/>
              <w:right w:val="nil"/>
            </w:tcBorders>
            <w:shd w:val="clear" w:color="auto" w:fill="auto"/>
            <w:vAlign w:val="center"/>
            <w:hideMark/>
          </w:tcPr>
          <w:p w14:paraId="742D63A1" w14:textId="77777777" w:rsidR="005413F1" w:rsidRPr="005413F1" w:rsidRDefault="005413F1" w:rsidP="005413F1">
            <w:pPr>
              <w:spacing w:line="240" w:lineRule="auto"/>
              <w:rPr>
                <w:rFonts w:eastAsia="Times New Roman"/>
                <w:color w:val="000000"/>
                <w:sz w:val="16"/>
                <w:szCs w:val="16"/>
              </w:rPr>
            </w:pPr>
          </w:p>
        </w:tc>
        <w:tc>
          <w:tcPr>
            <w:tcW w:w="2160" w:type="dxa"/>
            <w:tcBorders>
              <w:top w:val="nil"/>
              <w:left w:val="nil"/>
              <w:bottom w:val="nil"/>
              <w:right w:val="nil"/>
            </w:tcBorders>
            <w:shd w:val="clear" w:color="000000" w:fill="FFFFFF"/>
            <w:vAlign w:val="center"/>
            <w:hideMark/>
          </w:tcPr>
          <w:p w14:paraId="0C5415D2"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6, 5</w:t>
            </w:r>
          </w:p>
        </w:tc>
      </w:tr>
      <w:tr w:rsidR="005413F1" w:rsidRPr="005413F1" w14:paraId="2693AB5D" w14:textId="77777777" w:rsidTr="005413F1">
        <w:trPr>
          <w:trHeight w:val="240"/>
        </w:trPr>
        <w:tc>
          <w:tcPr>
            <w:tcW w:w="1940" w:type="dxa"/>
            <w:tcBorders>
              <w:top w:val="nil"/>
              <w:left w:val="nil"/>
              <w:bottom w:val="nil"/>
              <w:right w:val="nil"/>
            </w:tcBorders>
            <w:shd w:val="clear" w:color="auto" w:fill="auto"/>
            <w:vAlign w:val="center"/>
            <w:hideMark/>
          </w:tcPr>
          <w:p w14:paraId="768D3C51"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Ubuntu</w:t>
            </w:r>
          </w:p>
        </w:tc>
        <w:tc>
          <w:tcPr>
            <w:tcW w:w="2020" w:type="dxa"/>
            <w:tcBorders>
              <w:top w:val="nil"/>
              <w:left w:val="nil"/>
              <w:bottom w:val="nil"/>
              <w:right w:val="nil"/>
            </w:tcBorders>
            <w:shd w:val="clear" w:color="000000" w:fill="FFFFFF"/>
            <w:vAlign w:val="center"/>
            <w:hideMark/>
          </w:tcPr>
          <w:p w14:paraId="234FF8C5"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Sans Serif</w:t>
            </w:r>
          </w:p>
        </w:tc>
        <w:tc>
          <w:tcPr>
            <w:tcW w:w="2020" w:type="dxa"/>
            <w:tcBorders>
              <w:top w:val="nil"/>
              <w:left w:val="nil"/>
              <w:bottom w:val="nil"/>
              <w:right w:val="nil"/>
            </w:tcBorders>
            <w:shd w:val="clear" w:color="000000" w:fill="FFFFFF"/>
            <w:vAlign w:val="center"/>
            <w:hideMark/>
          </w:tcPr>
          <w:p w14:paraId="4E077575"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 </w:t>
            </w:r>
          </w:p>
        </w:tc>
        <w:tc>
          <w:tcPr>
            <w:tcW w:w="2500" w:type="dxa"/>
            <w:tcBorders>
              <w:top w:val="nil"/>
              <w:left w:val="nil"/>
              <w:bottom w:val="nil"/>
              <w:right w:val="nil"/>
            </w:tcBorders>
            <w:shd w:val="clear" w:color="auto" w:fill="auto"/>
            <w:vAlign w:val="center"/>
            <w:hideMark/>
          </w:tcPr>
          <w:p w14:paraId="0F31E5D2" w14:textId="77777777" w:rsidR="005413F1" w:rsidRPr="005413F1" w:rsidRDefault="005413F1" w:rsidP="005413F1">
            <w:pPr>
              <w:spacing w:line="240" w:lineRule="auto"/>
              <w:rPr>
                <w:rFonts w:eastAsia="Times New Roman"/>
                <w:color w:val="000000"/>
                <w:sz w:val="16"/>
                <w:szCs w:val="16"/>
              </w:rPr>
            </w:pPr>
          </w:p>
        </w:tc>
        <w:tc>
          <w:tcPr>
            <w:tcW w:w="2160" w:type="dxa"/>
            <w:tcBorders>
              <w:top w:val="nil"/>
              <w:left w:val="nil"/>
              <w:bottom w:val="nil"/>
              <w:right w:val="nil"/>
            </w:tcBorders>
            <w:shd w:val="clear" w:color="000000" w:fill="FFFFFF"/>
            <w:vAlign w:val="center"/>
            <w:hideMark/>
          </w:tcPr>
          <w:p w14:paraId="084A5460" w14:textId="77777777" w:rsidR="005413F1" w:rsidRPr="005413F1" w:rsidRDefault="005413F1" w:rsidP="005413F1">
            <w:pPr>
              <w:spacing w:line="240" w:lineRule="auto"/>
              <w:rPr>
                <w:rFonts w:eastAsia="Times New Roman"/>
                <w:color w:val="000000"/>
                <w:sz w:val="16"/>
                <w:szCs w:val="16"/>
              </w:rPr>
            </w:pPr>
            <w:r w:rsidRPr="005413F1">
              <w:rPr>
                <w:rFonts w:eastAsia="Times New Roman"/>
                <w:color w:val="000000"/>
                <w:sz w:val="16"/>
                <w:szCs w:val="16"/>
              </w:rPr>
              <w:t>4, 4</w:t>
            </w:r>
          </w:p>
        </w:tc>
      </w:tr>
    </w:tbl>
    <w:p w14:paraId="7C62C8CA" w14:textId="77777777" w:rsidR="005413F1" w:rsidRDefault="005413F1" w:rsidP="003133F9"/>
    <w:p w14:paraId="4A27FAF9" w14:textId="77777777" w:rsidR="00137149" w:rsidRPr="00137149" w:rsidRDefault="00137149" w:rsidP="00137149">
      <w:pPr>
        <w:ind w:left="1440" w:hanging="1440"/>
        <w:rPr>
          <w:sz w:val="22"/>
          <w:szCs w:val="18"/>
        </w:rPr>
      </w:pPr>
      <w:r w:rsidRPr="00137149">
        <w:rPr>
          <w:b/>
          <w:bCs/>
          <w:sz w:val="22"/>
          <w:szCs w:val="18"/>
        </w:rPr>
        <w:t>*Style Code</w:t>
      </w:r>
      <w:r w:rsidRPr="00137149">
        <w:rPr>
          <w:sz w:val="22"/>
          <w:szCs w:val="18"/>
        </w:rPr>
        <w:tab/>
        <w:t>vw [xxx-yyy] - Variable weight - any integer in the range can be used to dictate the font weight</w:t>
      </w:r>
      <w:r w:rsidRPr="00137149">
        <w:rPr>
          <w:sz w:val="22"/>
          <w:szCs w:val="18"/>
        </w:rPr>
        <w:tab/>
      </w:r>
      <w:r w:rsidRPr="00137149">
        <w:rPr>
          <w:sz w:val="22"/>
          <w:szCs w:val="18"/>
        </w:rPr>
        <w:tab/>
      </w:r>
    </w:p>
    <w:p w14:paraId="7AD3FCE4" w14:textId="4D77CF4B" w:rsidR="00137149" w:rsidRPr="00137149" w:rsidRDefault="00137149" w:rsidP="00137149">
      <w:pPr>
        <w:rPr>
          <w:sz w:val="22"/>
          <w:szCs w:val="18"/>
        </w:rPr>
      </w:pPr>
      <w:r w:rsidRPr="00137149">
        <w:rPr>
          <w:sz w:val="22"/>
          <w:szCs w:val="18"/>
        </w:rPr>
        <w:tab/>
      </w:r>
      <w:r>
        <w:rPr>
          <w:sz w:val="22"/>
          <w:szCs w:val="18"/>
        </w:rPr>
        <w:tab/>
      </w:r>
      <w:r w:rsidRPr="00137149">
        <w:rPr>
          <w:sz w:val="22"/>
          <w:szCs w:val="18"/>
        </w:rPr>
        <w:t>i [0,1]- A variable weight font that also supports italics</w:t>
      </w:r>
      <w:r w:rsidRPr="00137149">
        <w:rPr>
          <w:sz w:val="22"/>
          <w:szCs w:val="18"/>
        </w:rPr>
        <w:tab/>
      </w:r>
      <w:r w:rsidRPr="00137149">
        <w:rPr>
          <w:sz w:val="22"/>
          <w:szCs w:val="18"/>
        </w:rPr>
        <w:tab/>
      </w:r>
    </w:p>
    <w:p w14:paraId="30D64301" w14:textId="08584B23" w:rsidR="008E62D1" w:rsidRDefault="00137149" w:rsidP="00137149">
      <w:r w:rsidRPr="00137149">
        <w:rPr>
          <w:sz w:val="22"/>
          <w:szCs w:val="18"/>
        </w:rPr>
        <w:tab/>
      </w:r>
      <w:r>
        <w:rPr>
          <w:sz w:val="22"/>
          <w:szCs w:val="18"/>
        </w:rPr>
        <w:tab/>
      </w:r>
      <w:r w:rsidRPr="00137149">
        <w:rPr>
          <w:sz w:val="22"/>
          <w:szCs w:val="18"/>
        </w:rPr>
        <w:t>X,Y  - number of weights of regular font, number of weights of italic font</w:t>
      </w:r>
      <w:r>
        <w:tab/>
      </w:r>
      <w:r>
        <w:tab/>
      </w:r>
    </w:p>
    <w:p w14:paraId="4E1CC09E" w14:textId="77777777" w:rsidR="00137149" w:rsidRDefault="00137149" w:rsidP="003133F9"/>
    <w:p w14:paraId="68D50F5E" w14:textId="77777777" w:rsidR="003133F9" w:rsidRDefault="003133F9">
      <w:pPr>
        <w:spacing w:after="200"/>
        <w:rPr>
          <w:b/>
          <w:bCs/>
          <w:sz w:val="52"/>
          <w:szCs w:val="44"/>
        </w:rPr>
      </w:pPr>
      <w:r>
        <w:br w:type="page"/>
      </w:r>
    </w:p>
    <w:p w14:paraId="1FE3C835" w14:textId="0BE7547D" w:rsidR="00FD1CCF" w:rsidRDefault="00FD1CCF" w:rsidP="00FD1CCF">
      <w:pPr>
        <w:pStyle w:val="Heading1"/>
      </w:pPr>
      <w:bookmarkStart w:id="15" w:name="_Toc162983213"/>
      <w:r>
        <w:t>Building Applications for Signage</w:t>
      </w:r>
      <w:bookmarkEnd w:id="15"/>
    </w:p>
    <w:p w14:paraId="57D61C84" w14:textId="77777777" w:rsidR="00FD1CCF" w:rsidRDefault="00FD1CCF" w:rsidP="0014692C"/>
    <w:p w14:paraId="67E174F8" w14:textId="41FA3FEF" w:rsidR="00FD1CCF" w:rsidRDefault="001C4AFA" w:rsidP="0014692C">
      <w:r>
        <w:t>For th</w:t>
      </w:r>
      <w:r w:rsidR="005A5508">
        <w:t>is part of the course</w:t>
      </w:r>
      <w:r w:rsidR="00FD1CCF">
        <w:t xml:space="preserve">, we will begin building applications </w:t>
      </w:r>
      <w:r w:rsidR="005A5508">
        <w:t>that</w:t>
      </w:r>
      <w:r w:rsidR="00FD1CCF">
        <w:t xml:space="preserve"> can be deployed and used for </w:t>
      </w:r>
      <w:r w:rsidR="000D7AE1">
        <w:t>digital signage on displays</w:t>
      </w:r>
      <w:r w:rsidR="009D21C0">
        <w:t xml:space="preserve">. </w:t>
      </w:r>
    </w:p>
    <w:p w14:paraId="5CA0D4EE" w14:textId="77777777" w:rsidR="00FD1CCF" w:rsidRDefault="00FD1CCF" w:rsidP="0014692C"/>
    <w:p w14:paraId="6C7FD052" w14:textId="61E434C9" w:rsidR="00FD1CCF" w:rsidRDefault="00DD6BBC" w:rsidP="0014692C">
      <w:r>
        <w:t xml:space="preserve">Once you have </w:t>
      </w:r>
      <w:r w:rsidR="00C24B98">
        <w:t xml:space="preserve">established a clear </w:t>
      </w:r>
      <w:r>
        <w:t>scope</w:t>
      </w:r>
      <w:r w:rsidR="00C24B98">
        <w:t xml:space="preserve"> and the final outcome</w:t>
      </w:r>
      <w:r>
        <w:t xml:space="preserve">, you </w:t>
      </w:r>
      <w:r w:rsidR="00C24B98">
        <w:t>can</w:t>
      </w:r>
      <w:r>
        <w:t xml:space="preserve"> </w:t>
      </w:r>
      <w:r w:rsidR="00C24B98">
        <w:t>develop a</w:t>
      </w:r>
      <w:r>
        <w:t xml:space="preserve"> plan for building </w:t>
      </w:r>
      <w:r w:rsidR="00C24B98">
        <w:t>content</w:t>
      </w:r>
      <w:r>
        <w:t xml:space="preserve"> Ink</w:t>
      </w:r>
      <w:r w:rsidR="009D21C0">
        <w:t xml:space="preserve">. </w:t>
      </w:r>
      <w:r>
        <w:t>Before you start building a layout</w:t>
      </w:r>
      <w:r w:rsidR="00C24B98">
        <w:t>,</w:t>
      </w:r>
      <w:r>
        <w:t xml:space="preserve"> you will want to </w:t>
      </w:r>
      <w:r w:rsidR="00C24B98">
        <w:t>identify the</w:t>
      </w:r>
      <w:r>
        <w:t xml:space="preserve"> </w:t>
      </w:r>
      <w:r w:rsidR="000D7AE1">
        <w:t xml:space="preserve">file and folder </w:t>
      </w:r>
      <w:r>
        <w:t xml:space="preserve">structures for your content, </w:t>
      </w:r>
      <w:r w:rsidR="00960682">
        <w:t xml:space="preserve">consider the </w:t>
      </w:r>
      <w:r w:rsidR="00891E31">
        <w:t xml:space="preserve">DataPipe </w:t>
      </w:r>
      <w:r w:rsidR="00C24B98">
        <w:t xml:space="preserve">Sheet </w:t>
      </w:r>
      <w:r w:rsidR="00960682">
        <w:t>structure to support</w:t>
      </w:r>
      <w:r>
        <w:t xml:space="preserve"> any data integrations, </w:t>
      </w:r>
      <w:r w:rsidR="00960682">
        <w:t xml:space="preserve">plan </w:t>
      </w:r>
      <w:r>
        <w:t xml:space="preserve">metadata </w:t>
      </w:r>
      <w:r w:rsidR="00960682">
        <w:t>assignments</w:t>
      </w:r>
      <w:r w:rsidR="00294310">
        <w:t xml:space="preserve">. Finally, </w:t>
      </w:r>
      <w:r w:rsidR="00D20118">
        <w:t>identify</w:t>
      </w:r>
      <w:r w:rsidR="00294310">
        <w:t xml:space="preserve"> </w:t>
      </w:r>
      <w:r w:rsidR="008A3DE9">
        <w:t>the workflow and users</w:t>
      </w:r>
      <w:r>
        <w:t xml:space="preserve"> </w:t>
      </w:r>
      <w:r w:rsidR="00294310">
        <w:t>require</w:t>
      </w:r>
      <w:r w:rsidR="008A3DE9">
        <w:t>d</w:t>
      </w:r>
      <w:r w:rsidR="00294310">
        <w:t xml:space="preserve"> </w:t>
      </w:r>
      <w:r w:rsidR="00D20118">
        <w:t xml:space="preserve">content </w:t>
      </w:r>
      <w:r>
        <w:t>contribut</w:t>
      </w:r>
      <w:r w:rsidR="00294310">
        <w:t>ion</w:t>
      </w:r>
      <w:r w:rsidR="008A3DE9">
        <w:t xml:space="preserve"> and</w:t>
      </w:r>
      <w:r w:rsidR="00D20118">
        <w:t xml:space="preserve"> revision </w:t>
      </w:r>
      <w:r w:rsidR="008A3DE9">
        <w:t>as well as App and display management.</w:t>
      </w:r>
    </w:p>
    <w:p w14:paraId="3E293A19" w14:textId="77777777" w:rsidR="00FD1CCF" w:rsidRDefault="00FD1CCF" w:rsidP="0014692C"/>
    <w:p w14:paraId="701886D5" w14:textId="59BD5401" w:rsidR="00252B65" w:rsidRPr="0014692C" w:rsidRDefault="00252B65" w:rsidP="0014692C"/>
    <w:p w14:paraId="24727E8D" w14:textId="77777777" w:rsidR="0062436E" w:rsidRDefault="0062436E">
      <w:pPr>
        <w:spacing w:after="200"/>
        <w:rPr>
          <w:b/>
          <w:bCs/>
          <w:noProof/>
          <w:color w:val="0070C0"/>
          <w:sz w:val="32"/>
          <w:szCs w:val="24"/>
        </w:rPr>
      </w:pPr>
      <w:r>
        <w:br w:type="page"/>
      </w:r>
    </w:p>
    <w:p w14:paraId="6246047F" w14:textId="77777777" w:rsidR="00C3431C" w:rsidRDefault="00C3431C">
      <w:pPr>
        <w:spacing w:after="200"/>
        <w:rPr>
          <w:b/>
          <w:bCs/>
          <w:noProof/>
          <w:color w:val="0070C0"/>
          <w:sz w:val="32"/>
          <w:szCs w:val="24"/>
        </w:rPr>
      </w:pPr>
      <w:r>
        <w:br w:type="page"/>
      </w:r>
    </w:p>
    <w:p w14:paraId="273AC41C" w14:textId="272C7A4B" w:rsidR="00DD6BBC" w:rsidRDefault="00252B65" w:rsidP="0062436E">
      <w:pPr>
        <w:pStyle w:val="Heading3"/>
      </w:pPr>
      <w:bookmarkStart w:id="16" w:name="_Toc162983214"/>
      <w:r w:rsidRPr="0014692C">
        <w:t>Training Exercise</w:t>
      </w:r>
      <w:r w:rsidR="00DD6BBC">
        <w:t xml:space="preserve"> 1</w:t>
      </w:r>
      <w:r w:rsidR="0062436E">
        <w:t xml:space="preserve">: </w:t>
      </w:r>
      <w:r w:rsidRPr="0014692C">
        <w:t>Building a</w:t>
      </w:r>
      <w:r w:rsidR="00AF4BD5">
        <w:t xml:space="preserve">n </w:t>
      </w:r>
      <w:r w:rsidR="000770FD">
        <w:t>Advertising</w:t>
      </w:r>
      <w:r w:rsidR="00AF4BD5">
        <w:t xml:space="preserve"> </w:t>
      </w:r>
      <w:r w:rsidR="00CE5661">
        <w:t>and</w:t>
      </w:r>
      <w:r w:rsidR="00AF4BD5">
        <w:t xml:space="preserve"> </w:t>
      </w:r>
      <w:r w:rsidR="000770FD">
        <w:t>Welcome Screen</w:t>
      </w:r>
      <w:bookmarkEnd w:id="16"/>
    </w:p>
    <w:p w14:paraId="5E750318" w14:textId="705C5A2C" w:rsidR="00DD6BBC" w:rsidRDefault="00CE5661" w:rsidP="0014692C">
      <w:r>
        <w:rPr>
          <w:noProof/>
        </w:rPr>
        <w:drawing>
          <wp:anchor distT="0" distB="0" distL="114300" distR="114300" simplePos="0" relativeHeight="251658285" behindDoc="1" locked="0" layoutInCell="1" allowOverlap="1" wp14:anchorId="4492B528" wp14:editId="10495846">
            <wp:simplePos x="0" y="0"/>
            <wp:positionH relativeFrom="margin">
              <wp:align>center</wp:align>
            </wp:positionH>
            <wp:positionV relativeFrom="paragraph">
              <wp:posOffset>51482</wp:posOffset>
            </wp:positionV>
            <wp:extent cx="4018915" cy="2272030"/>
            <wp:effectExtent l="0" t="0" r="635" b="0"/>
            <wp:wrapSquare wrapText="bothSides"/>
            <wp:docPr id="53" name="Picture 53" descr="A glass of be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A glass of beer&#10;&#10;Description automatically generated with medium confidenc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018915" cy="2272030"/>
                    </a:xfrm>
                    <a:prstGeom prst="rect">
                      <a:avLst/>
                    </a:prstGeom>
                  </pic:spPr>
                </pic:pic>
              </a:graphicData>
            </a:graphic>
          </wp:anchor>
        </w:drawing>
      </w:r>
    </w:p>
    <w:p w14:paraId="2F84D1ED" w14:textId="77777777" w:rsidR="00DD6BBC" w:rsidRDefault="00DD6BBC" w:rsidP="0014692C"/>
    <w:p w14:paraId="757372E0" w14:textId="77777777" w:rsidR="00DD6BBC" w:rsidRDefault="00DD6BBC" w:rsidP="0014692C"/>
    <w:p w14:paraId="65FCFAEF" w14:textId="77777777" w:rsidR="0062436E" w:rsidRDefault="0062436E" w:rsidP="0014692C"/>
    <w:p w14:paraId="4AD10CFC" w14:textId="77777777" w:rsidR="0062436E" w:rsidRDefault="0062436E" w:rsidP="0014692C"/>
    <w:p w14:paraId="038C7977" w14:textId="77777777" w:rsidR="0062436E" w:rsidRDefault="0062436E" w:rsidP="0014692C"/>
    <w:p w14:paraId="4300FB13" w14:textId="77777777" w:rsidR="0062436E" w:rsidRDefault="0062436E" w:rsidP="0014692C"/>
    <w:p w14:paraId="5BA2871F" w14:textId="77777777" w:rsidR="0062436E" w:rsidRDefault="0062436E" w:rsidP="0014692C"/>
    <w:p w14:paraId="3313F30A" w14:textId="77777777" w:rsidR="0062436E" w:rsidRDefault="0062436E" w:rsidP="0014692C"/>
    <w:p w14:paraId="3242F7A4" w14:textId="168861BD" w:rsidR="0062436E" w:rsidRDefault="0062436E" w:rsidP="0014692C">
      <w:r>
        <w:t>For this exercise</w:t>
      </w:r>
      <w:r w:rsidR="00CE5661">
        <w:t>,</w:t>
      </w:r>
      <w:r>
        <w:t xml:space="preserve"> we will </w:t>
      </w:r>
      <w:r w:rsidR="00AB0046">
        <w:t>develop</w:t>
      </w:r>
      <w:r>
        <w:t xml:space="preserve"> </w:t>
      </w:r>
      <w:r w:rsidR="000C6AFB">
        <w:t xml:space="preserve">an Ink App for an Advertising and Welcome Screen </w:t>
      </w:r>
      <w:r w:rsidR="005E4D4E">
        <w:t xml:space="preserve">for a standard 16:9 landscape LCD screen </w:t>
      </w:r>
      <w:r w:rsidR="000C6AFB">
        <w:t>within your environment. Users will</w:t>
      </w:r>
      <w:r>
        <w:t xml:space="preserve"> load content into a </w:t>
      </w:r>
      <w:r w:rsidR="000C6AFB">
        <w:t xml:space="preserve">Gallery and </w:t>
      </w:r>
      <w:r>
        <w:t xml:space="preserve">build </w:t>
      </w:r>
      <w:r w:rsidR="000C6AFB">
        <w:t>the</w:t>
      </w:r>
      <w:r w:rsidR="000D2FC8">
        <w:t xml:space="preserve"> </w:t>
      </w:r>
      <w:r w:rsidR="000F01AE">
        <w:t xml:space="preserve">App </w:t>
      </w:r>
      <w:r>
        <w:t xml:space="preserve">with a </w:t>
      </w:r>
      <w:r w:rsidR="000C6AFB">
        <w:t>playlist. The</w:t>
      </w:r>
      <w:r w:rsidR="00D5053C">
        <w:t>n</w:t>
      </w:r>
      <w:r w:rsidR="000C6AFB">
        <w:t xml:space="preserve"> we will publish and run </w:t>
      </w:r>
      <w:r>
        <w:t>your App</w:t>
      </w:r>
      <w:r w:rsidR="009D21C0">
        <w:t xml:space="preserve">. </w:t>
      </w:r>
      <w:r w:rsidR="00E34492">
        <w:t xml:space="preserve">Content will </w:t>
      </w:r>
      <w:r w:rsidR="005705B1">
        <w:t>be managed</w:t>
      </w:r>
      <w:r w:rsidR="00E34492">
        <w:t xml:space="preserve"> by Contributors who </w:t>
      </w:r>
      <w:r w:rsidR="005E4D4E">
        <w:t>can</w:t>
      </w:r>
      <w:r w:rsidR="00E34492">
        <w:t xml:space="preserve"> login</w:t>
      </w:r>
      <w:r w:rsidR="005E4D4E">
        <w:t>,</w:t>
      </w:r>
      <w:r w:rsidR="00E34492">
        <w:t xml:space="preserve"> upload and schedule media </w:t>
      </w:r>
      <w:r w:rsidR="005E4D4E">
        <w:t>to</w:t>
      </w:r>
      <w:r w:rsidR="00E34492">
        <w:t xml:space="preserve"> play on the screen.</w:t>
      </w:r>
    </w:p>
    <w:p w14:paraId="441667CA" w14:textId="77777777" w:rsidR="004E51EB" w:rsidRDefault="004E51EB" w:rsidP="0014692C"/>
    <w:p w14:paraId="07688B67" w14:textId="08D9CCFD" w:rsidR="004E51EB" w:rsidRDefault="004E51EB" w:rsidP="004E51EB">
      <w:pPr>
        <w:pStyle w:val="Heading4"/>
      </w:pPr>
      <w:r>
        <w:t>Business Requirements:</w:t>
      </w:r>
    </w:p>
    <w:tbl>
      <w:tblPr>
        <w:tblW w:w="9805" w:type="dxa"/>
        <w:tblLook w:val="04A0" w:firstRow="1" w:lastRow="0" w:firstColumn="1" w:lastColumn="0" w:noHBand="0" w:noVBand="1"/>
      </w:tblPr>
      <w:tblGrid>
        <w:gridCol w:w="1020"/>
        <w:gridCol w:w="8785"/>
      </w:tblGrid>
      <w:tr w:rsidR="007C799A" w:rsidRPr="00514E03" w14:paraId="18F00FF4" w14:textId="77777777" w:rsidTr="006B71A7">
        <w:trPr>
          <w:trHeight w:val="20"/>
        </w:trPr>
        <w:tc>
          <w:tcPr>
            <w:tcW w:w="1020" w:type="dxa"/>
            <w:shd w:val="clear" w:color="auto" w:fill="auto"/>
            <w:hideMark/>
          </w:tcPr>
          <w:p w14:paraId="7C9D729F" w14:textId="77777777" w:rsidR="007C799A" w:rsidRPr="007C799A" w:rsidRDefault="007C799A" w:rsidP="007C799A">
            <w:pPr>
              <w:spacing w:line="240" w:lineRule="auto"/>
              <w:rPr>
                <w:rFonts w:eastAsia="Times New Roman"/>
                <w:color w:val="000000"/>
                <w:szCs w:val="28"/>
              </w:rPr>
            </w:pPr>
            <w:r w:rsidRPr="007C799A">
              <w:rPr>
                <w:rFonts w:eastAsia="Times New Roman"/>
                <w:color w:val="000000"/>
                <w:szCs w:val="28"/>
              </w:rPr>
              <w:t>1.1</w:t>
            </w:r>
          </w:p>
        </w:tc>
        <w:tc>
          <w:tcPr>
            <w:tcW w:w="8785" w:type="dxa"/>
            <w:shd w:val="clear" w:color="auto" w:fill="auto"/>
            <w:hideMark/>
          </w:tcPr>
          <w:p w14:paraId="1295D3EE" w14:textId="19A57107" w:rsidR="007C799A" w:rsidRPr="007C799A" w:rsidRDefault="007C799A" w:rsidP="007C799A">
            <w:pPr>
              <w:spacing w:line="240" w:lineRule="auto"/>
              <w:rPr>
                <w:rFonts w:eastAsia="Times New Roman"/>
                <w:color w:val="000000"/>
                <w:szCs w:val="28"/>
              </w:rPr>
            </w:pPr>
            <w:r w:rsidRPr="007C799A">
              <w:rPr>
                <w:rFonts w:eastAsia="Times New Roman"/>
                <w:color w:val="000000"/>
                <w:szCs w:val="28"/>
              </w:rPr>
              <w:t>Create a</w:t>
            </w:r>
            <w:r w:rsidR="005705B1">
              <w:rPr>
                <w:rFonts w:eastAsia="Times New Roman"/>
                <w:color w:val="000000"/>
                <w:szCs w:val="28"/>
              </w:rPr>
              <w:t>n Ink</w:t>
            </w:r>
            <w:r w:rsidRPr="007C799A">
              <w:rPr>
                <w:rFonts w:eastAsia="Times New Roman"/>
                <w:color w:val="000000"/>
                <w:szCs w:val="28"/>
              </w:rPr>
              <w:t xml:space="preserve"> content layout to support advertisements</w:t>
            </w:r>
            <w:r w:rsidR="005705B1">
              <w:rPr>
                <w:rFonts w:eastAsia="Times New Roman"/>
                <w:color w:val="000000"/>
                <w:szCs w:val="28"/>
              </w:rPr>
              <w:t xml:space="preserve"> and welcome signage.</w:t>
            </w:r>
          </w:p>
        </w:tc>
      </w:tr>
      <w:tr w:rsidR="007C799A" w:rsidRPr="00514E03" w14:paraId="72A091E0" w14:textId="77777777" w:rsidTr="006B71A7">
        <w:trPr>
          <w:trHeight w:val="20"/>
        </w:trPr>
        <w:tc>
          <w:tcPr>
            <w:tcW w:w="1020" w:type="dxa"/>
            <w:shd w:val="clear" w:color="auto" w:fill="auto"/>
            <w:hideMark/>
          </w:tcPr>
          <w:p w14:paraId="4CA0C9D9" w14:textId="77777777" w:rsidR="007C799A" w:rsidRPr="007C799A" w:rsidRDefault="007C799A" w:rsidP="007C799A">
            <w:pPr>
              <w:spacing w:line="240" w:lineRule="auto"/>
              <w:rPr>
                <w:rFonts w:eastAsia="Times New Roman"/>
                <w:color w:val="000000"/>
                <w:szCs w:val="28"/>
              </w:rPr>
            </w:pPr>
            <w:r w:rsidRPr="007C799A">
              <w:rPr>
                <w:rFonts w:eastAsia="Times New Roman"/>
                <w:color w:val="000000"/>
                <w:szCs w:val="28"/>
              </w:rPr>
              <w:t>1.2</w:t>
            </w:r>
          </w:p>
        </w:tc>
        <w:tc>
          <w:tcPr>
            <w:tcW w:w="8785" w:type="dxa"/>
            <w:shd w:val="clear" w:color="auto" w:fill="auto"/>
            <w:hideMark/>
          </w:tcPr>
          <w:p w14:paraId="249F6CB6" w14:textId="131A481A" w:rsidR="00137149" w:rsidRDefault="00137149" w:rsidP="007C799A">
            <w:pPr>
              <w:spacing w:line="240" w:lineRule="auto"/>
              <w:rPr>
                <w:rFonts w:eastAsia="Times New Roman"/>
                <w:color w:val="000000"/>
                <w:szCs w:val="28"/>
              </w:rPr>
            </w:pPr>
            <w:r w:rsidRPr="007C799A">
              <w:rPr>
                <w:rFonts w:eastAsia="Times New Roman"/>
                <w:color w:val="000000"/>
                <w:szCs w:val="28"/>
              </w:rPr>
              <w:t xml:space="preserve">Content </w:t>
            </w:r>
            <w:r>
              <w:rPr>
                <w:rFonts w:eastAsia="Times New Roman"/>
                <w:color w:val="000000"/>
                <w:szCs w:val="28"/>
              </w:rPr>
              <w:t>to support</w:t>
            </w:r>
            <w:r w:rsidRPr="007C799A">
              <w:rPr>
                <w:rFonts w:eastAsia="Times New Roman"/>
                <w:color w:val="000000"/>
                <w:szCs w:val="28"/>
              </w:rPr>
              <w:t xml:space="preserve"> </w:t>
            </w:r>
            <w:r>
              <w:rPr>
                <w:rFonts w:eastAsia="Times New Roman"/>
                <w:color w:val="000000"/>
                <w:szCs w:val="28"/>
              </w:rPr>
              <w:t>HD resolution.</w:t>
            </w:r>
          </w:p>
          <w:p w14:paraId="0D5AE219" w14:textId="06AC98ED" w:rsidR="007C799A" w:rsidRPr="00137149" w:rsidRDefault="00137149" w:rsidP="00C62F65">
            <w:pPr>
              <w:pStyle w:val="ListParagraph"/>
              <w:numPr>
                <w:ilvl w:val="0"/>
                <w:numId w:val="44"/>
              </w:numPr>
              <w:spacing w:line="240" w:lineRule="auto"/>
              <w:rPr>
                <w:rFonts w:eastAsia="Times New Roman"/>
                <w:color w:val="000000"/>
                <w:szCs w:val="28"/>
              </w:rPr>
            </w:pPr>
            <w:r w:rsidRPr="00137149">
              <w:rPr>
                <w:rFonts w:eastAsia="Times New Roman"/>
                <w:color w:val="000000"/>
                <w:szCs w:val="28"/>
              </w:rPr>
              <w:t>Content layout should be the following size:</w:t>
            </w:r>
            <w:r w:rsidRPr="00137149">
              <w:rPr>
                <w:rFonts w:eastAsia="Times New Roman"/>
                <w:color w:val="000000"/>
                <w:szCs w:val="28"/>
              </w:rPr>
              <w:br/>
              <w:t>Width: 1920px</w:t>
            </w:r>
            <w:r w:rsidRPr="00137149">
              <w:rPr>
                <w:rFonts w:eastAsia="Times New Roman"/>
                <w:color w:val="000000"/>
                <w:szCs w:val="28"/>
              </w:rPr>
              <w:br/>
              <w:t>Height: 1080px</w:t>
            </w:r>
          </w:p>
        </w:tc>
      </w:tr>
      <w:tr w:rsidR="007C799A" w:rsidRPr="00514E03" w14:paraId="5436BD88" w14:textId="77777777" w:rsidTr="006B71A7">
        <w:trPr>
          <w:trHeight w:val="20"/>
        </w:trPr>
        <w:tc>
          <w:tcPr>
            <w:tcW w:w="1020" w:type="dxa"/>
            <w:shd w:val="clear" w:color="auto" w:fill="auto"/>
            <w:hideMark/>
          </w:tcPr>
          <w:p w14:paraId="15093271" w14:textId="77777777" w:rsidR="007C799A" w:rsidRPr="007C799A" w:rsidRDefault="007C799A" w:rsidP="007C799A">
            <w:pPr>
              <w:spacing w:line="240" w:lineRule="auto"/>
              <w:rPr>
                <w:rFonts w:eastAsia="Times New Roman"/>
                <w:color w:val="000000"/>
                <w:szCs w:val="28"/>
              </w:rPr>
            </w:pPr>
            <w:r w:rsidRPr="007C799A">
              <w:rPr>
                <w:rFonts w:eastAsia="Times New Roman"/>
                <w:color w:val="000000"/>
                <w:szCs w:val="28"/>
              </w:rPr>
              <w:t>1.3</w:t>
            </w:r>
          </w:p>
        </w:tc>
        <w:tc>
          <w:tcPr>
            <w:tcW w:w="8785" w:type="dxa"/>
            <w:shd w:val="clear" w:color="auto" w:fill="auto"/>
            <w:hideMark/>
          </w:tcPr>
          <w:p w14:paraId="7929D0A8" w14:textId="21139291" w:rsidR="007C799A" w:rsidRPr="007C799A" w:rsidRDefault="00137149" w:rsidP="007C799A">
            <w:pPr>
              <w:spacing w:line="240" w:lineRule="auto"/>
              <w:rPr>
                <w:rFonts w:eastAsia="Times New Roman"/>
                <w:color w:val="000000"/>
                <w:szCs w:val="28"/>
              </w:rPr>
            </w:pPr>
            <w:r w:rsidRPr="007C799A">
              <w:rPr>
                <w:rFonts w:eastAsia="Times New Roman"/>
                <w:color w:val="000000"/>
                <w:szCs w:val="28"/>
              </w:rPr>
              <w:t>Content will be landscape orientation</w:t>
            </w:r>
            <w:r>
              <w:rPr>
                <w:rFonts w:eastAsia="Times New Roman"/>
                <w:color w:val="000000"/>
                <w:szCs w:val="28"/>
              </w:rPr>
              <w:t>.</w:t>
            </w:r>
          </w:p>
        </w:tc>
      </w:tr>
      <w:tr w:rsidR="007C799A" w:rsidRPr="00514E03" w14:paraId="6A779E6F" w14:textId="77777777" w:rsidTr="006B71A7">
        <w:trPr>
          <w:trHeight w:val="20"/>
        </w:trPr>
        <w:tc>
          <w:tcPr>
            <w:tcW w:w="1020" w:type="dxa"/>
            <w:shd w:val="clear" w:color="auto" w:fill="auto"/>
            <w:hideMark/>
          </w:tcPr>
          <w:p w14:paraId="5311F807" w14:textId="77777777" w:rsidR="007C799A" w:rsidRPr="007C799A" w:rsidRDefault="007C799A" w:rsidP="007C799A">
            <w:pPr>
              <w:spacing w:line="240" w:lineRule="auto"/>
              <w:rPr>
                <w:rFonts w:eastAsia="Times New Roman"/>
                <w:color w:val="000000"/>
                <w:szCs w:val="28"/>
              </w:rPr>
            </w:pPr>
            <w:r w:rsidRPr="007C799A">
              <w:rPr>
                <w:rFonts w:eastAsia="Times New Roman"/>
                <w:color w:val="000000"/>
                <w:szCs w:val="28"/>
              </w:rPr>
              <w:t>1.4</w:t>
            </w:r>
          </w:p>
        </w:tc>
        <w:tc>
          <w:tcPr>
            <w:tcW w:w="8785" w:type="dxa"/>
            <w:shd w:val="clear" w:color="auto" w:fill="auto"/>
            <w:hideMark/>
          </w:tcPr>
          <w:p w14:paraId="0301787A" w14:textId="6F5330E1" w:rsidR="007C799A" w:rsidRPr="007C799A" w:rsidRDefault="007C799A" w:rsidP="007C799A">
            <w:pPr>
              <w:spacing w:line="240" w:lineRule="auto"/>
              <w:rPr>
                <w:rFonts w:eastAsia="Times New Roman"/>
                <w:color w:val="000000"/>
                <w:szCs w:val="28"/>
              </w:rPr>
            </w:pPr>
            <w:r w:rsidRPr="007C799A">
              <w:rPr>
                <w:rFonts w:eastAsia="Times New Roman"/>
                <w:color w:val="000000"/>
                <w:szCs w:val="28"/>
              </w:rPr>
              <w:t xml:space="preserve">Content layout should include metadata functionality to schedule content to play all day </w:t>
            </w:r>
            <w:r w:rsidR="00287423">
              <w:rPr>
                <w:rFonts w:eastAsia="Times New Roman"/>
                <w:color w:val="000000"/>
                <w:szCs w:val="28"/>
              </w:rPr>
              <w:t>from a specified start and end date</w:t>
            </w:r>
            <w:r w:rsidR="005705B1">
              <w:rPr>
                <w:rFonts w:eastAsia="Times New Roman"/>
                <w:color w:val="000000"/>
                <w:szCs w:val="28"/>
              </w:rPr>
              <w:t>.</w:t>
            </w:r>
          </w:p>
        </w:tc>
      </w:tr>
      <w:tr w:rsidR="007C799A" w:rsidRPr="00514E03" w14:paraId="13937F14" w14:textId="77777777" w:rsidTr="006B71A7">
        <w:trPr>
          <w:trHeight w:val="20"/>
        </w:trPr>
        <w:tc>
          <w:tcPr>
            <w:tcW w:w="1020" w:type="dxa"/>
            <w:shd w:val="clear" w:color="auto" w:fill="auto"/>
            <w:hideMark/>
          </w:tcPr>
          <w:p w14:paraId="0A05F86C" w14:textId="77777777" w:rsidR="007C799A" w:rsidRPr="007C799A" w:rsidRDefault="007C799A" w:rsidP="007C799A">
            <w:pPr>
              <w:spacing w:line="240" w:lineRule="auto"/>
              <w:rPr>
                <w:rFonts w:eastAsia="Times New Roman"/>
                <w:color w:val="000000"/>
                <w:szCs w:val="28"/>
              </w:rPr>
            </w:pPr>
            <w:r w:rsidRPr="007C799A">
              <w:rPr>
                <w:rFonts w:eastAsia="Times New Roman"/>
                <w:color w:val="000000"/>
                <w:szCs w:val="28"/>
              </w:rPr>
              <w:t>1.5</w:t>
            </w:r>
          </w:p>
        </w:tc>
        <w:tc>
          <w:tcPr>
            <w:tcW w:w="8785" w:type="dxa"/>
            <w:shd w:val="clear" w:color="auto" w:fill="auto"/>
            <w:hideMark/>
          </w:tcPr>
          <w:p w14:paraId="0EE573AD" w14:textId="3B1374BB" w:rsidR="007C799A" w:rsidRPr="007C799A" w:rsidRDefault="00287423" w:rsidP="007C799A">
            <w:pPr>
              <w:spacing w:line="240" w:lineRule="auto"/>
              <w:rPr>
                <w:rFonts w:eastAsia="Times New Roman"/>
                <w:color w:val="000000"/>
                <w:szCs w:val="28"/>
              </w:rPr>
            </w:pPr>
            <w:r>
              <w:rPr>
                <w:rFonts w:eastAsia="Times New Roman"/>
                <w:color w:val="000000"/>
                <w:szCs w:val="28"/>
              </w:rPr>
              <w:t>Content contributors will be required to set start and end times and can manage those times from the content metadata</w:t>
            </w:r>
          </w:p>
        </w:tc>
      </w:tr>
      <w:tr w:rsidR="007C799A" w:rsidRPr="00514E03" w14:paraId="2F16BF6D" w14:textId="77777777" w:rsidTr="006B71A7">
        <w:trPr>
          <w:trHeight w:val="20"/>
        </w:trPr>
        <w:tc>
          <w:tcPr>
            <w:tcW w:w="1020" w:type="dxa"/>
            <w:shd w:val="clear" w:color="auto" w:fill="auto"/>
            <w:hideMark/>
          </w:tcPr>
          <w:p w14:paraId="30BE6A30" w14:textId="77777777" w:rsidR="007C799A" w:rsidRPr="007C799A" w:rsidRDefault="007C799A" w:rsidP="007C799A">
            <w:pPr>
              <w:spacing w:line="240" w:lineRule="auto"/>
              <w:rPr>
                <w:rFonts w:eastAsia="Times New Roman"/>
                <w:color w:val="000000"/>
                <w:szCs w:val="28"/>
              </w:rPr>
            </w:pPr>
            <w:r w:rsidRPr="007C799A">
              <w:rPr>
                <w:rFonts w:eastAsia="Times New Roman"/>
                <w:color w:val="000000"/>
                <w:szCs w:val="28"/>
              </w:rPr>
              <w:t>2.1</w:t>
            </w:r>
          </w:p>
        </w:tc>
        <w:tc>
          <w:tcPr>
            <w:tcW w:w="8785" w:type="dxa"/>
            <w:shd w:val="clear" w:color="auto" w:fill="auto"/>
            <w:hideMark/>
          </w:tcPr>
          <w:p w14:paraId="58D644B5" w14:textId="7CD253ED" w:rsidR="007C799A" w:rsidRPr="007C799A" w:rsidRDefault="005705B1" w:rsidP="007C799A">
            <w:pPr>
              <w:spacing w:line="240" w:lineRule="auto"/>
              <w:rPr>
                <w:rFonts w:eastAsia="Times New Roman"/>
                <w:color w:val="000000"/>
                <w:szCs w:val="28"/>
              </w:rPr>
            </w:pPr>
            <w:r>
              <w:rPr>
                <w:rFonts w:eastAsia="Times New Roman"/>
                <w:color w:val="000000"/>
                <w:szCs w:val="28"/>
              </w:rPr>
              <w:t>C</w:t>
            </w:r>
            <w:r w:rsidR="007C799A" w:rsidRPr="007C799A">
              <w:rPr>
                <w:rFonts w:eastAsia="Times New Roman"/>
                <w:color w:val="000000"/>
                <w:szCs w:val="28"/>
              </w:rPr>
              <w:t>ontent logging</w:t>
            </w:r>
            <w:r>
              <w:rPr>
                <w:rFonts w:eastAsia="Times New Roman"/>
                <w:color w:val="000000"/>
                <w:szCs w:val="28"/>
              </w:rPr>
              <w:t xml:space="preserve"> should be activated</w:t>
            </w:r>
            <w:r w:rsidR="007C799A" w:rsidRPr="007C799A">
              <w:rPr>
                <w:rFonts w:eastAsia="Times New Roman"/>
                <w:color w:val="000000"/>
                <w:szCs w:val="28"/>
              </w:rPr>
              <w:t xml:space="preserve"> on advertisement playback.</w:t>
            </w:r>
          </w:p>
        </w:tc>
      </w:tr>
      <w:tr w:rsidR="007C799A" w:rsidRPr="00514E03" w14:paraId="1A38699D" w14:textId="77777777" w:rsidTr="006B71A7">
        <w:trPr>
          <w:trHeight w:val="20"/>
        </w:trPr>
        <w:tc>
          <w:tcPr>
            <w:tcW w:w="1020" w:type="dxa"/>
            <w:shd w:val="clear" w:color="auto" w:fill="auto"/>
            <w:hideMark/>
          </w:tcPr>
          <w:p w14:paraId="16BA931D" w14:textId="77777777" w:rsidR="007C799A" w:rsidRPr="007C799A" w:rsidRDefault="007C799A" w:rsidP="007C799A">
            <w:pPr>
              <w:spacing w:line="240" w:lineRule="auto"/>
              <w:rPr>
                <w:rFonts w:eastAsia="Times New Roman"/>
                <w:color w:val="000000"/>
                <w:szCs w:val="28"/>
              </w:rPr>
            </w:pPr>
            <w:r w:rsidRPr="007C799A">
              <w:rPr>
                <w:rFonts w:eastAsia="Times New Roman"/>
                <w:color w:val="000000"/>
                <w:szCs w:val="28"/>
              </w:rPr>
              <w:t>2.2</w:t>
            </w:r>
          </w:p>
        </w:tc>
        <w:tc>
          <w:tcPr>
            <w:tcW w:w="8785" w:type="dxa"/>
            <w:shd w:val="clear" w:color="auto" w:fill="auto"/>
            <w:hideMark/>
          </w:tcPr>
          <w:p w14:paraId="3E77EFD4" w14:textId="77777777" w:rsidR="007C799A" w:rsidRPr="007C799A" w:rsidRDefault="007C799A" w:rsidP="007C799A">
            <w:pPr>
              <w:spacing w:line="240" w:lineRule="auto"/>
              <w:rPr>
                <w:rFonts w:eastAsia="Times New Roman"/>
                <w:color w:val="000000"/>
                <w:szCs w:val="28"/>
              </w:rPr>
            </w:pPr>
            <w:r w:rsidRPr="007C799A">
              <w:rPr>
                <w:rFonts w:eastAsia="Times New Roman"/>
                <w:color w:val="000000"/>
                <w:szCs w:val="28"/>
              </w:rPr>
              <w:t>Content should cycle at the standard duration.</w:t>
            </w:r>
          </w:p>
        </w:tc>
      </w:tr>
    </w:tbl>
    <w:p w14:paraId="4D269D80" w14:textId="77777777" w:rsidR="00B640D7" w:rsidRDefault="00B640D7" w:rsidP="004E51EB">
      <w:pPr>
        <w:pStyle w:val="Heading4"/>
      </w:pPr>
    </w:p>
    <w:p w14:paraId="288EBC0A" w14:textId="77777777" w:rsidR="007D165A" w:rsidRDefault="007D165A" w:rsidP="004E51EB">
      <w:pPr>
        <w:pStyle w:val="Heading4"/>
      </w:pPr>
    </w:p>
    <w:p w14:paraId="0D12A883" w14:textId="77777777" w:rsidR="007D165A" w:rsidRDefault="007D165A" w:rsidP="004E51EB">
      <w:pPr>
        <w:pStyle w:val="Heading4"/>
      </w:pPr>
    </w:p>
    <w:p w14:paraId="1A3A5130" w14:textId="4F054FFB" w:rsidR="0062436E" w:rsidRDefault="007D7FED" w:rsidP="00AF4BD5">
      <w:pPr>
        <w:pStyle w:val="Heading4"/>
      </w:pPr>
      <w:r>
        <w:rPr>
          <w:noProof/>
        </w:rPr>
        <w:drawing>
          <wp:anchor distT="0" distB="0" distL="114300" distR="114300" simplePos="0" relativeHeight="251658286" behindDoc="1" locked="0" layoutInCell="1" allowOverlap="1" wp14:anchorId="11385AA9" wp14:editId="68CC417B">
            <wp:simplePos x="0" y="0"/>
            <wp:positionH relativeFrom="column">
              <wp:posOffset>3053080</wp:posOffset>
            </wp:positionH>
            <wp:positionV relativeFrom="paragraph">
              <wp:posOffset>8255</wp:posOffset>
            </wp:positionV>
            <wp:extent cx="3454400" cy="2524760"/>
            <wp:effectExtent l="0" t="0" r="0" b="8890"/>
            <wp:wrapSquare wrapText="bothSides"/>
            <wp:docPr id="54" name="Picture 54"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Graphical user interface, application, Word&#10;&#10;Description automatically generated"/>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454400" cy="2524760"/>
                    </a:xfrm>
                    <a:prstGeom prst="rect">
                      <a:avLst/>
                    </a:prstGeom>
                  </pic:spPr>
                </pic:pic>
              </a:graphicData>
            </a:graphic>
            <wp14:sizeRelH relativeFrom="margin">
              <wp14:pctWidth>0</wp14:pctWidth>
            </wp14:sizeRelH>
            <wp14:sizeRelV relativeFrom="margin">
              <wp14:pctHeight>0</wp14:pctHeight>
            </wp14:sizeRelV>
          </wp:anchor>
        </w:drawing>
      </w:r>
      <w:r w:rsidR="0062436E">
        <w:t>Planning your Content</w:t>
      </w:r>
      <w:r w:rsidR="009D21C0">
        <w:t xml:space="preserve">: </w:t>
      </w:r>
    </w:p>
    <w:p w14:paraId="3A81B5D7" w14:textId="0DC4B94C" w:rsidR="0062436E" w:rsidRDefault="0062436E" w:rsidP="0062436E">
      <w:r>
        <w:t xml:space="preserve">This exercise includes </w:t>
      </w:r>
      <w:r w:rsidR="00342B2E">
        <w:t>3</w:t>
      </w:r>
      <w:r w:rsidR="00CD4EE7">
        <w:t xml:space="preserve"> images including JPG</w:t>
      </w:r>
      <w:r w:rsidR="005705B1">
        <w:t>s</w:t>
      </w:r>
      <w:r w:rsidR="00CD4EE7">
        <w:t xml:space="preserve"> and PNGs</w:t>
      </w:r>
      <w:r w:rsidR="009D21C0">
        <w:t xml:space="preserve">. </w:t>
      </w:r>
      <w:r w:rsidR="00CD4EE7">
        <w:t xml:space="preserve">We will want to build a </w:t>
      </w:r>
      <w:r w:rsidR="005705B1">
        <w:t>f</w:t>
      </w:r>
      <w:r w:rsidR="00CD4EE7">
        <w:t>older where we can manage this content</w:t>
      </w:r>
      <w:r w:rsidR="009D21C0">
        <w:t xml:space="preserve">. </w:t>
      </w:r>
      <w:r w:rsidR="00E34492">
        <w:t xml:space="preserve">We </w:t>
      </w:r>
      <w:r w:rsidR="005705B1">
        <w:t>need</w:t>
      </w:r>
      <w:r w:rsidR="00E34492">
        <w:t xml:space="preserve"> to setup a workflow for contributors to upload and set a schedule for when content is displayed on the screen.</w:t>
      </w:r>
    </w:p>
    <w:p w14:paraId="1F7D7CBD" w14:textId="5FE55619" w:rsidR="00CD4EE7" w:rsidRDefault="00CD4EE7" w:rsidP="0062436E"/>
    <w:p w14:paraId="2ECC3361" w14:textId="1CCEB56F" w:rsidR="00E34492" w:rsidRDefault="00CD4EE7" w:rsidP="009E36F4">
      <w:pPr>
        <w:pStyle w:val="ListParagraph"/>
        <w:numPr>
          <w:ilvl w:val="0"/>
          <w:numId w:val="10"/>
        </w:numPr>
      </w:pPr>
      <w:r>
        <w:t>Go to the Folder</w:t>
      </w:r>
      <w:r w:rsidR="006410EC">
        <w:t>s</w:t>
      </w:r>
      <w:r>
        <w:t xml:space="preserve"> Module</w:t>
      </w:r>
      <w:r w:rsidR="00953246">
        <w:t>.</w:t>
      </w:r>
    </w:p>
    <w:p w14:paraId="7661E72C" w14:textId="04C536A9" w:rsidR="00CD4EE7" w:rsidRDefault="00E34492" w:rsidP="009E36F4">
      <w:pPr>
        <w:pStyle w:val="ListParagraph"/>
        <w:numPr>
          <w:ilvl w:val="0"/>
          <w:numId w:val="10"/>
        </w:numPr>
      </w:pPr>
      <w:r>
        <w:t>Select “+New”</w:t>
      </w:r>
      <w:r w:rsidRPr="00E34492">
        <w:rPr>
          <w:noProof/>
        </w:rPr>
        <w:t xml:space="preserve"> </w:t>
      </w:r>
      <w:r>
        <w:rPr>
          <w:noProof/>
        </w:rPr>
        <w:t xml:space="preserve">to create a new </w:t>
      </w:r>
      <w:r w:rsidR="00953246">
        <w:rPr>
          <w:noProof/>
        </w:rPr>
        <w:t>f</w:t>
      </w:r>
      <w:r>
        <w:rPr>
          <w:noProof/>
        </w:rPr>
        <w:t>older</w:t>
      </w:r>
      <w:r w:rsidR="00953246">
        <w:rPr>
          <w:noProof/>
        </w:rPr>
        <w:t>.</w:t>
      </w:r>
    </w:p>
    <w:p w14:paraId="2F5559D7" w14:textId="63632B69" w:rsidR="00E34492" w:rsidRDefault="00E34492" w:rsidP="009E36F4">
      <w:pPr>
        <w:pStyle w:val="ListParagraph"/>
        <w:numPr>
          <w:ilvl w:val="0"/>
          <w:numId w:val="10"/>
        </w:numPr>
      </w:pPr>
      <w:r>
        <w:rPr>
          <w:noProof/>
        </w:rPr>
        <w:t xml:space="preserve">Name the Folder: </w:t>
      </w:r>
      <w:r w:rsidRPr="00677FA2">
        <w:rPr>
          <w:noProof/>
        </w:rPr>
        <w:t>Training 1</w:t>
      </w:r>
      <w:r w:rsidR="00570F8A" w:rsidRPr="00677FA2">
        <w:rPr>
          <w:noProof/>
        </w:rPr>
        <w:t>:</w:t>
      </w:r>
      <w:r w:rsidR="00F2027F">
        <w:rPr>
          <w:noProof/>
        </w:rPr>
        <w:t xml:space="preserve"> </w:t>
      </w:r>
      <w:r w:rsidRPr="00677FA2">
        <w:rPr>
          <w:noProof/>
        </w:rPr>
        <w:t>Advert</w:t>
      </w:r>
      <w:r w:rsidR="00770202" w:rsidRPr="00677FA2">
        <w:rPr>
          <w:noProof/>
        </w:rPr>
        <w:t>i</w:t>
      </w:r>
      <w:r w:rsidRPr="00677FA2">
        <w:rPr>
          <w:noProof/>
        </w:rPr>
        <w:t>sing-</w:t>
      </w:r>
      <w:r w:rsidRPr="00F2027F">
        <w:rPr>
          <w:i/>
          <w:iCs/>
          <w:noProof/>
        </w:rPr>
        <w:t>YourName</w:t>
      </w:r>
      <w:r w:rsidR="00953246">
        <w:rPr>
          <w:noProof/>
        </w:rPr>
        <w:t>.</w:t>
      </w:r>
    </w:p>
    <w:p w14:paraId="5D82B306" w14:textId="6D59AA68" w:rsidR="00272063" w:rsidRDefault="00272063" w:rsidP="009E36F4">
      <w:pPr>
        <w:pStyle w:val="ListParagraph"/>
        <w:numPr>
          <w:ilvl w:val="0"/>
          <w:numId w:val="10"/>
        </w:numPr>
      </w:pPr>
      <w:r>
        <w:rPr>
          <w:noProof/>
        </w:rPr>
        <w:t>Provide a Description</w:t>
      </w:r>
      <w:r w:rsidR="009D21C0">
        <w:rPr>
          <w:noProof/>
        </w:rPr>
        <w:t xml:space="preserve">: </w:t>
      </w:r>
      <w:r w:rsidR="00677FA2">
        <w:rPr>
          <w:noProof/>
        </w:rPr>
        <w:t>“</w:t>
      </w:r>
      <w:r w:rsidR="00677FA2" w:rsidRPr="00677FA2">
        <w:rPr>
          <w:noProof/>
        </w:rPr>
        <w:t xml:space="preserve">Content for </w:t>
      </w:r>
      <w:r w:rsidR="00953246">
        <w:rPr>
          <w:noProof/>
        </w:rPr>
        <w:t>M</w:t>
      </w:r>
      <w:r w:rsidR="00677FA2" w:rsidRPr="00677FA2">
        <w:rPr>
          <w:noProof/>
        </w:rPr>
        <w:t>ain Welcome and Advertising Screen in Lobby</w:t>
      </w:r>
      <w:r w:rsidR="00953246">
        <w:rPr>
          <w:noProof/>
        </w:rPr>
        <w:t>.</w:t>
      </w:r>
      <w:r w:rsidR="00677FA2">
        <w:rPr>
          <w:noProof/>
        </w:rPr>
        <w:t>”</w:t>
      </w:r>
    </w:p>
    <w:p w14:paraId="0B657605" w14:textId="155EB530" w:rsidR="00B71AA0" w:rsidRDefault="00B71AA0" w:rsidP="009E36F4">
      <w:pPr>
        <w:pStyle w:val="ListParagraph"/>
        <w:numPr>
          <w:ilvl w:val="0"/>
          <w:numId w:val="10"/>
        </w:numPr>
      </w:pPr>
      <w:r>
        <w:t>Under the “File Metadata”, select “+Add Field” and add “Schedule” metadata</w:t>
      </w:r>
      <w:r w:rsidR="00953246">
        <w:t>.</w:t>
      </w:r>
    </w:p>
    <w:p w14:paraId="3728A964" w14:textId="37DAF016" w:rsidR="00272063" w:rsidRDefault="00272063" w:rsidP="009E36F4">
      <w:pPr>
        <w:pStyle w:val="ListParagraph"/>
        <w:numPr>
          <w:ilvl w:val="0"/>
          <w:numId w:val="10"/>
        </w:numPr>
      </w:pPr>
      <w:r>
        <w:rPr>
          <w:noProof/>
        </w:rPr>
        <w:t>Go to the “File Sharing” Tab</w:t>
      </w:r>
      <w:r w:rsidR="003043D6">
        <w:rPr>
          <w:noProof/>
        </w:rPr>
        <w:t xml:space="preserve"> and click “Add Share</w:t>
      </w:r>
      <w:r w:rsidR="00953246">
        <w:rPr>
          <w:noProof/>
        </w:rPr>
        <w:t>.</w:t>
      </w:r>
      <w:r w:rsidR="003043D6">
        <w:rPr>
          <w:noProof/>
        </w:rPr>
        <w:t>”</w:t>
      </w:r>
    </w:p>
    <w:p w14:paraId="77348C4D" w14:textId="3523B991" w:rsidR="008D2996" w:rsidRDefault="008D2996" w:rsidP="009E36F4">
      <w:pPr>
        <w:pStyle w:val="ListParagraph"/>
        <w:numPr>
          <w:ilvl w:val="0"/>
          <w:numId w:val="10"/>
        </w:numPr>
        <w:spacing w:after="200"/>
      </w:pPr>
      <w:r>
        <w:t>Under the “Edit” Tab</w:t>
      </w:r>
      <w:r w:rsidR="00AA5BE7">
        <w:t>, Click Edit to select users.</w:t>
      </w:r>
    </w:p>
    <w:p w14:paraId="6FC41655" w14:textId="77777777" w:rsidR="008D2996" w:rsidRDefault="008D2996">
      <w:pPr>
        <w:spacing w:after="200"/>
      </w:pPr>
    </w:p>
    <w:p w14:paraId="0D324998" w14:textId="6D87B7C8" w:rsidR="00A77188" w:rsidRDefault="007D7FED" w:rsidP="00A77188">
      <w:pPr>
        <w:spacing w:after="200"/>
        <w:rPr>
          <w:noProof/>
        </w:rPr>
      </w:pPr>
      <w:r>
        <w:rPr>
          <w:noProof/>
        </w:rPr>
        <mc:AlternateContent>
          <mc:Choice Requires="wpg">
            <w:drawing>
              <wp:anchor distT="0" distB="0" distL="114300" distR="114300" simplePos="0" relativeHeight="251658288" behindDoc="0" locked="0" layoutInCell="1" allowOverlap="1" wp14:anchorId="0AA265B3" wp14:editId="06BB1BCE">
                <wp:simplePos x="0" y="0"/>
                <wp:positionH relativeFrom="column">
                  <wp:posOffset>5080</wp:posOffset>
                </wp:positionH>
                <wp:positionV relativeFrom="paragraph">
                  <wp:posOffset>314325</wp:posOffset>
                </wp:positionV>
                <wp:extent cx="6699885" cy="1967230"/>
                <wp:effectExtent l="0" t="0" r="5715" b="0"/>
                <wp:wrapSquare wrapText="bothSides"/>
                <wp:docPr id="84" name="Group 84"/>
                <wp:cNvGraphicFramePr/>
                <a:graphic xmlns:a="http://schemas.openxmlformats.org/drawingml/2006/main">
                  <a:graphicData uri="http://schemas.microsoft.com/office/word/2010/wordprocessingGroup">
                    <wpg:wgp>
                      <wpg:cNvGrpSpPr/>
                      <wpg:grpSpPr>
                        <a:xfrm>
                          <a:off x="0" y="0"/>
                          <a:ext cx="6699885" cy="1967230"/>
                          <a:chOff x="0" y="0"/>
                          <a:chExt cx="6699885" cy="1967230"/>
                        </a:xfrm>
                      </wpg:grpSpPr>
                      <pic:pic xmlns:pic="http://schemas.openxmlformats.org/drawingml/2006/picture">
                        <pic:nvPicPr>
                          <pic:cNvPr id="55" name="Picture 55" descr="Graphical user interface, text, application, email&#10;&#10;Description automatically generated"/>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045970" cy="1857375"/>
                          </a:xfrm>
                          <a:prstGeom prst="rect">
                            <a:avLst/>
                          </a:prstGeom>
                        </pic:spPr>
                      </pic:pic>
                      <pic:pic xmlns:pic="http://schemas.openxmlformats.org/drawingml/2006/picture">
                        <pic:nvPicPr>
                          <pic:cNvPr id="56" name="Picture 56" descr="Graphical user interface, text, application, email&#10;&#10;Description automatically generated"/>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4578350" y="0"/>
                            <a:ext cx="2121535" cy="1857375"/>
                          </a:xfrm>
                          <a:prstGeom prst="rect">
                            <a:avLst/>
                          </a:prstGeom>
                        </pic:spPr>
                      </pic:pic>
                      <pic:pic xmlns:pic="http://schemas.openxmlformats.org/drawingml/2006/picture">
                        <pic:nvPicPr>
                          <pic:cNvPr id="8" name="Picture 8" descr="Graphical user interface, application&#10;&#10;Description automatically generated"/>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2343150" y="57150"/>
                            <a:ext cx="2114550" cy="1910080"/>
                          </a:xfrm>
                          <a:prstGeom prst="rect">
                            <a:avLst/>
                          </a:prstGeom>
                        </pic:spPr>
                      </pic:pic>
                    </wpg:wgp>
                  </a:graphicData>
                </a:graphic>
              </wp:anchor>
            </w:drawing>
          </mc:Choice>
          <mc:Fallback xmlns:arto="http://schemas.microsoft.com/office/word/2006/arto">
            <w:pict>
              <v:group w14:anchorId="0367B3EB" id="Group 84" o:spid="_x0000_s1026" style="position:absolute;margin-left:.4pt;margin-top:24.75pt;width:527.55pt;height:154.9pt;z-index:251657269" coordsize="66998,196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">
                <v:shape id="Picture 55" o:spid="_x0000_s1027" type="#_x0000_t75" alt="Graphical user interface, text, application, email&#10;&#10;Description automatically generated" style="position:absolute;width:20459;height:185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">
                  <v:imagedata r:id="rId65" o:title="Graphical user interface, text, application, email&#10;&#10;Description automatically generated"/>
                </v:shape>
                <v:shape id="Picture 56" o:spid="_x0000_s1028" type="#_x0000_t75" alt="Graphical user interface, text, application, email&#10;&#10;Description automatically generated" style="position:absolute;left:45783;width:21215;height:185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">
                  <v:imagedata r:id="rId66" o:title="Graphical user interface, text, application, email&#10;&#10;Description automatically generated"/>
                </v:shape>
                <v:shape id="Picture 8" o:spid="_x0000_s1029" type="#_x0000_t75" alt="Graphical user interface, application&#10;&#10;Description automatically generated" style="position:absolute;left:23431;top:571;width:21146;height:19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">
                  <v:imagedata r:id="rId67" o:title="Graphical user interface, application&#10;&#10;Description automatically generated"/>
                </v:shape>
                <w10:wrap type="square"/>
              </v:group>
            </w:pict>
          </mc:Fallback>
        </mc:AlternateContent>
      </w:r>
      <w:r w:rsidR="008D2996">
        <w:t>Step 5</w:t>
      </w:r>
      <w:r w:rsidR="008D2996">
        <w:tab/>
      </w:r>
      <w:r w:rsidR="008D2996">
        <w:tab/>
      </w:r>
      <w:r w:rsidR="008D2996">
        <w:tab/>
      </w:r>
      <w:r w:rsidR="008D2996">
        <w:tab/>
        <w:t>Step 6</w:t>
      </w:r>
      <w:r w:rsidR="0093492C" w:rsidRPr="0093492C">
        <w:rPr>
          <w:noProof/>
        </w:rPr>
        <w:t xml:space="preserve"> </w:t>
      </w:r>
      <w:r w:rsidR="00D65DAC">
        <w:rPr>
          <w:noProof/>
        </w:rPr>
        <w:tab/>
      </w:r>
      <w:r w:rsidR="00D65DAC">
        <w:rPr>
          <w:noProof/>
        </w:rPr>
        <w:tab/>
      </w:r>
      <w:r w:rsidR="00D65DAC">
        <w:rPr>
          <w:noProof/>
        </w:rPr>
        <w:tab/>
      </w:r>
      <w:r w:rsidR="00D65DAC">
        <w:rPr>
          <w:noProof/>
        </w:rPr>
        <w:tab/>
        <w:t>Step 7</w:t>
      </w:r>
      <w:r w:rsidR="00B71AA0">
        <w:rPr>
          <w:noProof/>
        </w:rPr>
        <w:tab/>
      </w:r>
      <w:r w:rsidR="00B71AA0">
        <w:rPr>
          <w:noProof/>
        </w:rPr>
        <w:tab/>
      </w:r>
    </w:p>
    <w:p w14:paraId="2CFD530E" w14:textId="0B23383F" w:rsidR="00A77188" w:rsidRDefault="00A77188" w:rsidP="00A77188">
      <w:pPr>
        <w:spacing w:after="200"/>
        <w:rPr>
          <w:noProof/>
        </w:rPr>
      </w:pPr>
    </w:p>
    <w:p w14:paraId="5C084BCA" w14:textId="5D50BBE6" w:rsidR="00A77188" w:rsidRDefault="007D7FED" w:rsidP="00A77188">
      <w:pPr>
        <w:spacing w:after="200"/>
        <w:rPr>
          <w:noProof/>
        </w:rPr>
      </w:pPr>
      <w:r>
        <w:rPr>
          <w:noProof/>
        </w:rPr>
        <w:br w:type="page"/>
      </w:r>
    </w:p>
    <w:p w14:paraId="00887BCE" w14:textId="280673B5" w:rsidR="004E51EB" w:rsidRDefault="004E51EB" w:rsidP="004E51EB">
      <w:pPr>
        <w:spacing w:after="200"/>
        <w:ind w:left="360"/>
      </w:pPr>
      <w:r>
        <w:t>8. Select Contributor</w:t>
      </w:r>
      <w:r w:rsidR="00874B04">
        <w:t>s</w:t>
      </w:r>
      <w:r>
        <w:t xml:space="preserve"> and Designer</w:t>
      </w:r>
      <w:r w:rsidR="00874B04">
        <w:t>s</w:t>
      </w:r>
      <w:r>
        <w:t xml:space="preserve"> and click “Add Selected</w:t>
      </w:r>
      <w:r w:rsidR="00953246">
        <w:t>.</w:t>
      </w:r>
      <w:r>
        <w:t>”</w:t>
      </w:r>
    </w:p>
    <w:p w14:paraId="2E175E7A" w14:textId="47DD3B3D" w:rsidR="00A77188" w:rsidRDefault="007D7FED" w:rsidP="00A77188">
      <w:pPr>
        <w:spacing w:after="200"/>
        <w:rPr>
          <w:noProof/>
        </w:rPr>
      </w:pPr>
      <w:r>
        <w:rPr>
          <w:noProof/>
        </w:rPr>
        <mc:AlternateContent>
          <mc:Choice Requires="wpg">
            <w:drawing>
              <wp:anchor distT="0" distB="0" distL="114300" distR="114300" simplePos="0" relativeHeight="251658287" behindDoc="0" locked="0" layoutInCell="1" allowOverlap="1" wp14:anchorId="0D3674D5" wp14:editId="7EF8F388">
                <wp:simplePos x="0" y="0"/>
                <wp:positionH relativeFrom="column">
                  <wp:posOffset>767080</wp:posOffset>
                </wp:positionH>
                <wp:positionV relativeFrom="paragraph">
                  <wp:posOffset>370205</wp:posOffset>
                </wp:positionV>
                <wp:extent cx="4933950" cy="2406015"/>
                <wp:effectExtent l="0" t="0" r="0" b="0"/>
                <wp:wrapSquare wrapText="bothSides"/>
                <wp:docPr id="85" name="Group 85"/>
                <wp:cNvGraphicFramePr/>
                <a:graphic xmlns:a="http://schemas.openxmlformats.org/drawingml/2006/main">
                  <a:graphicData uri="http://schemas.microsoft.com/office/word/2010/wordprocessingGroup">
                    <wpg:wgp>
                      <wpg:cNvGrpSpPr/>
                      <wpg:grpSpPr>
                        <a:xfrm>
                          <a:off x="0" y="0"/>
                          <a:ext cx="4933950" cy="2406015"/>
                          <a:chOff x="0" y="0"/>
                          <a:chExt cx="4933950" cy="2406015"/>
                        </a:xfrm>
                      </wpg:grpSpPr>
                      <pic:pic xmlns:pic="http://schemas.openxmlformats.org/drawingml/2006/picture">
                        <pic:nvPicPr>
                          <pic:cNvPr id="57" name="Picture 57" descr="Graphical user interface, text, application&#10;&#10;Description automatically generated"/>
                          <pic:cNvPicPr>
                            <a:picLocks noChangeAspect="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002155" cy="2406015"/>
                          </a:xfrm>
                          <a:prstGeom prst="rect">
                            <a:avLst/>
                          </a:prstGeom>
                        </pic:spPr>
                      </pic:pic>
                      <pic:pic xmlns:pic="http://schemas.openxmlformats.org/drawingml/2006/picture">
                        <pic:nvPicPr>
                          <pic:cNvPr id="7" name="Picture 7" descr="Graphical user interface, text, application&#10;&#10;Description automatically generated"/>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2324100" y="12700"/>
                            <a:ext cx="2609850" cy="2367280"/>
                          </a:xfrm>
                          <a:prstGeom prst="rect">
                            <a:avLst/>
                          </a:prstGeom>
                        </pic:spPr>
                      </pic:pic>
                    </wpg:wgp>
                  </a:graphicData>
                </a:graphic>
              </wp:anchor>
            </w:drawing>
          </mc:Choice>
          <mc:Fallback xmlns:arto="http://schemas.microsoft.com/office/word/2006/arto">
            <w:pict>
              <v:group w14:anchorId="10989E81" id="Group 85" o:spid="_x0000_s1026" style="position:absolute;margin-left:60.4pt;margin-top:29.15pt;width:388.5pt;height:189.45pt;z-index:251657268" coordsize="49339,240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">
                <v:shape id="Picture 57" o:spid="_x0000_s1027" type="#_x0000_t75" alt="Graphical user interface, text, application&#10;&#10;Description automatically generated" style="position:absolute;width:20021;height:24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">
                  <v:imagedata r:id="rId70" o:title="Graphical user interface, text, application&#10;&#10;Description automatically generated"/>
                </v:shape>
                <v:shape id="Picture 7" o:spid="_x0000_s1028" type="#_x0000_t75" alt="Graphical user interface, text, application&#10;&#10;Description automatically generated" style="position:absolute;left:23241;top:127;width:26098;height:236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">
                  <v:imagedata r:id="rId71" o:title="Graphical user interface, text, application&#10;&#10;Description automatically generated"/>
                </v:shape>
                <w10:wrap type="square"/>
              </v:group>
            </w:pict>
          </mc:Fallback>
        </mc:AlternateContent>
      </w:r>
      <w:r w:rsidR="004E51EB">
        <w:rPr>
          <w:noProof/>
        </w:rPr>
        <w:t xml:space="preserve">     9. Click Create</w:t>
      </w:r>
      <w:r w:rsidR="00953246">
        <w:rPr>
          <w:noProof/>
        </w:rPr>
        <w:t>.</w:t>
      </w:r>
    </w:p>
    <w:p w14:paraId="1D065D25" w14:textId="6A31592D" w:rsidR="004E51EB" w:rsidRDefault="004E51EB" w:rsidP="00A77188">
      <w:pPr>
        <w:spacing w:after="200"/>
        <w:rPr>
          <w:noProof/>
        </w:rPr>
      </w:pPr>
    </w:p>
    <w:p w14:paraId="06420D52" w14:textId="6B1CDEC4" w:rsidR="004E51EB" w:rsidRDefault="004E51EB" w:rsidP="00A77188">
      <w:pPr>
        <w:spacing w:after="200"/>
        <w:rPr>
          <w:noProof/>
        </w:rPr>
      </w:pPr>
    </w:p>
    <w:p w14:paraId="0B7E45BD" w14:textId="39A1C7AA" w:rsidR="004E51EB" w:rsidRDefault="004E51EB" w:rsidP="00A77188">
      <w:pPr>
        <w:spacing w:after="200"/>
        <w:rPr>
          <w:noProof/>
        </w:rPr>
      </w:pPr>
    </w:p>
    <w:p w14:paraId="492374B3" w14:textId="36FE2F18" w:rsidR="004E51EB" w:rsidRDefault="004E51EB" w:rsidP="00A77188">
      <w:pPr>
        <w:spacing w:after="200"/>
        <w:rPr>
          <w:noProof/>
        </w:rPr>
      </w:pPr>
    </w:p>
    <w:p w14:paraId="000178B0" w14:textId="77777777" w:rsidR="004E51EB" w:rsidRDefault="004E51EB" w:rsidP="00A77188">
      <w:pPr>
        <w:spacing w:after="200"/>
        <w:rPr>
          <w:noProof/>
        </w:rPr>
      </w:pPr>
    </w:p>
    <w:p w14:paraId="65444325" w14:textId="1409068D" w:rsidR="004E51EB" w:rsidRDefault="004E51EB" w:rsidP="00A77188">
      <w:pPr>
        <w:spacing w:after="200"/>
        <w:rPr>
          <w:noProof/>
        </w:rPr>
      </w:pPr>
    </w:p>
    <w:p w14:paraId="228CD3DA" w14:textId="2815EFCE" w:rsidR="00A77188" w:rsidRDefault="00A77188" w:rsidP="00A77188">
      <w:pPr>
        <w:spacing w:after="200"/>
        <w:rPr>
          <w:noProof/>
        </w:rPr>
      </w:pPr>
    </w:p>
    <w:p w14:paraId="3D5898DD" w14:textId="52BCACE8" w:rsidR="00A77188" w:rsidRDefault="007D7FED" w:rsidP="00A77188">
      <w:pPr>
        <w:spacing w:after="200"/>
        <w:rPr>
          <w:noProof/>
        </w:rPr>
      </w:pPr>
      <w:r w:rsidRPr="00C3431C">
        <w:rPr>
          <w:noProof/>
        </w:rPr>
        <w:drawing>
          <wp:anchor distT="0" distB="0" distL="114300" distR="114300" simplePos="0" relativeHeight="251658289" behindDoc="1" locked="0" layoutInCell="1" allowOverlap="1" wp14:anchorId="0E48BF54" wp14:editId="331E0AB7">
            <wp:simplePos x="0" y="0"/>
            <wp:positionH relativeFrom="column">
              <wp:posOffset>2697480</wp:posOffset>
            </wp:positionH>
            <wp:positionV relativeFrom="paragraph">
              <wp:posOffset>607695</wp:posOffset>
            </wp:positionV>
            <wp:extent cx="3419475" cy="4074795"/>
            <wp:effectExtent l="0" t="0" r="9525" b="1905"/>
            <wp:wrapSquare wrapText="bothSides"/>
            <wp:docPr id="12" name="Picture 1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 text, application&#10;&#10;Description automatically generated"/>
                    <pic:cNvPicPr/>
                  </pic:nvPicPr>
                  <pic:blipFill>
                    <a:blip r:embed="rId72">
                      <a:extLst>
                        <a:ext uri="{28A0092B-C50C-407E-A947-70E740481C1C}">
                          <a14:useLocalDpi xmlns:a14="http://schemas.microsoft.com/office/drawing/2010/main" val="0"/>
                        </a:ext>
                      </a:extLst>
                    </a:blip>
                    <a:stretch>
                      <a:fillRect/>
                    </a:stretch>
                  </pic:blipFill>
                  <pic:spPr>
                    <a:xfrm>
                      <a:off x="0" y="0"/>
                      <a:ext cx="3419475" cy="4074795"/>
                    </a:xfrm>
                    <a:prstGeom prst="rect">
                      <a:avLst/>
                    </a:prstGeom>
                  </pic:spPr>
                </pic:pic>
              </a:graphicData>
            </a:graphic>
          </wp:anchor>
        </w:drawing>
      </w:r>
      <w:r w:rsidR="00067F4D">
        <w:rPr>
          <w:noProof/>
        </w:rPr>
        <w:t xml:space="preserve">Once your </w:t>
      </w:r>
      <w:r w:rsidR="00953246">
        <w:rPr>
          <w:noProof/>
        </w:rPr>
        <w:t>f</w:t>
      </w:r>
      <w:r w:rsidR="00067F4D">
        <w:rPr>
          <w:noProof/>
        </w:rPr>
        <w:t xml:space="preserve">older is created, </w:t>
      </w:r>
      <w:r w:rsidR="00953246">
        <w:rPr>
          <w:noProof/>
        </w:rPr>
        <w:t>y</w:t>
      </w:r>
      <w:r w:rsidR="00067F4D">
        <w:rPr>
          <w:noProof/>
        </w:rPr>
        <w:t xml:space="preserve">ou will be able to select the </w:t>
      </w:r>
      <w:r w:rsidR="00953246">
        <w:rPr>
          <w:noProof/>
        </w:rPr>
        <w:t>f</w:t>
      </w:r>
      <w:r w:rsidR="00067F4D">
        <w:rPr>
          <w:noProof/>
        </w:rPr>
        <w:t xml:space="preserve">older and </w:t>
      </w:r>
      <w:r w:rsidR="00953246">
        <w:rPr>
          <w:noProof/>
        </w:rPr>
        <w:t>v</w:t>
      </w:r>
      <w:r w:rsidR="00F3168A">
        <w:rPr>
          <w:noProof/>
        </w:rPr>
        <w:t>iew information in</w:t>
      </w:r>
      <w:r w:rsidR="00067F4D">
        <w:rPr>
          <w:noProof/>
        </w:rPr>
        <w:t xml:space="preserve"> the Details Panel on the </w:t>
      </w:r>
      <w:r w:rsidR="00F3168A">
        <w:rPr>
          <w:noProof/>
        </w:rPr>
        <w:t>r</w:t>
      </w:r>
      <w:r w:rsidR="00067F4D">
        <w:rPr>
          <w:noProof/>
        </w:rPr>
        <w:t>ight of your window</w:t>
      </w:r>
      <w:r w:rsidR="009D21C0">
        <w:rPr>
          <w:noProof/>
        </w:rPr>
        <w:t xml:space="preserve">. </w:t>
      </w:r>
      <w:r w:rsidR="00C3431C">
        <w:rPr>
          <w:noProof/>
        </w:rPr>
        <w:t>You will see:</w:t>
      </w:r>
    </w:p>
    <w:p w14:paraId="6F818B83" w14:textId="19545139" w:rsidR="00C3431C" w:rsidRDefault="00C3431C" w:rsidP="009E36F4">
      <w:pPr>
        <w:pStyle w:val="ListParagraph"/>
        <w:numPr>
          <w:ilvl w:val="0"/>
          <w:numId w:val="11"/>
        </w:numPr>
        <w:spacing w:after="200"/>
        <w:rPr>
          <w:noProof/>
        </w:rPr>
      </w:pPr>
      <w:r>
        <w:rPr>
          <w:noProof/>
        </w:rPr>
        <w:t>Folder Name</w:t>
      </w:r>
    </w:p>
    <w:p w14:paraId="4D333957" w14:textId="45789897" w:rsidR="00C3431C" w:rsidRDefault="00C3431C" w:rsidP="009E36F4">
      <w:pPr>
        <w:pStyle w:val="ListParagraph"/>
        <w:numPr>
          <w:ilvl w:val="0"/>
          <w:numId w:val="11"/>
        </w:numPr>
        <w:spacing w:after="200"/>
        <w:rPr>
          <w:noProof/>
        </w:rPr>
      </w:pPr>
      <w:r>
        <w:rPr>
          <w:noProof/>
        </w:rPr>
        <w:t>Description</w:t>
      </w:r>
    </w:p>
    <w:p w14:paraId="7F754652" w14:textId="76CDE6DE" w:rsidR="00C3431C" w:rsidRDefault="00C3431C" w:rsidP="009E36F4">
      <w:pPr>
        <w:pStyle w:val="ListParagraph"/>
        <w:numPr>
          <w:ilvl w:val="0"/>
          <w:numId w:val="11"/>
        </w:numPr>
        <w:spacing w:after="200"/>
        <w:rPr>
          <w:noProof/>
        </w:rPr>
      </w:pPr>
      <w:r>
        <w:rPr>
          <w:noProof/>
        </w:rPr>
        <w:t>Create By</w:t>
      </w:r>
    </w:p>
    <w:p w14:paraId="3AF6A4B0" w14:textId="18A336F6" w:rsidR="00C3431C" w:rsidRDefault="00C3431C" w:rsidP="009E36F4">
      <w:pPr>
        <w:pStyle w:val="ListParagraph"/>
        <w:numPr>
          <w:ilvl w:val="0"/>
          <w:numId w:val="11"/>
        </w:numPr>
        <w:spacing w:after="200"/>
        <w:rPr>
          <w:noProof/>
        </w:rPr>
      </w:pPr>
      <w:r>
        <w:rPr>
          <w:noProof/>
        </w:rPr>
        <w:t>Last Modified</w:t>
      </w:r>
    </w:p>
    <w:p w14:paraId="5BF521AF" w14:textId="55CD1F6E" w:rsidR="00C3431C" w:rsidRDefault="00C3431C" w:rsidP="009E36F4">
      <w:pPr>
        <w:pStyle w:val="ListParagraph"/>
        <w:numPr>
          <w:ilvl w:val="0"/>
          <w:numId w:val="11"/>
        </w:numPr>
        <w:spacing w:after="200"/>
        <w:rPr>
          <w:noProof/>
        </w:rPr>
      </w:pPr>
      <w:r>
        <w:rPr>
          <w:noProof/>
        </w:rPr>
        <w:t>Applied Metadata</w:t>
      </w:r>
      <w:r w:rsidRPr="00C3431C">
        <w:rPr>
          <w:noProof/>
        </w:rPr>
        <w:t xml:space="preserve"> </w:t>
      </w:r>
    </w:p>
    <w:p w14:paraId="53C9F19F" w14:textId="1DFF087B" w:rsidR="00C3431C" w:rsidRDefault="00C3431C" w:rsidP="009E36F4">
      <w:pPr>
        <w:pStyle w:val="ListParagraph"/>
        <w:numPr>
          <w:ilvl w:val="0"/>
          <w:numId w:val="11"/>
        </w:numPr>
        <w:spacing w:after="200"/>
        <w:rPr>
          <w:noProof/>
        </w:rPr>
      </w:pPr>
      <w:r>
        <w:rPr>
          <w:noProof/>
        </w:rPr>
        <w:t>Applied Shared Permissions</w:t>
      </w:r>
    </w:p>
    <w:p w14:paraId="6870637F" w14:textId="77777777" w:rsidR="000E0C4B" w:rsidRDefault="000E0C4B" w:rsidP="000E0C4B">
      <w:pPr>
        <w:spacing w:after="200"/>
        <w:rPr>
          <w:noProof/>
        </w:rPr>
      </w:pPr>
    </w:p>
    <w:p w14:paraId="79498753" w14:textId="77777777" w:rsidR="000E0C4B" w:rsidRDefault="000E0C4B">
      <w:pPr>
        <w:spacing w:after="200"/>
        <w:rPr>
          <w:noProof/>
        </w:rPr>
      </w:pPr>
      <w:r>
        <w:rPr>
          <w:noProof/>
        </w:rPr>
        <w:br w:type="page"/>
      </w:r>
    </w:p>
    <w:p w14:paraId="6B388480" w14:textId="652A6244" w:rsidR="000E0C4B" w:rsidRDefault="000E0C4B" w:rsidP="00395996">
      <w:pPr>
        <w:pStyle w:val="Heading4"/>
        <w:rPr>
          <w:noProof/>
        </w:rPr>
      </w:pPr>
      <w:r>
        <w:rPr>
          <w:noProof/>
        </w:rPr>
        <w:t>Loading Content:</w:t>
      </w:r>
    </w:p>
    <w:p w14:paraId="3C091EBD" w14:textId="44A8FF5E" w:rsidR="001170DC" w:rsidRDefault="00395996" w:rsidP="000E0C4B">
      <w:pPr>
        <w:spacing w:after="200"/>
        <w:rPr>
          <w:noProof/>
        </w:rPr>
      </w:pPr>
      <w:r>
        <w:rPr>
          <w:noProof/>
        </w:rPr>
        <w:t xml:space="preserve">Training </w:t>
      </w:r>
      <w:r w:rsidR="00F3168A">
        <w:rPr>
          <w:noProof/>
        </w:rPr>
        <w:t>c</w:t>
      </w:r>
      <w:r>
        <w:rPr>
          <w:noProof/>
        </w:rPr>
        <w:t>ontent is available at</w:t>
      </w:r>
      <w:r w:rsidRPr="007D7FED">
        <w:rPr>
          <w:noProof/>
          <w:szCs w:val="28"/>
        </w:rPr>
        <w:t xml:space="preserve">: </w:t>
      </w:r>
      <w:hyperlink r:id="rId73" w:history="1">
        <w:r w:rsidR="00CF339A" w:rsidRPr="007D7FED">
          <w:rPr>
            <w:rStyle w:val="Hyperlink"/>
            <w:noProof/>
            <w:color w:val="0070C0"/>
            <w:szCs w:val="28"/>
          </w:rPr>
          <w:t>https://files.radianttech.net/omnivex/Training</w:t>
        </w:r>
      </w:hyperlink>
    </w:p>
    <w:p w14:paraId="67FB0FD5" w14:textId="3DA925F2" w:rsidR="001170DC" w:rsidRDefault="00B13B76" w:rsidP="000E0C4B">
      <w:pPr>
        <w:spacing w:after="200"/>
        <w:rPr>
          <w:noProof/>
        </w:rPr>
      </w:pPr>
      <w:r>
        <w:rPr>
          <w:noProof/>
        </w:rPr>
        <w:t>Open</w:t>
      </w:r>
      <w:r w:rsidR="001170DC">
        <w:rPr>
          <w:noProof/>
        </w:rPr>
        <w:t xml:space="preserve"> the </w:t>
      </w:r>
      <w:r w:rsidR="00F3168A">
        <w:rPr>
          <w:noProof/>
        </w:rPr>
        <w:t>z</w:t>
      </w:r>
      <w:r w:rsidR="001170DC">
        <w:rPr>
          <w:noProof/>
        </w:rPr>
        <w:t xml:space="preserve">ip file and the </w:t>
      </w:r>
      <w:r w:rsidR="00F3168A">
        <w:rPr>
          <w:noProof/>
        </w:rPr>
        <w:t>f</w:t>
      </w:r>
      <w:r w:rsidR="001170DC">
        <w:rPr>
          <w:noProof/>
        </w:rPr>
        <w:t xml:space="preserve">older: </w:t>
      </w:r>
      <w:r w:rsidR="00185F1A" w:rsidRPr="00185F1A">
        <w:rPr>
          <w:noProof/>
        </w:rPr>
        <w:t>Ink Exercise 1 - Building and Advertising and Welcome Screen</w:t>
      </w:r>
    </w:p>
    <w:p w14:paraId="53E39CEB" w14:textId="0B416C37" w:rsidR="00AD316A" w:rsidRDefault="00510272" w:rsidP="009E36F4">
      <w:pPr>
        <w:pStyle w:val="ListParagraph"/>
        <w:numPr>
          <w:ilvl w:val="0"/>
          <w:numId w:val="17"/>
        </w:numPr>
        <w:spacing w:after="200"/>
        <w:rPr>
          <w:noProof/>
        </w:rPr>
      </w:pPr>
      <w:r>
        <w:rPr>
          <w:noProof/>
        </w:rPr>
        <w:t>Open the Training 1: Advertising-</w:t>
      </w:r>
      <w:r w:rsidRPr="005D366A">
        <w:rPr>
          <w:i/>
          <w:iCs/>
          <w:noProof/>
        </w:rPr>
        <w:t>YourName</w:t>
      </w:r>
      <w:r>
        <w:rPr>
          <w:noProof/>
        </w:rPr>
        <w:t xml:space="preserve"> Folder</w:t>
      </w:r>
      <w:r w:rsidR="00701232">
        <w:rPr>
          <w:noProof/>
        </w:rPr>
        <w:t xml:space="preserve"> in Ink</w:t>
      </w:r>
      <w:r w:rsidR="00F3168A">
        <w:rPr>
          <w:noProof/>
        </w:rPr>
        <w:t>.</w:t>
      </w:r>
    </w:p>
    <w:p w14:paraId="1230238A" w14:textId="08EC32EC" w:rsidR="001170DC" w:rsidRDefault="001170DC" w:rsidP="009E36F4">
      <w:pPr>
        <w:pStyle w:val="ListParagraph"/>
        <w:numPr>
          <w:ilvl w:val="0"/>
          <w:numId w:val="17"/>
        </w:numPr>
        <w:spacing w:after="200"/>
        <w:rPr>
          <w:noProof/>
        </w:rPr>
      </w:pPr>
      <w:r>
        <w:rPr>
          <w:noProof/>
        </w:rPr>
        <w:t xml:space="preserve">Select </w:t>
      </w:r>
      <w:r w:rsidR="00AD316A">
        <w:rPr>
          <w:noProof/>
        </w:rPr>
        <w:t>one of the three items</w:t>
      </w:r>
      <w:r w:rsidR="00510272">
        <w:rPr>
          <w:noProof/>
        </w:rPr>
        <w:t xml:space="preserve"> and drag it to the folder</w:t>
      </w:r>
      <w:r w:rsidR="00F3168A">
        <w:rPr>
          <w:noProof/>
        </w:rPr>
        <w:t>.</w:t>
      </w:r>
    </w:p>
    <w:p w14:paraId="65B763FE" w14:textId="1A275368" w:rsidR="0035313B" w:rsidRDefault="0035313B" w:rsidP="009E36F4">
      <w:pPr>
        <w:pStyle w:val="ListParagraph"/>
        <w:numPr>
          <w:ilvl w:val="0"/>
          <w:numId w:val="17"/>
        </w:numPr>
        <w:spacing w:after="200"/>
        <w:rPr>
          <w:noProof/>
        </w:rPr>
      </w:pPr>
      <w:r>
        <w:rPr>
          <w:noProof/>
        </w:rPr>
        <w:t>A dialog box will appear because Schedule Metadata is required with new content in the Folder</w:t>
      </w:r>
      <w:r w:rsidR="009D21C0">
        <w:rPr>
          <w:noProof/>
        </w:rPr>
        <w:t xml:space="preserve">. </w:t>
      </w:r>
      <w:r>
        <w:rPr>
          <w:noProof/>
        </w:rPr>
        <w:t>Select the</w:t>
      </w:r>
      <w:r w:rsidR="00F3168A">
        <w:rPr>
          <w:noProof/>
        </w:rPr>
        <w:t xml:space="preserve"> ellipses</w:t>
      </w:r>
      <w:r>
        <w:rPr>
          <w:noProof/>
        </w:rPr>
        <w:t xml:space="preserve"> (…) next to the Schedule f</w:t>
      </w:r>
      <w:r w:rsidR="004A75E7">
        <w:rPr>
          <w:noProof/>
        </w:rPr>
        <w:t>ield</w:t>
      </w:r>
      <w:r>
        <w:rPr>
          <w:noProof/>
        </w:rPr>
        <w:t>.</w:t>
      </w:r>
    </w:p>
    <w:p w14:paraId="0EF3D057" w14:textId="5E3A8D42" w:rsidR="0016607C" w:rsidRDefault="0016607C" w:rsidP="009E36F4">
      <w:pPr>
        <w:pStyle w:val="ListParagraph"/>
        <w:numPr>
          <w:ilvl w:val="0"/>
          <w:numId w:val="17"/>
        </w:numPr>
        <w:spacing w:after="200"/>
        <w:rPr>
          <w:noProof/>
        </w:rPr>
      </w:pPr>
      <w:r>
        <w:rPr>
          <w:noProof/>
        </w:rPr>
        <w:t xml:space="preserve">Click use Schedule Details </w:t>
      </w:r>
      <w:r w:rsidR="00F3168A">
        <w:rPr>
          <w:noProof/>
        </w:rPr>
        <w:t>b</w:t>
      </w:r>
      <w:r>
        <w:rPr>
          <w:noProof/>
        </w:rPr>
        <w:t>utton</w:t>
      </w:r>
      <w:r w:rsidR="00F3168A">
        <w:rPr>
          <w:noProof/>
        </w:rPr>
        <w:t>.</w:t>
      </w:r>
    </w:p>
    <w:p w14:paraId="4D7C5770" w14:textId="7F715CF8" w:rsidR="0016607C" w:rsidRDefault="0016607C" w:rsidP="009E36F4">
      <w:pPr>
        <w:pStyle w:val="ListParagraph"/>
        <w:numPr>
          <w:ilvl w:val="0"/>
          <w:numId w:val="17"/>
        </w:numPr>
        <w:spacing w:after="200"/>
        <w:rPr>
          <w:noProof/>
        </w:rPr>
      </w:pPr>
      <w:r>
        <w:rPr>
          <w:noProof/>
        </w:rPr>
        <w:t xml:space="preserve">Enter </w:t>
      </w:r>
      <w:r w:rsidR="00F3168A">
        <w:rPr>
          <w:noProof/>
        </w:rPr>
        <w:t>t</w:t>
      </w:r>
      <w:r>
        <w:rPr>
          <w:noProof/>
        </w:rPr>
        <w:t xml:space="preserve">oday for Start Date, and </w:t>
      </w:r>
      <w:r w:rsidR="00F3168A">
        <w:rPr>
          <w:noProof/>
        </w:rPr>
        <w:t>n</w:t>
      </w:r>
      <w:r>
        <w:rPr>
          <w:noProof/>
        </w:rPr>
        <w:t>ext Friday for End Date</w:t>
      </w:r>
      <w:r w:rsidR="00F3168A">
        <w:rPr>
          <w:noProof/>
        </w:rPr>
        <w:t>.</w:t>
      </w:r>
    </w:p>
    <w:p w14:paraId="704AFB10" w14:textId="74359380" w:rsidR="0016607C" w:rsidRDefault="00265760" w:rsidP="009E36F4">
      <w:pPr>
        <w:pStyle w:val="ListParagraph"/>
        <w:numPr>
          <w:ilvl w:val="0"/>
          <w:numId w:val="17"/>
        </w:numPr>
        <w:spacing w:after="200"/>
        <w:rPr>
          <w:noProof/>
        </w:rPr>
      </w:pPr>
      <w:r w:rsidRPr="00265760">
        <w:rPr>
          <w:noProof/>
        </w:rPr>
        <w:drawing>
          <wp:anchor distT="0" distB="0" distL="114300" distR="114300" simplePos="0" relativeHeight="251658293" behindDoc="1" locked="0" layoutInCell="1" allowOverlap="1" wp14:anchorId="530FD830" wp14:editId="42058696">
            <wp:simplePos x="0" y="0"/>
            <wp:positionH relativeFrom="column">
              <wp:posOffset>3434080</wp:posOffset>
            </wp:positionH>
            <wp:positionV relativeFrom="paragraph">
              <wp:posOffset>271780</wp:posOffset>
            </wp:positionV>
            <wp:extent cx="3209925" cy="4498340"/>
            <wp:effectExtent l="0" t="0" r="9525" b="0"/>
            <wp:wrapSquare wrapText="bothSides"/>
            <wp:docPr id="21" name="Picture 21" descr="Graphical user interface, application,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Graphical user interface, application, website&#10;&#10;Description automatically generated"/>
                    <pic:cNvPicPr/>
                  </pic:nvPicPr>
                  <pic:blipFill>
                    <a:blip r:embed="rId74">
                      <a:extLst>
                        <a:ext uri="{28A0092B-C50C-407E-A947-70E740481C1C}">
                          <a14:useLocalDpi xmlns:a14="http://schemas.microsoft.com/office/drawing/2010/main" val="0"/>
                        </a:ext>
                      </a:extLst>
                    </a:blip>
                    <a:stretch>
                      <a:fillRect/>
                    </a:stretch>
                  </pic:blipFill>
                  <pic:spPr>
                    <a:xfrm>
                      <a:off x="0" y="0"/>
                      <a:ext cx="3209925" cy="4498340"/>
                    </a:xfrm>
                    <a:prstGeom prst="rect">
                      <a:avLst/>
                    </a:prstGeom>
                  </pic:spPr>
                </pic:pic>
              </a:graphicData>
            </a:graphic>
          </wp:anchor>
        </w:drawing>
      </w:r>
      <w:r w:rsidR="0016607C">
        <w:rPr>
          <w:noProof/>
        </w:rPr>
        <w:t xml:space="preserve">Select </w:t>
      </w:r>
      <w:r w:rsidR="00F3168A">
        <w:rPr>
          <w:noProof/>
        </w:rPr>
        <w:t>“</w:t>
      </w:r>
      <w:r w:rsidR="0016607C">
        <w:rPr>
          <w:noProof/>
        </w:rPr>
        <w:t>All Day Event</w:t>
      </w:r>
      <w:r w:rsidR="00F3168A">
        <w:rPr>
          <w:noProof/>
        </w:rPr>
        <w:t>.”</w:t>
      </w:r>
    </w:p>
    <w:p w14:paraId="3771CCC8" w14:textId="567529E1" w:rsidR="00307822" w:rsidRDefault="0016607C" w:rsidP="009E36F4">
      <w:pPr>
        <w:pStyle w:val="ListParagraph"/>
        <w:numPr>
          <w:ilvl w:val="0"/>
          <w:numId w:val="17"/>
        </w:numPr>
        <w:spacing w:after="200"/>
        <w:rPr>
          <w:noProof/>
        </w:rPr>
      </w:pPr>
      <w:r>
        <w:rPr>
          <w:noProof/>
        </w:rPr>
        <w:t xml:space="preserve">Click </w:t>
      </w:r>
      <w:r w:rsidR="007D7FED">
        <w:rPr>
          <w:noProof/>
        </w:rPr>
        <w:t>“</w:t>
      </w:r>
      <w:r>
        <w:rPr>
          <w:noProof/>
        </w:rPr>
        <w:t>OK.</w:t>
      </w:r>
      <w:r w:rsidR="007D7FED">
        <w:rPr>
          <w:noProof/>
        </w:rPr>
        <w:t>”</w:t>
      </w:r>
      <w:r w:rsidR="00307822">
        <w:rPr>
          <w:noProof/>
        </w:rPr>
        <w:t xml:space="preserve"> </w:t>
      </w:r>
    </w:p>
    <w:p w14:paraId="3577B057" w14:textId="5F767F2C" w:rsidR="000E0C4B" w:rsidRDefault="00F3168A" w:rsidP="000E0C4B">
      <w:pPr>
        <w:spacing w:after="200"/>
        <w:rPr>
          <w:noProof/>
        </w:rPr>
      </w:pPr>
      <w:r>
        <w:rPr>
          <w:noProof/>
        </w:rPr>
        <w:t xml:space="preserve">In the Details </w:t>
      </w:r>
      <w:r w:rsidR="007D7FED">
        <w:rPr>
          <w:noProof/>
        </w:rPr>
        <w:t>pane</w:t>
      </w:r>
      <w:r>
        <w:rPr>
          <w:noProof/>
        </w:rPr>
        <w:t>, y</w:t>
      </w:r>
      <w:r w:rsidR="00B07D96">
        <w:rPr>
          <w:noProof/>
        </w:rPr>
        <w:t xml:space="preserve">ou will see your content loading and </w:t>
      </w:r>
      <w:r>
        <w:rPr>
          <w:noProof/>
        </w:rPr>
        <w:t xml:space="preserve">will receive </w:t>
      </w:r>
      <w:r w:rsidR="00B07D96">
        <w:rPr>
          <w:noProof/>
        </w:rPr>
        <w:t>confirm</w:t>
      </w:r>
      <w:r>
        <w:rPr>
          <w:noProof/>
        </w:rPr>
        <w:t>ation</w:t>
      </w:r>
      <w:r w:rsidR="00B07D96">
        <w:rPr>
          <w:noProof/>
        </w:rPr>
        <w:t xml:space="preserve"> when completed.</w:t>
      </w:r>
    </w:p>
    <w:p w14:paraId="4D660D98" w14:textId="25FC2473" w:rsidR="00265760" w:rsidRDefault="00F3168A" w:rsidP="000E0C4B">
      <w:pPr>
        <w:spacing w:after="200"/>
        <w:rPr>
          <w:noProof/>
        </w:rPr>
      </w:pPr>
      <w:r>
        <w:rPr>
          <w:noProof/>
        </w:rPr>
        <w:t>When</w:t>
      </w:r>
      <w:r w:rsidR="00265760">
        <w:rPr>
          <w:noProof/>
        </w:rPr>
        <w:t xml:space="preserve"> the file</w:t>
      </w:r>
      <w:r>
        <w:rPr>
          <w:noProof/>
        </w:rPr>
        <w:t xml:space="preserve"> is</w:t>
      </w:r>
      <w:r w:rsidR="00265760">
        <w:rPr>
          <w:noProof/>
        </w:rPr>
        <w:t xml:space="preserve"> selected</w:t>
      </w:r>
      <w:r>
        <w:rPr>
          <w:noProof/>
        </w:rPr>
        <w:t xml:space="preserve"> y</w:t>
      </w:r>
      <w:r w:rsidR="00265760">
        <w:rPr>
          <w:noProof/>
        </w:rPr>
        <w:t xml:space="preserve">ou will see the </w:t>
      </w:r>
      <w:r>
        <w:rPr>
          <w:noProof/>
        </w:rPr>
        <w:t>d</w:t>
      </w:r>
      <w:r w:rsidR="00265760">
        <w:rPr>
          <w:noProof/>
        </w:rPr>
        <w:t>etails of the file including who uploaded, date and sharing information.</w:t>
      </w:r>
    </w:p>
    <w:p w14:paraId="73CD3C38" w14:textId="496FCE80" w:rsidR="00265760" w:rsidRDefault="00953B60" w:rsidP="000E0C4B">
      <w:pPr>
        <w:spacing w:after="200"/>
        <w:rPr>
          <w:noProof/>
        </w:rPr>
      </w:pPr>
      <w:r w:rsidRPr="00C87C71">
        <w:rPr>
          <w:noProof/>
        </w:rPr>
        <w:drawing>
          <wp:anchor distT="0" distB="0" distL="114300" distR="114300" simplePos="0" relativeHeight="251658294" behindDoc="1" locked="0" layoutInCell="1" allowOverlap="1" wp14:anchorId="3E4BB2A0" wp14:editId="6908EEEC">
            <wp:simplePos x="0" y="0"/>
            <wp:positionH relativeFrom="column">
              <wp:posOffset>675640</wp:posOffset>
            </wp:positionH>
            <wp:positionV relativeFrom="paragraph">
              <wp:posOffset>1059180</wp:posOffset>
            </wp:positionV>
            <wp:extent cx="1597660" cy="1301750"/>
            <wp:effectExtent l="0" t="0" r="2540" b="0"/>
            <wp:wrapSquare wrapText="bothSides"/>
            <wp:docPr id="22" name="Picture 22"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Graphical user interface, text, application, chat or text message&#10;&#10;Description automatically generated"/>
                    <pic:cNvPicPr/>
                  </pic:nvPicPr>
                  <pic:blipFill>
                    <a:blip r:embed="rId75">
                      <a:extLst>
                        <a:ext uri="{28A0092B-C50C-407E-A947-70E740481C1C}">
                          <a14:useLocalDpi xmlns:a14="http://schemas.microsoft.com/office/drawing/2010/main" val="0"/>
                        </a:ext>
                      </a:extLst>
                    </a:blip>
                    <a:stretch>
                      <a:fillRect/>
                    </a:stretch>
                  </pic:blipFill>
                  <pic:spPr>
                    <a:xfrm>
                      <a:off x="0" y="0"/>
                      <a:ext cx="1597660" cy="1301750"/>
                    </a:xfrm>
                    <a:prstGeom prst="rect">
                      <a:avLst/>
                    </a:prstGeom>
                  </pic:spPr>
                </pic:pic>
              </a:graphicData>
            </a:graphic>
            <wp14:sizeRelH relativeFrom="margin">
              <wp14:pctWidth>0</wp14:pctWidth>
            </wp14:sizeRelH>
            <wp14:sizeRelV relativeFrom="margin">
              <wp14:pctHeight>0</wp14:pctHeight>
            </wp14:sizeRelV>
          </wp:anchor>
        </w:drawing>
      </w:r>
      <w:r w:rsidR="00265760">
        <w:rPr>
          <w:noProof/>
        </w:rPr>
        <w:t xml:space="preserve">If you </w:t>
      </w:r>
      <w:r w:rsidR="00F3168A">
        <w:rPr>
          <w:noProof/>
        </w:rPr>
        <w:t>s</w:t>
      </w:r>
      <w:r w:rsidR="00265760">
        <w:rPr>
          <w:noProof/>
        </w:rPr>
        <w:t xml:space="preserve">elect the Metadata </w:t>
      </w:r>
      <w:r w:rsidR="00F3168A">
        <w:rPr>
          <w:noProof/>
        </w:rPr>
        <w:t>t</w:t>
      </w:r>
      <w:r w:rsidR="00265760">
        <w:rPr>
          <w:noProof/>
        </w:rPr>
        <w:t xml:space="preserve">ab, </w:t>
      </w:r>
      <w:r w:rsidR="00695591">
        <w:rPr>
          <w:noProof/>
        </w:rPr>
        <w:t xml:space="preserve">you will see </w:t>
      </w:r>
      <w:r w:rsidR="00F3168A">
        <w:rPr>
          <w:noProof/>
        </w:rPr>
        <w:t>“</w:t>
      </w:r>
      <w:r w:rsidR="00695591">
        <w:rPr>
          <w:noProof/>
        </w:rPr>
        <w:t>Schedule Metadata</w:t>
      </w:r>
      <w:r w:rsidR="00F3168A">
        <w:rPr>
          <w:noProof/>
        </w:rPr>
        <w:t>,”</w:t>
      </w:r>
      <w:r w:rsidR="00695591">
        <w:rPr>
          <w:noProof/>
        </w:rPr>
        <w:t xml:space="preserve"> and you can select the </w:t>
      </w:r>
      <w:r w:rsidR="00F3168A">
        <w:rPr>
          <w:noProof/>
        </w:rPr>
        <w:t xml:space="preserve">ellipses </w:t>
      </w:r>
      <w:r w:rsidR="00695591">
        <w:rPr>
          <w:noProof/>
        </w:rPr>
        <w:t xml:space="preserve">(…) </w:t>
      </w:r>
      <w:r w:rsidR="00F3168A">
        <w:rPr>
          <w:noProof/>
        </w:rPr>
        <w:t>to</w:t>
      </w:r>
      <w:r w:rsidR="00695591">
        <w:rPr>
          <w:noProof/>
        </w:rPr>
        <w:t xml:space="preserve"> change the schedule.</w:t>
      </w:r>
    </w:p>
    <w:p w14:paraId="6ECF7E19" w14:textId="3E652601" w:rsidR="00C3431C" w:rsidRDefault="00C3431C" w:rsidP="00A77188">
      <w:pPr>
        <w:spacing w:after="200"/>
        <w:rPr>
          <w:noProof/>
        </w:rPr>
      </w:pPr>
    </w:p>
    <w:p w14:paraId="1583B543" w14:textId="77777777" w:rsidR="00C87C71" w:rsidRDefault="00C87C71">
      <w:pPr>
        <w:spacing w:after="200"/>
        <w:rPr>
          <w:noProof/>
        </w:rPr>
      </w:pPr>
    </w:p>
    <w:p w14:paraId="7DB7F2E8" w14:textId="77777777" w:rsidR="00C87C71" w:rsidRDefault="00C87C71">
      <w:pPr>
        <w:spacing w:after="200"/>
        <w:rPr>
          <w:noProof/>
        </w:rPr>
      </w:pPr>
    </w:p>
    <w:p w14:paraId="4B019E7A" w14:textId="38C6D52A" w:rsidR="00C3431C" w:rsidRDefault="00C87C71" w:rsidP="00C62F65">
      <w:pPr>
        <w:pStyle w:val="ListParagraph"/>
        <w:numPr>
          <w:ilvl w:val="0"/>
          <w:numId w:val="35"/>
        </w:numPr>
        <w:spacing w:after="200"/>
        <w:rPr>
          <w:noProof/>
        </w:rPr>
      </w:pPr>
      <w:r>
        <w:rPr>
          <w:noProof/>
        </w:rPr>
        <w:t>Select the other two files and drag both of them to the folder to see what happens</w:t>
      </w:r>
      <w:r w:rsidR="009D21C0">
        <w:rPr>
          <w:noProof/>
        </w:rPr>
        <w:t xml:space="preserve">. </w:t>
      </w:r>
      <w:r>
        <w:rPr>
          <w:noProof/>
        </w:rPr>
        <w:t xml:space="preserve">Edit the </w:t>
      </w:r>
      <w:r w:rsidR="00F3168A">
        <w:rPr>
          <w:noProof/>
        </w:rPr>
        <w:t>s</w:t>
      </w:r>
      <w:r>
        <w:rPr>
          <w:noProof/>
        </w:rPr>
        <w:t>chedule on one of them to start next week instead of today.</w:t>
      </w:r>
      <w:r w:rsidR="00C3431C">
        <w:rPr>
          <w:noProof/>
        </w:rPr>
        <w:br w:type="page"/>
      </w:r>
    </w:p>
    <w:p w14:paraId="296CD5BA" w14:textId="37BA7636" w:rsidR="00C3431C" w:rsidRPr="00C3431C" w:rsidRDefault="00C3431C" w:rsidP="00C3431C">
      <w:pPr>
        <w:pStyle w:val="Heading4"/>
        <w:rPr>
          <w:noProof/>
        </w:rPr>
      </w:pPr>
      <w:r w:rsidRPr="00C3431C">
        <w:rPr>
          <w:noProof/>
        </w:rPr>
        <w:t>Building An App:</w:t>
      </w:r>
    </w:p>
    <w:p w14:paraId="4197F83E" w14:textId="77777777" w:rsidR="00D329F7" w:rsidRDefault="00D329F7" w:rsidP="00D329F7"/>
    <w:p w14:paraId="399196FF" w14:textId="35CA04E9" w:rsidR="00D329F7" w:rsidRDefault="00D329F7" w:rsidP="009E36F4">
      <w:pPr>
        <w:pStyle w:val="ListParagraph"/>
        <w:numPr>
          <w:ilvl w:val="0"/>
          <w:numId w:val="12"/>
        </w:numPr>
      </w:pPr>
      <w:r w:rsidRPr="0014692C">
        <w:t xml:space="preserve">To create a new </w:t>
      </w:r>
      <w:r w:rsidR="00F3168A">
        <w:t>A</w:t>
      </w:r>
      <w:r w:rsidRPr="0014692C">
        <w:t xml:space="preserve">pp, navigate to the “Apps” </w:t>
      </w:r>
      <w:r w:rsidR="00F3168A">
        <w:t>m</w:t>
      </w:r>
      <w:r>
        <w:t>odule.</w:t>
      </w:r>
    </w:p>
    <w:p w14:paraId="5D8ACD1D" w14:textId="3DD363CB" w:rsidR="00D329F7" w:rsidRDefault="00D329F7" w:rsidP="009E36F4">
      <w:pPr>
        <w:pStyle w:val="ListParagraph"/>
        <w:numPr>
          <w:ilvl w:val="0"/>
          <w:numId w:val="12"/>
        </w:numPr>
      </w:pPr>
      <w:r>
        <w:t>S</w:t>
      </w:r>
      <w:r w:rsidRPr="0014692C">
        <w:t xml:space="preserve">elect the blue button in the top right corner </w:t>
      </w:r>
      <w:r w:rsidR="00545C09">
        <w:t>labeled</w:t>
      </w:r>
      <w:r w:rsidRPr="0014692C">
        <w:t xml:space="preserve"> “Create App</w:t>
      </w:r>
      <w:r w:rsidR="00E457EA">
        <w:t>.”</w:t>
      </w:r>
      <w:r w:rsidRPr="0014692C">
        <w:t xml:space="preserve"> </w:t>
      </w:r>
    </w:p>
    <w:p w14:paraId="02F61794" w14:textId="222B2920" w:rsidR="00D329F7" w:rsidRPr="0014692C" w:rsidRDefault="00D329F7" w:rsidP="009E36F4">
      <w:pPr>
        <w:pStyle w:val="ListParagraph"/>
        <w:numPr>
          <w:ilvl w:val="0"/>
          <w:numId w:val="12"/>
        </w:numPr>
      </w:pPr>
      <w:r w:rsidRPr="0014692C">
        <w:t>Before you begin creating, give your</w:t>
      </w:r>
      <w:r w:rsidR="000D2FC8">
        <w:t xml:space="preserve"> </w:t>
      </w:r>
      <w:r w:rsidR="000F01AE">
        <w:t xml:space="preserve">App </w:t>
      </w:r>
      <w:r w:rsidRPr="0014692C">
        <w:t>a name and a description.</w:t>
      </w:r>
    </w:p>
    <w:p w14:paraId="35F32FE1" w14:textId="77777777" w:rsidR="00D329F7" w:rsidRPr="0014692C" w:rsidRDefault="00D329F7" w:rsidP="00D329F7">
      <w:pPr>
        <w:pStyle w:val="ListParagraph"/>
      </w:pPr>
      <w:r w:rsidRPr="0014692C">
        <w:rPr>
          <w:noProof/>
        </w:rPr>
        <w:drawing>
          <wp:anchor distT="0" distB="0" distL="114300" distR="114300" simplePos="0" relativeHeight="251658290" behindDoc="1" locked="0" layoutInCell="1" allowOverlap="1" wp14:anchorId="25111128" wp14:editId="228DDD02">
            <wp:simplePos x="0" y="0"/>
            <wp:positionH relativeFrom="column">
              <wp:posOffset>462280</wp:posOffset>
            </wp:positionH>
            <wp:positionV relativeFrom="paragraph">
              <wp:posOffset>81915</wp:posOffset>
            </wp:positionV>
            <wp:extent cx="1990725" cy="2169795"/>
            <wp:effectExtent l="0" t="0" r="9525" b="1905"/>
            <wp:wrapSquare wrapText="bothSides"/>
            <wp:docPr id="78" name="Picture 78"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Graphical user interface, text, application, chat or text message&#10;&#10;Description automatically generated"/>
                    <pic:cNvPicPr/>
                  </pic:nvPicPr>
                  <pic:blipFill>
                    <a:blip r:embed="rId76">
                      <a:extLst>
                        <a:ext uri="{28A0092B-C50C-407E-A947-70E740481C1C}">
                          <a14:useLocalDpi xmlns:a14="http://schemas.microsoft.com/office/drawing/2010/main" val="0"/>
                        </a:ext>
                      </a:extLst>
                    </a:blip>
                    <a:stretch>
                      <a:fillRect/>
                    </a:stretch>
                  </pic:blipFill>
                  <pic:spPr>
                    <a:xfrm>
                      <a:off x="0" y="0"/>
                      <a:ext cx="1990725" cy="2169795"/>
                    </a:xfrm>
                    <a:prstGeom prst="rect">
                      <a:avLst/>
                    </a:prstGeom>
                  </pic:spPr>
                </pic:pic>
              </a:graphicData>
            </a:graphic>
            <wp14:sizeRelH relativeFrom="margin">
              <wp14:pctWidth>0</wp14:pctWidth>
            </wp14:sizeRelH>
            <wp14:sizeRelV relativeFrom="margin">
              <wp14:pctHeight>0</wp14:pctHeight>
            </wp14:sizeRelV>
          </wp:anchor>
        </w:drawing>
      </w:r>
    </w:p>
    <w:p w14:paraId="4D809D89" w14:textId="275AE81C" w:rsidR="00D329F7" w:rsidRPr="0014692C" w:rsidRDefault="00D329F7" w:rsidP="009E36F4">
      <w:pPr>
        <w:pStyle w:val="ListParagraph"/>
        <w:numPr>
          <w:ilvl w:val="1"/>
          <w:numId w:val="12"/>
        </w:numPr>
      </w:pPr>
      <w:r w:rsidRPr="0014692C">
        <w:t>Give your</w:t>
      </w:r>
      <w:r w:rsidR="000D2FC8">
        <w:t xml:space="preserve"> </w:t>
      </w:r>
      <w:r w:rsidR="000F01AE">
        <w:t xml:space="preserve">App </w:t>
      </w:r>
      <w:r w:rsidRPr="0014692C">
        <w:t xml:space="preserve">the name </w:t>
      </w:r>
      <w:r w:rsidR="007B4746">
        <w:t xml:space="preserve">Training 1: </w:t>
      </w:r>
      <w:r>
        <w:t xml:space="preserve">Welcome &amp; </w:t>
      </w:r>
      <w:r w:rsidRPr="0014692C">
        <w:t>Advertis</w:t>
      </w:r>
      <w:r>
        <w:t>ing Screen</w:t>
      </w:r>
      <w:r w:rsidR="007B4746">
        <w:t>-</w:t>
      </w:r>
      <w:r w:rsidR="007B4746" w:rsidRPr="005D366A">
        <w:rPr>
          <w:i/>
          <w:iCs/>
        </w:rPr>
        <w:t>YourName</w:t>
      </w:r>
      <w:r w:rsidRPr="0014692C">
        <w:t xml:space="preserve"> and the description “</w:t>
      </w:r>
      <w:r>
        <w:t>Lobby Welcome and Advertising Screen</w:t>
      </w:r>
      <w:r w:rsidR="001C2953">
        <w:t>.</w:t>
      </w:r>
      <w:r w:rsidRPr="0014692C">
        <w:t>”</w:t>
      </w:r>
    </w:p>
    <w:p w14:paraId="5A287699" w14:textId="77777777" w:rsidR="00D329F7" w:rsidRPr="0014692C" w:rsidRDefault="00D329F7" w:rsidP="00D329F7">
      <w:pPr>
        <w:pStyle w:val="ListParagraph"/>
      </w:pPr>
    </w:p>
    <w:p w14:paraId="5D5A9FA6" w14:textId="77777777" w:rsidR="00D329F7" w:rsidRPr="0014692C" w:rsidRDefault="00D329F7" w:rsidP="00D329F7">
      <w:pPr>
        <w:pStyle w:val="ListParagraph"/>
      </w:pPr>
    </w:p>
    <w:p w14:paraId="78AB9BDC" w14:textId="77777777" w:rsidR="00D329F7" w:rsidRPr="0014692C" w:rsidRDefault="00D329F7" w:rsidP="00D329F7"/>
    <w:p w14:paraId="6A875116" w14:textId="77777777" w:rsidR="00D329F7" w:rsidRPr="0014692C" w:rsidRDefault="00D329F7" w:rsidP="00D329F7"/>
    <w:p w14:paraId="643EB718" w14:textId="77777777" w:rsidR="00D329F7" w:rsidRPr="0014692C" w:rsidRDefault="00D329F7" w:rsidP="00D329F7"/>
    <w:p w14:paraId="70684A31" w14:textId="167708EA" w:rsidR="00D329F7" w:rsidRPr="0014692C" w:rsidRDefault="00D329F7" w:rsidP="009E36F4">
      <w:pPr>
        <w:pStyle w:val="ListParagraph"/>
        <w:numPr>
          <w:ilvl w:val="0"/>
          <w:numId w:val="12"/>
        </w:numPr>
      </w:pPr>
      <w:r w:rsidRPr="0014692C">
        <w:rPr>
          <w:noProof/>
        </w:rPr>
        <w:drawing>
          <wp:anchor distT="0" distB="0" distL="114300" distR="114300" simplePos="0" relativeHeight="251658291" behindDoc="1" locked="0" layoutInCell="1" allowOverlap="1" wp14:anchorId="1D89FB1F" wp14:editId="376456FD">
            <wp:simplePos x="0" y="0"/>
            <wp:positionH relativeFrom="column">
              <wp:posOffset>259080</wp:posOffset>
            </wp:positionH>
            <wp:positionV relativeFrom="paragraph">
              <wp:posOffset>715010</wp:posOffset>
            </wp:positionV>
            <wp:extent cx="5962650" cy="3238500"/>
            <wp:effectExtent l="0" t="0" r="0" b="0"/>
            <wp:wrapSquare wrapText="bothSides"/>
            <wp:docPr id="2" name="Picture 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10;&#10;Description automatically generated"/>
                    <pic:cNvPicPr/>
                  </pic:nvPicPr>
                  <pic:blipFill>
                    <a:blip r:embed="rId77">
                      <a:extLst>
                        <a:ext uri="{28A0092B-C50C-407E-A947-70E740481C1C}">
                          <a14:useLocalDpi xmlns:a14="http://schemas.microsoft.com/office/drawing/2010/main" val="0"/>
                        </a:ext>
                      </a:extLst>
                    </a:blip>
                    <a:stretch>
                      <a:fillRect/>
                    </a:stretch>
                  </pic:blipFill>
                  <pic:spPr>
                    <a:xfrm>
                      <a:off x="0" y="0"/>
                      <a:ext cx="5962650" cy="3238500"/>
                    </a:xfrm>
                    <a:prstGeom prst="rect">
                      <a:avLst/>
                    </a:prstGeom>
                  </pic:spPr>
                </pic:pic>
              </a:graphicData>
            </a:graphic>
          </wp:anchor>
        </w:drawing>
      </w:r>
      <w:r w:rsidRPr="0014692C">
        <w:t xml:space="preserve">Once you </w:t>
      </w:r>
      <w:r w:rsidR="00E63C01">
        <w:t xml:space="preserve">click </w:t>
      </w:r>
      <w:r w:rsidRPr="0014692C">
        <w:t>Create</w:t>
      </w:r>
      <w:r w:rsidR="00E63C01">
        <w:t xml:space="preserve"> </w:t>
      </w:r>
      <w:r w:rsidRPr="0014692C">
        <w:t>it will take you into the App</w:t>
      </w:r>
      <w:r w:rsidR="00661588">
        <w:t>’</w:t>
      </w:r>
      <w:r w:rsidRPr="0014692C">
        <w:t>s</w:t>
      </w:r>
      <w:r w:rsidR="00661588">
        <w:t xml:space="preserve"> editor</w:t>
      </w:r>
      <w:r w:rsidR="001C2953">
        <w:t>.</w:t>
      </w:r>
    </w:p>
    <w:p w14:paraId="6BF323E6" w14:textId="0DA8800F" w:rsidR="00D329F7" w:rsidRPr="0014692C" w:rsidRDefault="00D329F7" w:rsidP="00D329F7"/>
    <w:p w14:paraId="69B5102F" w14:textId="77777777" w:rsidR="00D329F7" w:rsidRPr="0014692C" w:rsidRDefault="00D329F7" w:rsidP="00D329F7"/>
    <w:p w14:paraId="62ADE07B" w14:textId="77777777" w:rsidR="007D7FED" w:rsidRDefault="007D7FED" w:rsidP="00D8056D">
      <w:pPr>
        <w:pStyle w:val="Heading4"/>
      </w:pPr>
      <w:r>
        <w:br w:type="page"/>
      </w:r>
    </w:p>
    <w:p w14:paraId="699608A7" w14:textId="43B636D2" w:rsidR="00D8056D" w:rsidRPr="00661588" w:rsidRDefault="0022367D" w:rsidP="00661588">
      <w:pPr>
        <w:pStyle w:val="Heading4"/>
      </w:pPr>
      <w:r w:rsidRPr="00136787">
        <w:rPr>
          <w:noProof/>
        </w:rPr>
        <w:drawing>
          <wp:anchor distT="0" distB="0" distL="114300" distR="114300" simplePos="0" relativeHeight="251658292" behindDoc="1" locked="0" layoutInCell="1" allowOverlap="1" wp14:anchorId="23991813" wp14:editId="1F6A09C5">
            <wp:simplePos x="0" y="0"/>
            <wp:positionH relativeFrom="margin">
              <wp:align>right</wp:align>
            </wp:positionH>
            <wp:positionV relativeFrom="paragraph">
              <wp:posOffset>37713</wp:posOffset>
            </wp:positionV>
            <wp:extent cx="1785620" cy="2869565"/>
            <wp:effectExtent l="0" t="0" r="5080" b="6985"/>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78">
                      <a:extLst>
                        <a:ext uri="{28A0092B-C50C-407E-A947-70E740481C1C}">
                          <a14:useLocalDpi xmlns:a14="http://schemas.microsoft.com/office/drawing/2010/main" val="0"/>
                        </a:ext>
                      </a:extLst>
                    </a:blip>
                    <a:stretch>
                      <a:fillRect/>
                    </a:stretch>
                  </pic:blipFill>
                  <pic:spPr>
                    <a:xfrm>
                      <a:off x="0" y="0"/>
                      <a:ext cx="1785620" cy="2869565"/>
                    </a:xfrm>
                    <a:prstGeom prst="rect">
                      <a:avLst/>
                    </a:prstGeom>
                  </pic:spPr>
                </pic:pic>
              </a:graphicData>
            </a:graphic>
            <wp14:sizeRelH relativeFrom="margin">
              <wp14:pctWidth>0</wp14:pctWidth>
            </wp14:sizeRelH>
            <wp14:sizeRelV relativeFrom="margin">
              <wp14:pctHeight>0</wp14:pctHeight>
            </wp14:sizeRelV>
          </wp:anchor>
        </w:drawing>
      </w:r>
      <w:r w:rsidR="00D329F7">
        <w:t>Setting up the Layout:</w:t>
      </w:r>
    </w:p>
    <w:p w14:paraId="4B2551EE" w14:textId="5DFD2CF9" w:rsidR="005D1B9F" w:rsidRPr="00661588" w:rsidRDefault="00EF5F35" w:rsidP="009E36F4">
      <w:pPr>
        <w:pStyle w:val="ListParagraph"/>
        <w:numPr>
          <w:ilvl w:val="1"/>
          <w:numId w:val="13"/>
        </w:numPr>
      </w:pPr>
      <w:r>
        <w:t xml:space="preserve">A new app will always default </w:t>
      </w:r>
      <w:r w:rsidR="00CB61AB">
        <w:t xml:space="preserve">the size to </w:t>
      </w:r>
      <w:r w:rsidR="000A31EA">
        <w:t>1920x1080, if a different size is needed you can adjust the dimensions in the properties panel on the right-hand side.</w:t>
      </w:r>
    </w:p>
    <w:p w14:paraId="4B1C093C" w14:textId="6A613F37" w:rsidR="005D1B9F" w:rsidRDefault="005D1B9F" w:rsidP="005D1B9F">
      <w:r>
        <w:t>You can change the default background color if desired.</w:t>
      </w:r>
    </w:p>
    <w:p w14:paraId="67CC488F" w14:textId="77777777" w:rsidR="005D1B9F" w:rsidRDefault="005D1B9F" w:rsidP="005D1B9F"/>
    <w:p w14:paraId="543D7842" w14:textId="0D63EABB" w:rsidR="00A05342" w:rsidRPr="00A05342" w:rsidRDefault="00A05342" w:rsidP="007D7FED">
      <w:pPr>
        <w:pStyle w:val="ListParagraph"/>
        <w:ind w:left="0"/>
        <w:rPr>
          <w:color w:val="0070C0"/>
        </w:rPr>
      </w:pPr>
      <w:r w:rsidRPr="00C738E5">
        <w:rPr>
          <w:color w:val="0070C0"/>
          <w:u w:val="single"/>
        </w:rPr>
        <w:t>Note</w:t>
      </w:r>
      <w:r w:rsidRPr="00A05342">
        <w:rPr>
          <w:color w:val="0070C0"/>
        </w:rPr>
        <w:t xml:space="preserve">: </w:t>
      </w:r>
      <w:r w:rsidR="00C738E5">
        <w:rPr>
          <w:color w:val="0070C0"/>
        </w:rPr>
        <w:t>T</w:t>
      </w:r>
      <w:r w:rsidRPr="00A05342">
        <w:rPr>
          <w:color w:val="0070C0"/>
        </w:rPr>
        <w:t xml:space="preserve">o zoom </w:t>
      </w:r>
      <w:r w:rsidR="0015651F">
        <w:rPr>
          <w:color w:val="0070C0"/>
        </w:rPr>
        <w:t>your layout to</w:t>
      </w:r>
      <w:r w:rsidRPr="00A05342">
        <w:rPr>
          <w:color w:val="0070C0"/>
        </w:rPr>
        <w:t xml:space="preserve"> better </w:t>
      </w:r>
      <w:r w:rsidR="0015651F">
        <w:rPr>
          <w:color w:val="0070C0"/>
        </w:rPr>
        <w:t>see your content</w:t>
      </w:r>
      <w:r w:rsidRPr="00A05342">
        <w:rPr>
          <w:color w:val="0070C0"/>
        </w:rPr>
        <w:t xml:space="preserve">, use the “-“ “+” at the bottom </w:t>
      </w:r>
      <w:r w:rsidR="00146DD3">
        <w:rPr>
          <w:color w:val="0070C0"/>
        </w:rPr>
        <w:t>right-hand</w:t>
      </w:r>
      <w:r w:rsidRPr="00A05342">
        <w:rPr>
          <w:color w:val="0070C0"/>
        </w:rPr>
        <w:t xml:space="preserve"> of your screen</w:t>
      </w:r>
      <w:r w:rsidR="0015651F">
        <w:rPr>
          <w:color w:val="0070C0"/>
        </w:rPr>
        <w:t>.</w:t>
      </w:r>
    </w:p>
    <w:p w14:paraId="2594B055" w14:textId="77777777" w:rsidR="00A05342" w:rsidRDefault="00A05342" w:rsidP="005D1B9F"/>
    <w:p w14:paraId="1ABD301F" w14:textId="12AF9F1F" w:rsidR="005D1B9F" w:rsidRDefault="00D8056D" w:rsidP="00136787">
      <w:pPr>
        <w:pStyle w:val="Heading4"/>
      </w:pPr>
      <w:r>
        <w:t>Insert a Gallery:</w:t>
      </w:r>
    </w:p>
    <w:p w14:paraId="34126419" w14:textId="601CBA54" w:rsidR="00136787" w:rsidRDefault="00136787" w:rsidP="00136787">
      <w:r>
        <w:t xml:space="preserve">Since </w:t>
      </w:r>
      <w:r w:rsidR="0015651F">
        <w:t>the layout will play</w:t>
      </w:r>
      <w:r>
        <w:t xml:space="preserve"> content managed in a Folder, we will insert a Gallery rather than a </w:t>
      </w:r>
      <w:r w:rsidR="0015651F">
        <w:t>p</w:t>
      </w:r>
      <w:r>
        <w:t>laylist</w:t>
      </w:r>
      <w:r w:rsidR="009D21C0">
        <w:t xml:space="preserve">. </w:t>
      </w:r>
      <w:r w:rsidR="0015651F">
        <w:t>Playlist</w:t>
      </w:r>
      <w:r>
        <w:t xml:space="preserve"> would let us build a playlist of items inside the App, </w:t>
      </w:r>
      <w:r w:rsidR="00733594">
        <w:t>but the</w:t>
      </w:r>
      <w:r>
        <w:t xml:space="preserve"> Gallery will allow us to play items from a Folder Gallery.</w:t>
      </w:r>
    </w:p>
    <w:p w14:paraId="77423CAB" w14:textId="77777777" w:rsidR="00136787" w:rsidRDefault="00136787" w:rsidP="00136787"/>
    <w:p w14:paraId="41CB4C8D" w14:textId="47443399" w:rsidR="00D329F7" w:rsidRDefault="00733594" w:rsidP="00022A37">
      <w:pPr>
        <w:pStyle w:val="ListParagraph"/>
        <w:numPr>
          <w:ilvl w:val="0"/>
          <w:numId w:val="2"/>
        </w:numPr>
      </w:pPr>
      <w:r>
        <w:t>In</w:t>
      </w:r>
      <w:r w:rsidR="00D329F7" w:rsidRPr="0014692C">
        <w:t xml:space="preserve"> your</w:t>
      </w:r>
      <w:r w:rsidR="000D2FC8">
        <w:t xml:space="preserve"> </w:t>
      </w:r>
      <w:r w:rsidR="000F01AE">
        <w:t xml:space="preserve">App </w:t>
      </w:r>
      <w:r w:rsidR="00D329F7" w:rsidRPr="0014692C">
        <w:t xml:space="preserve">builder, </w:t>
      </w:r>
      <w:r>
        <w:t>navigate to the</w:t>
      </w:r>
      <w:r w:rsidR="00D329F7" w:rsidRPr="0014692C">
        <w:t xml:space="preserve"> Insert </w:t>
      </w:r>
      <w:r w:rsidR="008234FA">
        <w:t>tab</w:t>
      </w:r>
      <w:r w:rsidR="00D329F7" w:rsidRPr="0014692C">
        <w:t xml:space="preserve"> on the left</w:t>
      </w:r>
      <w:r w:rsidR="008234FA">
        <w:t xml:space="preserve"> panel</w:t>
      </w:r>
      <w:r>
        <w:t>. Then</w:t>
      </w:r>
      <w:r w:rsidR="00D329F7" w:rsidRPr="0014692C">
        <w:t xml:space="preserve"> drag and drop the Gallery</w:t>
      </w:r>
      <w:r w:rsidR="008234FA">
        <w:t xml:space="preserve"> component</w:t>
      </w:r>
      <w:r w:rsidR="00D329F7" w:rsidRPr="0014692C">
        <w:t xml:space="preserve"> onto the layout. It will automatically put a square the size of 540px x 540px.</w:t>
      </w:r>
    </w:p>
    <w:p w14:paraId="186AF5FF" w14:textId="651C9F45" w:rsidR="00877B50" w:rsidRPr="0014692C" w:rsidRDefault="004D7967" w:rsidP="00022A37">
      <w:pPr>
        <w:pStyle w:val="ListParagraph"/>
        <w:numPr>
          <w:ilvl w:val="1"/>
          <w:numId w:val="2"/>
        </w:numPr>
      </w:pPr>
      <w:r>
        <w:rPr>
          <w:noProof/>
        </w:rPr>
        <mc:AlternateContent>
          <mc:Choice Requires="wps">
            <w:drawing>
              <wp:anchor distT="0" distB="0" distL="114300" distR="114300" simplePos="0" relativeHeight="251658328" behindDoc="0" locked="0" layoutInCell="1" allowOverlap="1" wp14:anchorId="7A8EEE02" wp14:editId="6F85A90B">
                <wp:simplePos x="0" y="0"/>
                <wp:positionH relativeFrom="column">
                  <wp:posOffset>2702560</wp:posOffset>
                </wp:positionH>
                <wp:positionV relativeFrom="paragraph">
                  <wp:posOffset>1339546</wp:posOffset>
                </wp:positionV>
                <wp:extent cx="556591" cy="278296"/>
                <wp:effectExtent l="0" t="0" r="15240" b="26670"/>
                <wp:wrapNone/>
                <wp:docPr id="1243363180" name="Rectangle 1243363180"/>
                <wp:cNvGraphicFramePr/>
                <a:graphic xmlns:a="http://schemas.openxmlformats.org/drawingml/2006/main">
                  <a:graphicData uri="http://schemas.microsoft.com/office/word/2010/wordprocessingShape">
                    <wps:wsp>
                      <wps:cNvSpPr/>
                      <wps:spPr>
                        <a:xfrm>
                          <a:off x="0" y="0"/>
                          <a:ext cx="556591" cy="278296"/>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rect w14:anchorId="2A68615B" id="Rectangle 1243363180" o:spid="_x0000_s1026" style="position:absolute;margin-left:212.8pt;margin-top:105.5pt;width:43.85pt;height:21.9pt;z-index:25165731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" filled="f" strokecolor="red" strokeweight="2pt"/>
            </w:pict>
          </mc:Fallback>
        </mc:AlternateContent>
      </w:r>
      <w:r w:rsidR="00877B50">
        <w:t xml:space="preserve">In the </w:t>
      </w:r>
      <w:r w:rsidR="00DE36AB">
        <w:t>top ribbon</w:t>
      </w:r>
      <w:r w:rsidR="00733594">
        <w:t>,</w:t>
      </w:r>
      <w:r w:rsidR="00877B50">
        <w:t xml:space="preserve"> you can use </w:t>
      </w:r>
      <w:r w:rsidR="00DE36AB">
        <w:t>the shortcut tools Fit width and Fit height</w:t>
      </w:r>
      <w:r w:rsidR="00877B50">
        <w:t xml:space="preserve"> to expand the zone </w:t>
      </w:r>
      <w:r w:rsidR="00514752">
        <w:t>to</w:t>
      </w:r>
      <w:r w:rsidR="00877B50">
        <w:t xml:space="preserve"> fill the </w:t>
      </w:r>
      <w:r w:rsidR="00514752">
        <w:t xml:space="preserve">entire </w:t>
      </w:r>
      <w:r w:rsidR="00877B50">
        <w:t>width and height of the</w:t>
      </w:r>
      <w:r w:rsidR="000D2FC8">
        <w:t xml:space="preserve"> </w:t>
      </w:r>
      <w:r w:rsidR="000F01AE">
        <w:t xml:space="preserve">App </w:t>
      </w:r>
      <w:r w:rsidR="00877B50">
        <w:t>Layout, or you can manually</w:t>
      </w:r>
      <w:r w:rsidR="00514752">
        <w:t xml:space="preserve"> type in the dimensions in the Properties panel </w:t>
      </w:r>
      <w:r w:rsidR="00877B50">
        <w:t xml:space="preserve">under </w:t>
      </w:r>
      <w:r w:rsidR="00733594">
        <w:t>s</w:t>
      </w:r>
      <w:r w:rsidR="00877B50">
        <w:t xml:space="preserve">ize and </w:t>
      </w:r>
      <w:r w:rsidR="00733594">
        <w:t>p</w:t>
      </w:r>
      <w:r w:rsidR="00877B50">
        <w:t>osition</w:t>
      </w:r>
      <w:r w:rsidR="00514752">
        <w:t>.</w:t>
      </w:r>
      <w:r>
        <w:br/>
      </w:r>
      <w:r w:rsidR="00C377E4">
        <w:br/>
      </w:r>
      <w:r>
        <w:rPr>
          <w:noProof/>
        </w:rPr>
        <w:drawing>
          <wp:inline distT="0" distB="0" distL="0" distR="0" wp14:anchorId="566C9722" wp14:editId="2E57113C">
            <wp:extent cx="3490623" cy="661622"/>
            <wp:effectExtent l="0" t="0" r="0" b="5715"/>
            <wp:docPr id="1336511484" name="Picture 1336511484" descr="A close-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511484" name="Picture 1" descr="A close-up of a sign&#10;&#10;Description automatically generated"/>
                    <pic:cNvPicPr/>
                  </pic:nvPicPr>
                  <pic:blipFill>
                    <a:blip r:embed="rId79"/>
                    <a:stretch>
                      <a:fillRect/>
                    </a:stretch>
                  </pic:blipFill>
                  <pic:spPr>
                    <a:xfrm>
                      <a:off x="0" y="0"/>
                      <a:ext cx="3490623" cy="661622"/>
                    </a:xfrm>
                    <a:prstGeom prst="rect">
                      <a:avLst/>
                    </a:prstGeom>
                  </pic:spPr>
                </pic:pic>
              </a:graphicData>
            </a:graphic>
          </wp:inline>
        </w:drawing>
      </w:r>
      <w:r>
        <w:br/>
      </w:r>
    </w:p>
    <w:p w14:paraId="1B2BA1DE" w14:textId="687022AB" w:rsidR="008234FA" w:rsidRDefault="008234FA" w:rsidP="00022A37">
      <w:pPr>
        <w:pStyle w:val="ListParagraph"/>
        <w:numPr>
          <w:ilvl w:val="1"/>
          <w:numId w:val="2"/>
        </w:numPr>
      </w:pPr>
      <w:r>
        <w:t xml:space="preserve">Rename the </w:t>
      </w:r>
      <w:r w:rsidR="00733594">
        <w:t>c</w:t>
      </w:r>
      <w:r>
        <w:t>omponent from Gallery 1 to: Main Gallery Playlist</w:t>
      </w:r>
      <w:r w:rsidR="009D21C0">
        <w:t xml:space="preserve">. </w:t>
      </w:r>
      <w:r>
        <w:t xml:space="preserve">It is </w:t>
      </w:r>
      <w:r w:rsidR="00733594">
        <w:t xml:space="preserve">a </w:t>
      </w:r>
      <w:r>
        <w:t>best practice to rename components for clarity when your layout may contain many layers of similar components.</w:t>
      </w:r>
    </w:p>
    <w:p w14:paraId="2AC2ABD9" w14:textId="41C0D9C4" w:rsidR="00661588" w:rsidRDefault="00D329F7" w:rsidP="004D7967">
      <w:pPr>
        <w:pStyle w:val="ListParagraph"/>
        <w:numPr>
          <w:ilvl w:val="1"/>
          <w:numId w:val="2"/>
        </w:numPr>
      </w:pPr>
      <w:r w:rsidRPr="0014692C">
        <w:t>Give the gallery a source by selecting the ellips</w:t>
      </w:r>
      <w:r w:rsidR="00722415">
        <w:t>e</w:t>
      </w:r>
      <w:r w:rsidRPr="0014692C">
        <w:t>s (…) next to Source</w:t>
      </w:r>
      <w:r w:rsidR="00136787">
        <w:t xml:space="preserve"> in the Properties</w:t>
      </w:r>
      <w:r w:rsidRPr="0014692C">
        <w:t>. Browse to the folder “</w:t>
      </w:r>
      <w:r w:rsidR="00647372">
        <w:t>Training 1: Advertising-</w:t>
      </w:r>
      <w:r w:rsidR="00647372" w:rsidRPr="001F3BC9">
        <w:rPr>
          <w:i/>
          <w:iCs/>
        </w:rPr>
        <w:t>YourName</w:t>
      </w:r>
      <w:r w:rsidR="00EB345B">
        <w:t>,</w:t>
      </w:r>
      <w:r w:rsidRPr="0014692C">
        <w:t>”</w:t>
      </w:r>
      <w:r w:rsidR="00667E82">
        <w:t xml:space="preserve"> select it and click “OK</w:t>
      </w:r>
      <w:r w:rsidR="00722415">
        <w:t>.</w:t>
      </w:r>
      <w:r w:rsidR="00667E82">
        <w:t>”</w:t>
      </w:r>
      <w:r w:rsidRPr="0014692C">
        <w:t xml:space="preserve"> </w:t>
      </w:r>
    </w:p>
    <w:p w14:paraId="4F9CF37F" w14:textId="79E68E6A" w:rsidR="00423B51" w:rsidRDefault="00423B51" w:rsidP="00F41800">
      <w:pPr>
        <w:pStyle w:val="Heading4"/>
      </w:pPr>
      <w:r>
        <w:t>Adjusting Playback Settings:</w:t>
      </w:r>
    </w:p>
    <w:p w14:paraId="178322D7" w14:textId="3FF29936" w:rsidR="00667E82" w:rsidRDefault="00423B51" w:rsidP="00F41800">
      <w:r>
        <w:t xml:space="preserve">By </w:t>
      </w:r>
      <w:r w:rsidR="00F41800">
        <w:t>default,</w:t>
      </w:r>
      <w:r>
        <w:t xml:space="preserve"> items in the playlist will play alphabetically and will automatically </w:t>
      </w:r>
      <w:r w:rsidR="00E6602A">
        <w:t>filter</w:t>
      </w:r>
      <w:r>
        <w:t xml:space="preserve"> by the schedule </w:t>
      </w:r>
      <w:r w:rsidR="00722415">
        <w:t>assigned to</w:t>
      </w:r>
      <w:r>
        <w:t xml:space="preserve"> each item</w:t>
      </w:r>
      <w:r w:rsidR="009D21C0">
        <w:t xml:space="preserve">. </w:t>
      </w:r>
    </w:p>
    <w:p w14:paraId="70F33CB3" w14:textId="77777777" w:rsidR="00F41800" w:rsidRDefault="00F41800" w:rsidP="00F41800"/>
    <w:p w14:paraId="562FAAFB" w14:textId="52BD88F6" w:rsidR="00F41800" w:rsidRDefault="00722415" w:rsidP="00F41800">
      <w:r>
        <w:t>When you</w:t>
      </w:r>
      <w:r w:rsidR="00F41800">
        <w:t xml:space="preserve"> apply </w:t>
      </w:r>
      <w:r>
        <w:t xml:space="preserve">a </w:t>
      </w:r>
      <w:r w:rsidR="00F41800">
        <w:t>setting to content within the Folder Gallery, those items are referred to as “</w:t>
      </w:r>
      <w:r>
        <w:t>c</w:t>
      </w:r>
      <w:r w:rsidR="00F41800">
        <w:t xml:space="preserve">hildren” of the </w:t>
      </w:r>
      <w:r>
        <w:t>c</w:t>
      </w:r>
      <w:r w:rsidR="00F41800">
        <w:t>omponent</w:t>
      </w:r>
      <w:r w:rsidR="009D21C0">
        <w:t xml:space="preserve">. </w:t>
      </w:r>
      <w:r w:rsidR="00F41800">
        <w:t>In Properties</w:t>
      </w:r>
      <w:r>
        <w:t>,</w:t>
      </w:r>
      <w:r w:rsidR="00F41800">
        <w:t xml:space="preserve"> you can change the “My Children” settings:</w:t>
      </w:r>
    </w:p>
    <w:p w14:paraId="59231BFC" w14:textId="0137610E" w:rsidR="00F41800" w:rsidRDefault="00F41800" w:rsidP="009E36F4">
      <w:pPr>
        <w:pStyle w:val="ListParagraph"/>
        <w:numPr>
          <w:ilvl w:val="0"/>
          <w:numId w:val="13"/>
        </w:numPr>
      </w:pPr>
      <w:r>
        <w:t>Shuffle items instead of play</w:t>
      </w:r>
      <w:r w:rsidR="001460DA">
        <w:t>ing them</w:t>
      </w:r>
      <w:r>
        <w:t xml:space="preserve"> in </w:t>
      </w:r>
      <w:r w:rsidR="001460DA">
        <w:t>a</w:t>
      </w:r>
      <w:r>
        <w:t>lpha order</w:t>
      </w:r>
    </w:p>
    <w:p w14:paraId="2A6C23DF" w14:textId="415591C4" w:rsidR="00F41800" w:rsidRDefault="00F41800" w:rsidP="009E36F4">
      <w:pPr>
        <w:pStyle w:val="ListParagraph"/>
        <w:numPr>
          <w:ilvl w:val="0"/>
          <w:numId w:val="13"/>
        </w:numPr>
      </w:pPr>
      <w:r>
        <w:t xml:space="preserve">Apply a </w:t>
      </w:r>
      <w:r w:rsidR="001460DA">
        <w:t>t</w:t>
      </w:r>
      <w:r>
        <w:t>ransitions for playback</w:t>
      </w:r>
    </w:p>
    <w:p w14:paraId="5804CBBE" w14:textId="671C6E63" w:rsidR="00F41800" w:rsidRDefault="00F41800" w:rsidP="009E36F4">
      <w:pPr>
        <w:pStyle w:val="ListParagraph"/>
        <w:numPr>
          <w:ilvl w:val="0"/>
          <w:numId w:val="13"/>
        </w:numPr>
      </w:pPr>
      <w:r>
        <w:t xml:space="preserve">Set default </w:t>
      </w:r>
      <w:r w:rsidR="001460DA">
        <w:t>d</w:t>
      </w:r>
      <w:r>
        <w:t>uration for images</w:t>
      </w:r>
    </w:p>
    <w:p w14:paraId="426539E2" w14:textId="639C83B7" w:rsidR="00F41800" w:rsidRDefault="00F41800" w:rsidP="009E36F4">
      <w:pPr>
        <w:pStyle w:val="ListParagraph"/>
        <w:numPr>
          <w:ilvl w:val="0"/>
          <w:numId w:val="13"/>
        </w:numPr>
      </w:pPr>
      <w:r>
        <w:t xml:space="preserve">Set </w:t>
      </w:r>
      <w:r w:rsidR="001460DA">
        <w:t>d</w:t>
      </w:r>
      <w:r>
        <w:t xml:space="preserve">isplay mode to identify if content should be </w:t>
      </w:r>
      <w:r w:rsidR="001460DA">
        <w:t>contained, cover or stretch.</w:t>
      </w:r>
    </w:p>
    <w:p w14:paraId="69EDB2FD" w14:textId="7D9146B0" w:rsidR="00F41800" w:rsidRDefault="001460DA" w:rsidP="009E36F4">
      <w:pPr>
        <w:pStyle w:val="ListParagraph"/>
        <w:numPr>
          <w:ilvl w:val="0"/>
          <w:numId w:val="13"/>
        </w:numPr>
      </w:pPr>
      <w:r>
        <w:t>T</w:t>
      </w:r>
      <w:r w:rsidR="00F41800">
        <w:t xml:space="preserve">urn on Content Logging if you need to track </w:t>
      </w:r>
      <w:r>
        <w:t>a</w:t>
      </w:r>
      <w:r w:rsidR="00F41800">
        <w:t xml:space="preserve">dvertising playback for </w:t>
      </w:r>
      <w:r>
        <w:t>a</w:t>
      </w:r>
      <w:r w:rsidR="00F41800">
        <w:t>dvertisers.</w:t>
      </w:r>
    </w:p>
    <w:p w14:paraId="32D58A71" w14:textId="6166D7F2" w:rsidR="00E6602A" w:rsidRDefault="00E6602A" w:rsidP="00F41800">
      <w:r>
        <w:t xml:space="preserve">We will cover </w:t>
      </w:r>
      <w:r w:rsidR="001460DA">
        <w:t xml:space="preserve">child rules and items per pass </w:t>
      </w:r>
      <w:r>
        <w:t>in future exercise.</w:t>
      </w:r>
    </w:p>
    <w:p w14:paraId="5E59F26A" w14:textId="77777777" w:rsidR="00F41800" w:rsidRDefault="00F41800" w:rsidP="00F41800"/>
    <w:p w14:paraId="2E0457F3" w14:textId="69931E2A" w:rsidR="00F41800" w:rsidRPr="0014752C" w:rsidRDefault="001460DA" w:rsidP="00F41800">
      <w:pPr>
        <w:rPr>
          <w:color w:val="0070C0"/>
        </w:rPr>
      </w:pPr>
      <w:r w:rsidRPr="001460DA">
        <w:rPr>
          <w:color w:val="0070C0"/>
          <w:u w:val="single"/>
        </w:rPr>
        <w:t>Power User Note</w:t>
      </w:r>
      <w:r w:rsidR="009D21C0" w:rsidRPr="001460DA">
        <w:rPr>
          <w:color w:val="0070C0"/>
        </w:rPr>
        <w:t>:</w:t>
      </w:r>
      <w:r w:rsidR="009D21C0">
        <w:rPr>
          <w:b/>
          <w:bCs/>
          <w:color w:val="0070C0"/>
        </w:rPr>
        <w:t xml:space="preserve"> </w:t>
      </w:r>
      <w:r w:rsidRPr="001460DA">
        <w:rPr>
          <w:color w:val="0070C0"/>
        </w:rPr>
        <w:t>Single item d</w:t>
      </w:r>
      <w:r w:rsidR="0014752C" w:rsidRPr="0014752C">
        <w:rPr>
          <w:color w:val="0070C0"/>
        </w:rPr>
        <w:t>uration</w:t>
      </w:r>
      <w:r w:rsidR="00B32680" w:rsidRPr="0014752C">
        <w:rPr>
          <w:color w:val="0070C0"/>
        </w:rPr>
        <w:t xml:space="preserve"> can be </w:t>
      </w:r>
      <w:r w:rsidR="0014752C" w:rsidRPr="0014752C">
        <w:rPr>
          <w:color w:val="0070C0"/>
        </w:rPr>
        <w:t>overwritten</w:t>
      </w:r>
      <w:r w:rsidR="00B32680" w:rsidRPr="0014752C">
        <w:rPr>
          <w:color w:val="0070C0"/>
        </w:rPr>
        <w:t xml:space="preserve"> by adding the Metadata field “Duration” </w:t>
      </w:r>
      <w:r>
        <w:rPr>
          <w:color w:val="0070C0"/>
        </w:rPr>
        <w:t>to</w:t>
      </w:r>
      <w:r w:rsidR="00B32680" w:rsidRPr="0014752C">
        <w:rPr>
          <w:color w:val="0070C0"/>
        </w:rPr>
        <w:t xml:space="preserve"> an item</w:t>
      </w:r>
      <w:r w:rsidR="009D21C0">
        <w:rPr>
          <w:color w:val="0070C0"/>
        </w:rPr>
        <w:t xml:space="preserve">. </w:t>
      </w:r>
      <w:r w:rsidR="0014752C" w:rsidRPr="0014752C">
        <w:rPr>
          <w:color w:val="0070C0"/>
        </w:rPr>
        <w:t xml:space="preserve">The </w:t>
      </w:r>
      <w:r w:rsidRPr="0014752C">
        <w:rPr>
          <w:color w:val="0070C0"/>
        </w:rPr>
        <w:t>metadata w</w:t>
      </w:r>
      <w:r w:rsidR="0014752C" w:rsidRPr="0014752C">
        <w:rPr>
          <w:color w:val="0070C0"/>
        </w:rPr>
        <w:t xml:space="preserve">eight can also be applied </w:t>
      </w:r>
      <w:r>
        <w:rPr>
          <w:color w:val="0070C0"/>
        </w:rPr>
        <w:t>to</w:t>
      </w:r>
      <w:r w:rsidR="0014752C" w:rsidRPr="0014752C">
        <w:rPr>
          <w:color w:val="0070C0"/>
        </w:rPr>
        <w:t xml:space="preserve"> prioritize and repeat a particular item more or less than others.</w:t>
      </w:r>
    </w:p>
    <w:p w14:paraId="64821614" w14:textId="77777777" w:rsidR="00F41800" w:rsidRDefault="00F41800" w:rsidP="00F41800"/>
    <w:p w14:paraId="671CD625" w14:textId="182070C6" w:rsidR="005D4236" w:rsidRDefault="005D4236" w:rsidP="00F678A3">
      <w:pPr>
        <w:pStyle w:val="Heading4"/>
      </w:pPr>
      <w:r>
        <w:t>Preview</w:t>
      </w:r>
      <w:r w:rsidR="00F678A3">
        <w:t>ing Content</w:t>
      </w:r>
      <w:r>
        <w:t>:</w:t>
      </w:r>
    </w:p>
    <w:p w14:paraId="0A6C0146" w14:textId="6ED10F32" w:rsidR="00F678A3" w:rsidRDefault="00F678A3" w:rsidP="00F41800">
      <w:r>
        <w:t xml:space="preserve">Under the Tools </w:t>
      </w:r>
      <w:r w:rsidR="0097068E">
        <w:t>h</w:t>
      </w:r>
      <w:r>
        <w:t>eader</w:t>
      </w:r>
      <w:r w:rsidR="0097068E">
        <w:t>,</w:t>
      </w:r>
      <w:r>
        <w:t xml:space="preserve"> you can </w:t>
      </w:r>
      <w:r w:rsidR="0097068E">
        <w:t xml:space="preserve">preview </w:t>
      </w:r>
      <w:r>
        <w:t>the content in your browser</w:t>
      </w:r>
      <w:r w:rsidR="009D21C0">
        <w:t xml:space="preserve">. </w:t>
      </w:r>
    </w:p>
    <w:p w14:paraId="3BF91FA5" w14:textId="1E1593F4" w:rsidR="00F678A3" w:rsidRDefault="00F678A3">
      <w:pPr>
        <w:spacing w:after="200"/>
      </w:pPr>
      <w:r>
        <w:br w:type="page"/>
      </w:r>
    </w:p>
    <w:p w14:paraId="4C76F37F" w14:textId="58F198BF" w:rsidR="00667E82" w:rsidRDefault="00F678A3" w:rsidP="00F678A3">
      <w:pPr>
        <w:pStyle w:val="Heading4"/>
      </w:pPr>
      <w:r>
        <w:t>Publishing Your App:</w:t>
      </w:r>
    </w:p>
    <w:p w14:paraId="4E6C2055" w14:textId="56FEBF92" w:rsidR="00F678A3" w:rsidRDefault="00F678A3" w:rsidP="00F678A3">
      <w:r>
        <w:t xml:space="preserve">As you build your app, </w:t>
      </w:r>
      <w:r w:rsidR="0097068E">
        <w:t>a</w:t>
      </w:r>
      <w:r>
        <w:t xml:space="preserve"> draft will be saved </w:t>
      </w:r>
      <w:r w:rsidR="0097068E">
        <w:t>when</w:t>
      </w:r>
      <w:r>
        <w:t xml:space="preserve"> each item is modified</w:t>
      </w:r>
      <w:r w:rsidR="0097068E">
        <w:t>. However, the App</w:t>
      </w:r>
      <w:r>
        <w:t xml:space="preserve"> will not be able to be assigned to a </w:t>
      </w:r>
      <w:r w:rsidR="0097068E">
        <w:t xml:space="preserve">display or player </w:t>
      </w:r>
      <w:r>
        <w:t xml:space="preserve">until it is </w:t>
      </w:r>
      <w:r w:rsidR="0097068E">
        <w:t>published</w:t>
      </w:r>
      <w:r>
        <w:t>.</w:t>
      </w:r>
    </w:p>
    <w:p w14:paraId="570786DD" w14:textId="77777777" w:rsidR="00667E82" w:rsidRDefault="00667E82" w:rsidP="00667E82">
      <w:pPr>
        <w:pStyle w:val="ListParagraph"/>
        <w:ind w:left="1440"/>
      </w:pPr>
    </w:p>
    <w:p w14:paraId="552430DB" w14:textId="3D47614D" w:rsidR="00D329F7" w:rsidRPr="0014692C" w:rsidRDefault="00A65A69" w:rsidP="00A65A69">
      <w:r>
        <w:t>To</w:t>
      </w:r>
      <w:r w:rsidR="00D329F7" w:rsidRPr="0014692C">
        <w:t xml:space="preserve"> publish </w:t>
      </w:r>
      <w:r w:rsidR="0097068E">
        <w:t>your App</w:t>
      </w:r>
      <w:r w:rsidR="00D329F7" w:rsidRPr="0014692C">
        <w:t>, select the blue “Publish” button at the top right of the screen. It will give you a notification at the bottom of your screen “</w:t>
      </w:r>
      <w:r w:rsidR="000D2FC8">
        <w:t xml:space="preserve">App </w:t>
      </w:r>
      <w:r w:rsidR="00D329F7" w:rsidRPr="0014692C">
        <w:t>published successfully</w:t>
      </w:r>
      <w:r w:rsidR="00E457EA">
        <w:t>.”</w:t>
      </w:r>
    </w:p>
    <w:p w14:paraId="07E80B3D" w14:textId="77777777" w:rsidR="00A65A69" w:rsidRDefault="00A65A69" w:rsidP="00A65A69">
      <w:pPr>
        <w:pStyle w:val="ListParagraph"/>
        <w:ind w:left="1440"/>
      </w:pPr>
    </w:p>
    <w:p w14:paraId="6D647952" w14:textId="77777777" w:rsidR="00A65A69" w:rsidRDefault="00A65A69" w:rsidP="00A65A69">
      <w:pPr>
        <w:pStyle w:val="ListParagraph"/>
        <w:ind w:left="1440"/>
      </w:pPr>
    </w:p>
    <w:p w14:paraId="0945CC7E" w14:textId="77777777" w:rsidR="00A65A69" w:rsidRDefault="00A65A69" w:rsidP="00A65A69">
      <w:pPr>
        <w:pStyle w:val="ListParagraph"/>
        <w:ind w:left="1440"/>
      </w:pPr>
    </w:p>
    <w:p w14:paraId="2BBFF746" w14:textId="77777777" w:rsidR="00A65A69" w:rsidRDefault="00A65A69" w:rsidP="00A65A69">
      <w:pPr>
        <w:pStyle w:val="ListParagraph"/>
        <w:ind w:left="1440"/>
      </w:pPr>
    </w:p>
    <w:p w14:paraId="42DAF1E8" w14:textId="77777777" w:rsidR="00A65A69" w:rsidRDefault="00A65A69">
      <w:pPr>
        <w:spacing w:after="200"/>
      </w:pPr>
      <w:r>
        <w:br w:type="page"/>
      </w:r>
    </w:p>
    <w:p w14:paraId="1EA834E7" w14:textId="00DF3FF3" w:rsidR="00A65A69" w:rsidRDefault="00CA0BA9" w:rsidP="00BA1476">
      <w:pPr>
        <w:pStyle w:val="Heading4"/>
      </w:pPr>
      <w:r>
        <w:t>Running your App</w:t>
      </w:r>
      <w:r w:rsidR="00BA1476">
        <w:t>:</w:t>
      </w:r>
    </w:p>
    <w:p w14:paraId="687329A2" w14:textId="253765DE" w:rsidR="00D329F7" w:rsidRPr="0014692C" w:rsidRDefault="00D329F7" w:rsidP="00A65A69">
      <w:r w:rsidRPr="0014692C">
        <w:t xml:space="preserve">To </w:t>
      </w:r>
      <w:r w:rsidR="0005259D">
        <w:t>test your published App</w:t>
      </w:r>
      <w:r w:rsidRPr="0014692C">
        <w:t xml:space="preserve">, go back to the main Ink </w:t>
      </w:r>
      <w:r w:rsidR="00CA0BA9">
        <w:t xml:space="preserve">“Apps” </w:t>
      </w:r>
      <w:r w:rsidR="0005259D">
        <w:t>m</w:t>
      </w:r>
      <w:r w:rsidR="00CA0BA9">
        <w:t>odule t</w:t>
      </w:r>
      <w:r w:rsidRPr="0014692C">
        <w:t xml:space="preserve">ab </w:t>
      </w:r>
      <w:r w:rsidR="0005259D">
        <w:t>in</w:t>
      </w:r>
      <w:r w:rsidRPr="0014692C">
        <w:t xml:space="preserve"> your browser. Find your</w:t>
      </w:r>
      <w:r w:rsidR="000D2FC8">
        <w:t xml:space="preserve"> </w:t>
      </w:r>
      <w:r w:rsidR="000F01AE">
        <w:t xml:space="preserve">App </w:t>
      </w:r>
      <w:r w:rsidRPr="0014692C">
        <w:t xml:space="preserve">and double click </w:t>
      </w:r>
      <w:r w:rsidR="0005259D">
        <w:t>on it</w:t>
      </w:r>
      <w:r w:rsidRPr="0014692C">
        <w:t xml:space="preserve"> to open it. You can also select it and choose the “Run App” blue button at the top of your screen. It will open your</w:t>
      </w:r>
      <w:r w:rsidR="000D2FC8">
        <w:t xml:space="preserve"> </w:t>
      </w:r>
      <w:r w:rsidR="000F01AE">
        <w:t xml:space="preserve">App </w:t>
      </w:r>
      <w:r w:rsidRPr="0014692C">
        <w:t>in a new window</w:t>
      </w:r>
      <w:r w:rsidR="0005259D">
        <w:t>,</w:t>
      </w:r>
      <w:r w:rsidRPr="0014692C">
        <w:t xml:space="preserve"> </w:t>
      </w:r>
      <w:r w:rsidR="0005259D">
        <w:t>so</w:t>
      </w:r>
      <w:r w:rsidRPr="0014692C">
        <w:t xml:space="preserve"> you can preview the </w:t>
      </w:r>
      <w:r w:rsidR="0005259D">
        <w:t>content</w:t>
      </w:r>
      <w:r w:rsidRPr="0014692C">
        <w:t xml:space="preserve"> in the</w:t>
      </w:r>
      <w:r w:rsidR="000D2FC8">
        <w:t xml:space="preserve"> </w:t>
      </w:r>
      <w:r w:rsidR="000F01AE">
        <w:t xml:space="preserve">App </w:t>
      </w:r>
      <w:r w:rsidRPr="0014692C">
        <w:t>you just created.</w:t>
      </w:r>
    </w:p>
    <w:p w14:paraId="6B089312" w14:textId="4832CCC3" w:rsidR="00BA1476" w:rsidRPr="00BA1476" w:rsidRDefault="00BA1476" w:rsidP="00A77188">
      <w:pPr>
        <w:spacing w:after="200"/>
        <w:rPr>
          <w:noProof/>
          <w:color w:val="FF0000"/>
        </w:rPr>
      </w:pPr>
      <w:r w:rsidRPr="0005259D">
        <w:rPr>
          <w:noProof/>
          <w:color w:val="FF0000"/>
          <w:u w:val="single"/>
        </w:rPr>
        <w:t>Warning</w:t>
      </w:r>
      <w:r w:rsidR="009D21C0">
        <w:rPr>
          <w:noProof/>
          <w:color w:val="FF0000"/>
        </w:rPr>
        <w:t xml:space="preserve">: </w:t>
      </w:r>
      <w:r w:rsidRPr="00BA1476">
        <w:rPr>
          <w:noProof/>
          <w:color w:val="FF0000"/>
        </w:rPr>
        <w:t xml:space="preserve">Running your </w:t>
      </w:r>
      <w:r w:rsidR="0005259D">
        <w:rPr>
          <w:noProof/>
          <w:color w:val="FF0000"/>
        </w:rPr>
        <w:t>Apps</w:t>
      </w:r>
      <w:r w:rsidRPr="00BA1476">
        <w:rPr>
          <w:noProof/>
          <w:color w:val="FF0000"/>
        </w:rPr>
        <w:t xml:space="preserve"> in a browser will</w:t>
      </w:r>
      <w:r w:rsidR="00A77051">
        <w:rPr>
          <w:noProof/>
          <w:color w:val="FF0000"/>
        </w:rPr>
        <w:t xml:space="preserve"> leverage your monthly </w:t>
      </w:r>
      <w:r w:rsidRPr="00BA1476">
        <w:rPr>
          <w:noProof/>
          <w:color w:val="FF0000"/>
        </w:rPr>
        <w:t>Ink subscription bandwidth</w:t>
      </w:r>
      <w:r w:rsidR="009D21C0">
        <w:rPr>
          <w:noProof/>
          <w:color w:val="FF0000"/>
        </w:rPr>
        <w:t xml:space="preserve">. </w:t>
      </w:r>
      <w:r w:rsidRPr="00BA1476">
        <w:rPr>
          <w:noProof/>
          <w:color w:val="FF0000"/>
        </w:rPr>
        <w:t>You should never leave browsers open if you have</w:t>
      </w:r>
      <w:r w:rsidR="00A77051">
        <w:rPr>
          <w:noProof/>
          <w:color w:val="FF0000"/>
        </w:rPr>
        <w:t xml:space="preserve"> content with</w:t>
      </w:r>
      <w:r w:rsidRPr="00BA1476">
        <w:rPr>
          <w:noProof/>
          <w:color w:val="FF0000"/>
        </w:rPr>
        <w:t xml:space="preserve"> video files</w:t>
      </w:r>
      <w:r w:rsidR="00A77051">
        <w:rPr>
          <w:noProof/>
          <w:color w:val="FF0000"/>
        </w:rPr>
        <w:t>. E</w:t>
      </w:r>
      <w:r w:rsidRPr="00BA1476">
        <w:rPr>
          <w:noProof/>
          <w:color w:val="FF0000"/>
        </w:rPr>
        <w:t xml:space="preserve">ach time </w:t>
      </w:r>
      <w:r w:rsidR="00A77051">
        <w:rPr>
          <w:noProof/>
          <w:color w:val="FF0000"/>
        </w:rPr>
        <w:t>the</w:t>
      </w:r>
      <w:r w:rsidRPr="00BA1476">
        <w:rPr>
          <w:noProof/>
          <w:color w:val="FF0000"/>
        </w:rPr>
        <w:t xml:space="preserve"> file is played, it is downloaded to your browser and will </w:t>
      </w:r>
      <w:r w:rsidR="00A77051">
        <w:rPr>
          <w:noProof/>
          <w:color w:val="FF0000"/>
        </w:rPr>
        <w:t>use your allocated</w:t>
      </w:r>
      <w:r w:rsidRPr="00BA1476">
        <w:rPr>
          <w:noProof/>
          <w:color w:val="FF0000"/>
        </w:rPr>
        <w:t xml:space="preserve"> bandwidth</w:t>
      </w:r>
      <w:r w:rsidR="009D21C0">
        <w:rPr>
          <w:noProof/>
          <w:color w:val="FF0000"/>
        </w:rPr>
        <w:t xml:space="preserve">. </w:t>
      </w:r>
      <w:r w:rsidRPr="00BA1476">
        <w:rPr>
          <w:noProof/>
          <w:color w:val="FF0000"/>
        </w:rPr>
        <w:t>For long term playback</w:t>
      </w:r>
      <w:r w:rsidR="00A77051">
        <w:rPr>
          <w:noProof/>
          <w:color w:val="FF0000"/>
        </w:rPr>
        <w:t>,</w:t>
      </w:r>
      <w:r w:rsidRPr="00BA1476">
        <w:rPr>
          <w:noProof/>
          <w:color w:val="FF0000"/>
        </w:rPr>
        <w:t xml:space="preserve"> always use </w:t>
      </w:r>
      <w:r w:rsidR="00A77051">
        <w:rPr>
          <w:noProof/>
          <w:color w:val="FF0000"/>
        </w:rPr>
        <w:t>the</w:t>
      </w:r>
      <w:r w:rsidRPr="00BA1476">
        <w:rPr>
          <w:noProof/>
          <w:color w:val="FF0000"/>
        </w:rPr>
        <w:t xml:space="preserve"> </w:t>
      </w:r>
      <w:r w:rsidR="00A77051" w:rsidRPr="00BA1476">
        <w:rPr>
          <w:noProof/>
          <w:color w:val="FF0000"/>
        </w:rPr>
        <w:t xml:space="preserve">display or player </w:t>
      </w:r>
      <w:r w:rsidR="00A77051">
        <w:rPr>
          <w:noProof/>
          <w:color w:val="FF0000"/>
        </w:rPr>
        <w:t>with</w:t>
      </w:r>
      <w:r w:rsidR="00A77051" w:rsidRPr="00BA1476">
        <w:rPr>
          <w:noProof/>
          <w:color w:val="FF0000"/>
        </w:rPr>
        <w:t xml:space="preserve"> </w:t>
      </w:r>
      <w:r w:rsidR="00A77051">
        <w:rPr>
          <w:noProof/>
          <w:color w:val="FF0000"/>
        </w:rPr>
        <w:t>the appropriate</w:t>
      </w:r>
      <w:r w:rsidR="00A77051" w:rsidRPr="00BA1476">
        <w:rPr>
          <w:noProof/>
          <w:color w:val="FF0000"/>
        </w:rPr>
        <w:t xml:space="preserve"> driver </w:t>
      </w:r>
      <w:r w:rsidR="00A77051">
        <w:rPr>
          <w:noProof/>
          <w:color w:val="FF0000"/>
        </w:rPr>
        <w:t>to cache</w:t>
      </w:r>
      <w:r w:rsidRPr="00BA1476">
        <w:rPr>
          <w:noProof/>
          <w:color w:val="FF0000"/>
        </w:rPr>
        <w:t xml:space="preserve"> content </w:t>
      </w:r>
      <w:r w:rsidR="00A77051">
        <w:rPr>
          <w:noProof/>
          <w:color w:val="FF0000"/>
        </w:rPr>
        <w:t>to</w:t>
      </w:r>
      <w:r w:rsidRPr="00BA1476">
        <w:rPr>
          <w:noProof/>
          <w:color w:val="FF0000"/>
        </w:rPr>
        <w:t xml:space="preserve"> local memory.</w:t>
      </w:r>
    </w:p>
    <w:p w14:paraId="5D70604C" w14:textId="3294BC68" w:rsidR="00BA1476" w:rsidRDefault="00BA1476" w:rsidP="00F12504">
      <w:pPr>
        <w:pStyle w:val="Heading4"/>
        <w:rPr>
          <w:noProof/>
        </w:rPr>
      </w:pPr>
      <w:r>
        <w:rPr>
          <w:noProof/>
        </w:rPr>
        <w:t>Assigning an</w:t>
      </w:r>
      <w:r w:rsidR="000D2FC8">
        <w:rPr>
          <w:noProof/>
        </w:rPr>
        <w:t xml:space="preserve"> </w:t>
      </w:r>
      <w:r w:rsidR="000F01AE">
        <w:rPr>
          <w:noProof/>
        </w:rPr>
        <w:t xml:space="preserve">App </w:t>
      </w:r>
      <w:r>
        <w:rPr>
          <w:noProof/>
        </w:rPr>
        <w:t>to a Display:</w:t>
      </w:r>
    </w:p>
    <w:p w14:paraId="519DD795" w14:textId="63FE5F1F" w:rsidR="00BA1476" w:rsidRDefault="00BA1476">
      <w:pPr>
        <w:spacing w:after="200"/>
        <w:rPr>
          <w:noProof/>
        </w:rPr>
      </w:pPr>
      <w:r>
        <w:rPr>
          <w:noProof/>
        </w:rPr>
        <w:t xml:space="preserve">Under the Displays </w:t>
      </w:r>
      <w:r w:rsidR="00A77051">
        <w:rPr>
          <w:noProof/>
        </w:rPr>
        <w:t>m</w:t>
      </w:r>
      <w:r>
        <w:rPr>
          <w:noProof/>
        </w:rPr>
        <w:t xml:space="preserve">odule, </w:t>
      </w:r>
      <w:r w:rsidR="00A77051">
        <w:rPr>
          <w:noProof/>
        </w:rPr>
        <w:t xml:space="preserve">select the display to which you would like to assign </w:t>
      </w:r>
      <w:r>
        <w:rPr>
          <w:noProof/>
        </w:rPr>
        <w:t>the</w:t>
      </w:r>
      <w:r w:rsidR="000D2FC8">
        <w:rPr>
          <w:noProof/>
        </w:rPr>
        <w:t xml:space="preserve"> </w:t>
      </w:r>
      <w:r w:rsidR="000F01AE">
        <w:rPr>
          <w:noProof/>
        </w:rPr>
        <w:t>App</w:t>
      </w:r>
      <w:r>
        <w:rPr>
          <w:noProof/>
        </w:rPr>
        <w:t>.</w:t>
      </w:r>
      <w:r w:rsidR="005A08D9">
        <w:rPr>
          <w:noProof/>
        </w:rPr>
        <w:t xml:space="preserve"> </w:t>
      </w:r>
      <w:r w:rsidR="00F12504">
        <w:rPr>
          <w:noProof/>
        </w:rPr>
        <w:t xml:space="preserve">You can either right click on the </w:t>
      </w:r>
      <w:r w:rsidR="00A77051">
        <w:rPr>
          <w:noProof/>
        </w:rPr>
        <w:t>d</w:t>
      </w:r>
      <w:r w:rsidR="00F12504">
        <w:rPr>
          <w:noProof/>
        </w:rPr>
        <w:t>isplay</w:t>
      </w:r>
      <w:r w:rsidR="00A77051">
        <w:rPr>
          <w:noProof/>
        </w:rPr>
        <w:t xml:space="preserve">. You can also select the </w:t>
      </w:r>
      <w:r w:rsidR="00F12504">
        <w:rPr>
          <w:noProof/>
        </w:rPr>
        <w:t>display</w:t>
      </w:r>
      <w:r w:rsidR="00A77051">
        <w:rPr>
          <w:noProof/>
        </w:rPr>
        <w:t xml:space="preserve"> and </w:t>
      </w:r>
      <w:r w:rsidR="00F12504">
        <w:rPr>
          <w:noProof/>
        </w:rPr>
        <w:t xml:space="preserve">click the “+Assign App” in the </w:t>
      </w:r>
      <w:r w:rsidR="00A77051">
        <w:rPr>
          <w:noProof/>
        </w:rPr>
        <w:t>menu control area</w:t>
      </w:r>
      <w:r w:rsidR="00F12504">
        <w:rPr>
          <w:noProof/>
        </w:rPr>
        <w:t>.</w:t>
      </w:r>
    </w:p>
    <w:p w14:paraId="1B10DA0A" w14:textId="42B7FFBB" w:rsidR="00AE102E" w:rsidRDefault="00955A55">
      <w:pPr>
        <w:spacing w:after="200"/>
      </w:pPr>
      <w:r w:rsidRPr="00955A55">
        <w:rPr>
          <w:noProof/>
        </w:rPr>
        <w:drawing>
          <wp:inline distT="0" distB="0" distL="0" distR="0" wp14:anchorId="27DA7B95" wp14:editId="1313815B">
            <wp:extent cx="5078545" cy="2533650"/>
            <wp:effectExtent l="0" t="0" r="8255" b="0"/>
            <wp:docPr id="52" name="Picture 5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Graphical user interface, application, Word&#10;&#10;Description automatically generated"/>
                    <pic:cNvPicPr/>
                  </pic:nvPicPr>
                  <pic:blipFill>
                    <a:blip r:embed="rId80"/>
                    <a:stretch>
                      <a:fillRect/>
                    </a:stretch>
                  </pic:blipFill>
                  <pic:spPr>
                    <a:xfrm>
                      <a:off x="0" y="0"/>
                      <a:ext cx="5089752" cy="2539241"/>
                    </a:xfrm>
                    <a:prstGeom prst="rect">
                      <a:avLst/>
                    </a:prstGeom>
                  </pic:spPr>
                </pic:pic>
              </a:graphicData>
            </a:graphic>
          </wp:inline>
        </w:drawing>
      </w:r>
    </w:p>
    <w:p w14:paraId="29B36C62" w14:textId="791B73F8" w:rsidR="009F1BD1" w:rsidRDefault="009F1BD1" w:rsidP="009F1BD1">
      <w:pPr>
        <w:pStyle w:val="Heading4"/>
      </w:pPr>
      <w:r>
        <w:t>Exercise Question?</w:t>
      </w:r>
    </w:p>
    <w:p w14:paraId="0863C95B" w14:textId="220D3F40" w:rsidR="00A77051" w:rsidRDefault="009F1BD1" w:rsidP="009F1BD1">
      <w:r>
        <w:t>What happens when none of the files in your playlist are scheduled to play at this time</w:t>
      </w:r>
      <w:r w:rsidR="00EB345B">
        <w:t>?</w:t>
      </w:r>
      <w:r w:rsidR="00101132">
        <w:t xml:space="preserve"> </w:t>
      </w:r>
      <w:r>
        <w:t>To test, change the schedule on all your items to see what happens.</w:t>
      </w:r>
      <w:r w:rsidR="00A77051">
        <w:br w:type="page"/>
      </w:r>
    </w:p>
    <w:p w14:paraId="47293239" w14:textId="733E27C3" w:rsidR="00704A6E" w:rsidRDefault="00704A6E" w:rsidP="00704A6E">
      <w:pPr>
        <w:pStyle w:val="Heading3"/>
      </w:pPr>
      <w:bookmarkStart w:id="17" w:name="_Toc162983215"/>
      <w:r w:rsidRPr="0014692C">
        <w:t>Training Exercise</w:t>
      </w:r>
      <w:r>
        <w:t xml:space="preserve"> 2: Building a </w:t>
      </w:r>
      <w:r w:rsidR="00A77051">
        <w:t>S</w:t>
      </w:r>
      <w:r>
        <w:t>hared Branding Folder</w:t>
      </w:r>
      <w:r w:rsidR="009F1BD1">
        <w:t xml:space="preserve"> and a Default Backround Screen</w:t>
      </w:r>
      <w:bookmarkEnd w:id="17"/>
    </w:p>
    <w:p w14:paraId="1DE5F9F4" w14:textId="611F070B" w:rsidR="00704A6E" w:rsidRDefault="008055D4" w:rsidP="00704A6E">
      <w:r>
        <w:rPr>
          <w:noProof/>
        </w:rPr>
        <w:drawing>
          <wp:anchor distT="0" distB="0" distL="114300" distR="114300" simplePos="0" relativeHeight="251658302" behindDoc="0" locked="0" layoutInCell="1" allowOverlap="1" wp14:anchorId="7E5E0D01" wp14:editId="0B3D763F">
            <wp:simplePos x="0" y="0"/>
            <wp:positionH relativeFrom="margin">
              <wp:align>center</wp:align>
            </wp:positionH>
            <wp:positionV relativeFrom="paragraph">
              <wp:posOffset>125370</wp:posOffset>
            </wp:positionV>
            <wp:extent cx="4092702" cy="2318998"/>
            <wp:effectExtent l="0" t="0" r="3175" b="5715"/>
            <wp:wrapSquare wrapText="bothSides"/>
            <wp:docPr id="59" name="Picture 59" descr="A picture containing text, sky, outdoor, plane&#10;&#10;Description automatically generated">
              <a:extLst xmlns:a="http://schemas.openxmlformats.org/drawingml/2006/main">
                <a:ext uri="{FF2B5EF4-FFF2-40B4-BE49-F238E27FC236}">
                  <a16:creationId xmlns:a16="http://schemas.microsoft.com/office/drawing/2014/main" id="{24D3ED80-76D7-0693-B721-81666E83B3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1" descr="A picture containing text, sky, outdoor, plane&#10;&#10;Description automatically generated">
                      <a:extLst>
                        <a:ext uri="{FF2B5EF4-FFF2-40B4-BE49-F238E27FC236}">
                          <a16:creationId xmlns:a16="http://schemas.microsoft.com/office/drawing/2014/main" id="{24D3ED80-76D7-0693-B721-81666E83B38A}"/>
                        </a:ext>
                      </a:extLst>
                    </pic:cNvPr>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092702" cy="2318998"/>
                    </a:xfrm>
                    <a:prstGeom prst="rect">
                      <a:avLst/>
                    </a:prstGeom>
                    <a:noFill/>
                  </pic:spPr>
                </pic:pic>
              </a:graphicData>
            </a:graphic>
            <wp14:sizeRelH relativeFrom="page">
              <wp14:pctWidth>0</wp14:pctWidth>
            </wp14:sizeRelH>
            <wp14:sizeRelV relativeFrom="page">
              <wp14:pctHeight>0</wp14:pctHeight>
            </wp14:sizeRelV>
          </wp:anchor>
        </w:drawing>
      </w:r>
    </w:p>
    <w:p w14:paraId="412DDDCC" w14:textId="77777777" w:rsidR="008055D4" w:rsidRDefault="008055D4" w:rsidP="00704A6E"/>
    <w:p w14:paraId="578065E6" w14:textId="77777777" w:rsidR="008055D4" w:rsidRDefault="008055D4" w:rsidP="00704A6E"/>
    <w:p w14:paraId="5A4B3305" w14:textId="77777777" w:rsidR="008055D4" w:rsidRDefault="008055D4" w:rsidP="00704A6E"/>
    <w:p w14:paraId="69AFA803" w14:textId="77777777" w:rsidR="008055D4" w:rsidRDefault="008055D4" w:rsidP="00704A6E"/>
    <w:p w14:paraId="6E679048" w14:textId="77777777" w:rsidR="008055D4" w:rsidRDefault="008055D4" w:rsidP="00704A6E"/>
    <w:p w14:paraId="0AFFBF5A" w14:textId="77777777" w:rsidR="008055D4" w:rsidRDefault="008055D4" w:rsidP="00704A6E"/>
    <w:p w14:paraId="49A97A9D" w14:textId="77777777" w:rsidR="008055D4" w:rsidRDefault="008055D4" w:rsidP="00704A6E"/>
    <w:p w14:paraId="5A465BD8" w14:textId="77777777" w:rsidR="008055D4" w:rsidRDefault="008055D4" w:rsidP="00704A6E"/>
    <w:p w14:paraId="6C4A64F1" w14:textId="77777777" w:rsidR="008055D4" w:rsidRDefault="008055D4" w:rsidP="00704A6E"/>
    <w:p w14:paraId="1AB2C123" w14:textId="5C9B2073" w:rsidR="00704A6E" w:rsidRDefault="00704A6E" w:rsidP="00704A6E">
      <w:r>
        <w:t xml:space="preserve">For this </w:t>
      </w:r>
      <w:r w:rsidR="005A08D9">
        <w:t>e</w:t>
      </w:r>
      <w:r>
        <w:t xml:space="preserve">xercise, we </w:t>
      </w:r>
      <w:r w:rsidR="005A08D9">
        <w:t>will</w:t>
      </w:r>
      <w:r>
        <w:t xml:space="preserve"> create a </w:t>
      </w:r>
      <w:r w:rsidR="005A08D9">
        <w:t xml:space="preserve">shared </w:t>
      </w:r>
      <w:r w:rsidR="00D04736">
        <w:t>Corporate</w:t>
      </w:r>
      <w:r>
        <w:t xml:space="preserve"> Branding</w:t>
      </w:r>
      <w:r w:rsidR="005A08D9">
        <w:t xml:space="preserve"> folder, so </w:t>
      </w:r>
      <w:r>
        <w:t xml:space="preserve">all users </w:t>
      </w:r>
      <w:r w:rsidR="005A08D9">
        <w:t>can access the assets</w:t>
      </w:r>
      <w:r>
        <w:t xml:space="preserve"> across </w:t>
      </w:r>
      <w:r w:rsidR="009F1BD1">
        <w:t xml:space="preserve">all </w:t>
      </w:r>
      <w:r>
        <w:t>Apps</w:t>
      </w:r>
      <w:r w:rsidR="009F1BD1">
        <w:t xml:space="preserve"> for improved brand management, consistency and version control</w:t>
      </w:r>
      <w:r>
        <w:t>.</w:t>
      </w:r>
      <w:r w:rsidR="005A08D9">
        <w:t xml:space="preserve"> We will build a </w:t>
      </w:r>
      <w:r w:rsidR="005F153F">
        <w:t>build a branding folder, share it with al</w:t>
      </w:r>
      <w:r w:rsidR="00B97A50">
        <w:t xml:space="preserve">l users and </w:t>
      </w:r>
      <w:r w:rsidR="009F1BD1">
        <w:t xml:space="preserve">use the files to </w:t>
      </w:r>
      <w:r w:rsidR="00B97A50">
        <w:t>create a default background layout to show when no other content has been scheduled</w:t>
      </w:r>
      <w:r w:rsidR="009F1BD1">
        <w:t xml:space="preserve"> and not have a black screen</w:t>
      </w:r>
      <w:r w:rsidR="00B97A50">
        <w:t xml:space="preserve">. </w:t>
      </w:r>
    </w:p>
    <w:p w14:paraId="2062B546" w14:textId="77777777" w:rsidR="00704A6E" w:rsidRDefault="00704A6E" w:rsidP="00704A6E"/>
    <w:p w14:paraId="1A0D4493" w14:textId="77777777" w:rsidR="00F4640B" w:rsidRDefault="00F4640B" w:rsidP="00F4640B">
      <w:pPr>
        <w:pStyle w:val="Heading4"/>
      </w:pPr>
      <w:r>
        <w:t>Business Requirements:</w:t>
      </w:r>
    </w:p>
    <w:tbl>
      <w:tblPr>
        <w:tblW w:w="9895" w:type="dxa"/>
        <w:tblLook w:val="04A0" w:firstRow="1" w:lastRow="0" w:firstColumn="1" w:lastColumn="0" w:noHBand="0" w:noVBand="1"/>
      </w:tblPr>
      <w:tblGrid>
        <w:gridCol w:w="805"/>
        <w:gridCol w:w="9090"/>
      </w:tblGrid>
      <w:tr w:rsidR="009F1BD1" w:rsidRPr="00431AEF" w14:paraId="17BDA535" w14:textId="77777777" w:rsidTr="008A031B">
        <w:trPr>
          <w:trHeight w:val="20"/>
        </w:trPr>
        <w:tc>
          <w:tcPr>
            <w:tcW w:w="9895" w:type="dxa"/>
            <w:gridSpan w:val="2"/>
            <w:shd w:val="clear" w:color="auto" w:fill="auto"/>
            <w:noWrap/>
          </w:tcPr>
          <w:p w14:paraId="394E9BD9" w14:textId="1EE9A2F9" w:rsidR="009F1BD1" w:rsidRPr="009F1BD1" w:rsidRDefault="008A031B" w:rsidP="009F1BD1">
            <w:pPr>
              <w:spacing w:line="240" w:lineRule="auto"/>
              <w:jc w:val="both"/>
              <w:rPr>
                <w:rFonts w:eastAsia="Times New Roman"/>
                <w:color w:val="000000"/>
                <w:szCs w:val="28"/>
              </w:rPr>
            </w:pPr>
            <w:r>
              <w:rPr>
                <w:rFonts w:eastAsia="Times New Roman"/>
                <w:color w:val="000000"/>
                <w:szCs w:val="28"/>
              </w:rPr>
              <w:t xml:space="preserve">Corporate </w:t>
            </w:r>
            <w:r w:rsidR="009F1BD1" w:rsidRPr="009F1BD1">
              <w:rPr>
                <w:rFonts w:eastAsia="Times New Roman"/>
                <w:color w:val="000000"/>
                <w:szCs w:val="28"/>
              </w:rPr>
              <w:t>Brand Folder:</w:t>
            </w:r>
          </w:p>
        </w:tc>
      </w:tr>
      <w:tr w:rsidR="009F1BD1" w:rsidRPr="00431AEF" w14:paraId="66F50474" w14:textId="77777777" w:rsidTr="008A031B">
        <w:trPr>
          <w:trHeight w:val="20"/>
        </w:trPr>
        <w:tc>
          <w:tcPr>
            <w:tcW w:w="805" w:type="dxa"/>
            <w:shd w:val="clear" w:color="auto" w:fill="auto"/>
            <w:noWrap/>
          </w:tcPr>
          <w:p w14:paraId="0BA9604E" w14:textId="085AFE88" w:rsidR="009F1BD1" w:rsidRPr="009F1BD1" w:rsidRDefault="009F1BD1" w:rsidP="00F704E9">
            <w:pPr>
              <w:spacing w:line="240" w:lineRule="auto"/>
              <w:rPr>
                <w:rFonts w:eastAsia="Times New Roman"/>
                <w:color w:val="000000"/>
                <w:szCs w:val="28"/>
              </w:rPr>
            </w:pPr>
            <w:r w:rsidRPr="009F1BD1">
              <w:rPr>
                <w:rFonts w:eastAsia="Times New Roman"/>
                <w:color w:val="000000"/>
                <w:szCs w:val="28"/>
              </w:rPr>
              <w:t>1.1</w:t>
            </w:r>
          </w:p>
        </w:tc>
        <w:tc>
          <w:tcPr>
            <w:tcW w:w="9090" w:type="dxa"/>
            <w:shd w:val="clear" w:color="auto" w:fill="auto"/>
          </w:tcPr>
          <w:p w14:paraId="7BE04CF3" w14:textId="1E299FB6" w:rsidR="009F1BD1" w:rsidRPr="009F1BD1" w:rsidRDefault="009F1BD1" w:rsidP="00F704E9">
            <w:pPr>
              <w:spacing w:line="240" w:lineRule="auto"/>
              <w:rPr>
                <w:rFonts w:eastAsia="Times New Roman"/>
                <w:color w:val="000000"/>
                <w:szCs w:val="28"/>
              </w:rPr>
            </w:pPr>
            <w:r w:rsidRPr="009F1BD1">
              <w:rPr>
                <w:rFonts w:eastAsia="Times New Roman"/>
                <w:color w:val="000000"/>
                <w:szCs w:val="28"/>
              </w:rPr>
              <w:t>Create a Shared Brand Folder where Marketing team can manage standard assets</w:t>
            </w:r>
          </w:p>
        </w:tc>
      </w:tr>
      <w:tr w:rsidR="009F1BD1" w:rsidRPr="00431AEF" w14:paraId="7C95372E" w14:textId="77777777" w:rsidTr="008A031B">
        <w:trPr>
          <w:trHeight w:val="20"/>
        </w:trPr>
        <w:tc>
          <w:tcPr>
            <w:tcW w:w="805" w:type="dxa"/>
            <w:shd w:val="clear" w:color="auto" w:fill="auto"/>
            <w:noWrap/>
          </w:tcPr>
          <w:p w14:paraId="476CBF7C" w14:textId="4B0F5792" w:rsidR="009F1BD1" w:rsidRPr="009F1BD1" w:rsidRDefault="009F1BD1" w:rsidP="00F704E9">
            <w:pPr>
              <w:spacing w:line="240" w:lineRule="auto"/>
              <w:rPr>
                <w:rFonts w:eastAsia="Times New Roman"/>
                <w:color w:val="000000"/>
                <w:szCs w:val="28"/>
              </w:rPr>
            </w:pPr>
            <w:r w:rsidRPr="009F1BD1">
              <w:rPr>
                <w:rFonts w:eastAsia="Times New Roman"/>
                <w:color w:val="000000"/>
                <w:szCs w:val="28"/>
              </w:rPr>
              <w:t>1.2</w:t>
            </w:r>
          </w:p>
        </w:tc>
        <w:tc>
          <w:tcPr>
            <w:tcW w:w="9090" w:type="dxa"/>
            <w:shd w:val="clear" w:color="auto" w:fill="auto"/>
          </w:tcPr>
          <w:p w14:paraId="61263FDA" w14:textId="77777777" w:rsidR="009F1BD1" w:rsidRPr="009F1BD1" w:rsidRDefault="009F1BD1" w:rsidP="00F704E9">
            <w:pPr>
              <w:spacing w:line="240" w:lineRule="auto"/>
              <w:rPr>
                <w:rFonts w:eastAsia="Times New Roman"/>
                <w:color w:val="000000"/>
                <w:szCs w:val="28"/>
              </w:rPr>
            </w:pPr>
            <w:r w:rsidRPr="009F1BD1">
              <w:rPr>
                <w:rFonts w:eastAsia="Times New Roman"/>
                <w:color w:val="000000"/>
                <w:szCs w:val="28"/>
              </w:rPr>
              <w:t>Manage User levels for teams that can use, verses modify and manage assets.</w:t>
            </w:r>
          </w:p>
          <w:p w14:paraId="26FD7F7E" w14:textId="05D3BC49" w:rsidR="009F1BD1" w:rsidRPr="009F1BD1" w:rsidRDefault="009F1BD1" w:rsidP="009E36F4">
            <w:pPr>
              <w:pStyle w:val="ListParagraph"/>
              <w:numPr>
                <w:ilvl w:val="0"/>
                <w:numId w:val="18"/>
              </w:numPr>
              <w:spacing w:line="240" w:lineRule="auto"/>
              <w:rPr>
                <w:rFonts w:eastAsia="Times New Roman"/>
                <w:color w:val="000000"/>
                <w:szCs w:val="28"/>
              </w:rPr>
            </w:pPr>
            <w:r w:rsidRPr="009F1BD1">
              <w:rPr>
                <w:rFonts w:eastAsia="Times New Roman"/>
                <w:color w:val="000000"/>
                <w:szCs w:val="28"/>
              </w:rPr>
              <w:t>Content Contributors and Designers will be able to use but not modify assets.</w:t>
            </w:r>
          </w:p>
          <w:p w14:paraId="31FAC646" w14:textId="42C89ECC" w:rsidR="009F1BD1" w:rsidRPr="009F1BD1" w:rsidRDefault="009F1BD1" w:rsidP="009E36F4">
            <w:pPr>
              <w:pStyle w:val="ListParagraph"/>
              <w:numPr>
                <w:ilvl w:val="0"/>
                <w:numId w:val="18"/>
              </w:numPr>
              <w:spacing w:line="240" w:lineRule="auto"/>
              <w:rPr>
                <w:rFonts w:eastAsia="Times New Roman"/>
                <w:color w:val="000000"/>
                <w:szCs w:val="28"/>
              </w:rPr>
            </w:pPr>
            <w:r w:rsidRPr="009F1BD1">
              <w:rPr>
                <w:rFonts w:eastAsia="Times New Roman"/>
                <w:color w:val="000000"/>
                <w:szCs w:val="28"/>
              </w:rPr>
              <w:t>Directors and Administrators will have modification and management rights to assets</w:t>
            </w:r>
            <w:r w:rsidR="00101132">
              <w:rPr>
                <w:rFonts w:eastAsia="Times New Roman"/>
                <w:color w:val="000000"/>
                <w:szCs w:val="28"/>
              </w:rPr>
              <w:t xml:space="preserve">. </w:t>
            </w:r>
            <w:r w:rsidRPr="009F1BD1">
              <w:rPr>
                <w:rFonts w:eastAsia="Times New Roman"/>
                <w:color w:val="000000"/>
                <w:szCs w:val="28"/>
              </w:rPr>
              <w:t>Marketing Team will be in the Director group.</w:t>
            </w:r>
          </w:p>
        </w:tc>
      </w:tr>
      <w:tr w:rsidR="009F1BD1" w:rsidRPr="00431AEF" w14:paraId="2D337493" w14:textId="77777777" w:rsidTr="008A031B">
        <w:trPr>
          <w:trHeight w:val="20"/>
        </w:trPr>
        <w:tc>
          <w:tcPr>
            <w:tcW w:w="9895" w:type="dxa"/>
            <w:gridSpan w:val="2"/>
            <w:shd w:val="clear" w:color="auto" w:fill="auto"/>
            <w:noWrap/>
          </w:tcPr>
          <w:p w14:paraId="63DCEB15" w14:textId="7B8CAF87" w:rsidR="009F1BD1" w:rsidRPr="009F1BD1" w:rsidRDefault="009F1BD1" w:rsidP="00F704E9">
            <w:pPr>
              <w:spacing w:line="240" w:lineRule="auto"/>
              <w:rPr>
                <w:rFonts w:eastAsia="Times New Roman"/>
                <w:color w:val="000000"/>
                <w:szCs w:val="28"/>
              </w:rPr>
            </w:pPr>
            <w:r w:rsidRPr="009F1BD1">
              <w:rPr>
                <w:rFonts w:eastAsia="Times New Roman"/>
                <w:color w:val="000000"/>
                <w:szCs w:val="28"/>
              </w:rPr>
              <w:t>Building a Default Background Image:</w:t>
            </w:r>
          </w:p>
        </w:tc>
      </w:tr>
      <w:tr w:rsidR="00F704E9" w:rsidRPr="00431AEF" w14:paraId="5A4D1FA7" w14:textId="77777777" w:rsidTr="008A031B">
        <w:trPr>
          <w:trHeight w:val="20"/>
        </w:trPr>
        <w:tc>
          <w:tcPr>
            <w:tcW w:w="805" w:type="dxa"/>
            <w:shd w:val="clear" w:color="auto" w:fill="auto"/>
            <w:noWrap/>
            <w:hideMark/>
          </w:tcPr>
          <w:p w14:paraId="406F247F" w14:textId="53F4FFAC" w:rsidR="00F704E9" w:rsidRPr="009F1BD1" w:rsidRDefault="00F704E9" w:rsidP="008A031B">
            <w:pPr>
              <w:spacing w:line="240" w:lineRule="auto"/>
              <w:rPr>
                <w:rFonts w:eastAsia="Times New Roman"/>
                <w:color w:val="000000"/>
                <w:szCs w:val="28"/>
              </w:rPr>
            </w:pPr>
            <w:r w:rsidRPr="009F1BD1">
              <w:rPr>
                <w:rFonts w:eastAsia="Times New Roman"/>
                <w:color w:val="000000"/>
                <w:szCs w:val="28"/>
              </w:rPr>
              <w:t>1.</w:t>
            </w:r>
            <w:r w:rsidR="009F1BD1" w:rsidRPr="009F1BD1">
              <w:rPr>
                <w:rFonts w:eastAsia="Times New Roman"/>
                <w:color w:val="000000"/>
                <w:szCs w:val="28"/>
              </w:rPr>
              <w:t>1</w:t>
            </w:r>
          </w:p>
        </w:tc>
        <w:tc>
          <w:tcPr>
            <w:tcW w:w="9090" w:type="dxa"/>
            <w:shd w:val="clear" w:color="auto" w:fill="auto"/>
            <w:hideMark/>
          </w:tcPr>
          <w:p w14:paraId="2EC86EBD" w14:textId="269E61F0" w:rsidR="00F704E9" w:rsidRPr="009F1BD1" w:rsidRDefault="009F1BD1" w:rsidP="008A031B">
            <w:pPr>
              <w:spacing w:line="240" w:lineRule="auto"/>
              <w:rPr>
                <w:rFonts w:eastAsia="Times New Roman"/>
                <w:color w:val="000000"/>
                <w:szCs w:val="28"/>
              </w:rPr>
            </w:pPr>
            <w:r w:rsidRPr="009F1BD1">
              <w:rPr>
                <w:rFonts w:eastAsia="Times New Roman"/>
                <w:color w:val="000000"/>
                <w:szCs w:val="28"/>
              </w:rPr>
              <w:t>Modify the Advertising and Welcome Screen App to have a default background for when content is not scheduled</w:t>
            </w:r>
          </w:p>
        </w:tc>
      </w:tr>
      <w:tr w:rsidR="00F704E9" w:rsidRPr="00431AEF" w14:paraId="7D5C01F9" w14:textId="77777777" w:rsidTr="008A031B">
        <w:trPr>
          <w:trHeight w:val="20"/>
        </w:trPr>
        <w:tc>
          <w:tcPr>
            <w:tcW w:w="805" w:type="dxa"/>
            <w:shd w:val="clear" w:color="auto" w:fill="auto"/>
            <w:hideMark/>
          </w:tcPr>
          <w:p w14:paraId="55D7B73F" w14:textId="279F9722" w:rsidR="00F704E9" w:rsidRPr="009F1BD1" w:rsidRDefault="00F704E9" w:rsidP="008A031B">
            <w:pPr>
              <w:spacing w:line="240" w:lineRule="auto"/>
              <w:rPr>
                <w:rFonts w:eastAsia="Times New Roman"/>
                <w:color w:val="000000"/>
                <w:szCs w:val="28"/>
              </w:rPr>
            </w:pPr>
            <w:r w:rsidRPr="009F1BD1">
              <w:rPr>
                <w:rFonts w:eastAsia="Times New Roman"/>
                <w:color w:val="000000"/>
                <w:szCs w:val="28"/>
              </w:rPr>
              <w:t>1.</w:t>
            </w:r>
            <w:r w:rsidR="009F1BD1" w:rsidRPr="009F1BD1">
              <w:rPr>
                <w:rFonts w:eastAsia="Times New Roman"/>
                <w:color w:val="000000"/>
                <w:szCs w:val="28"/>
              </w:rPr>
              <w:t>2</w:t>
            </w:r>
          </w:p>
        </w:tc>
        <w:tc>
          <w:tcPr>
            <w:tcW w:w="9090" w:type="dxa"/>
            <w:shd w:val="clear" w:color="auto" w:fill="auto"/>
            <w:hideMark/>
          </w:tcPr>
          <w:p w14:paraId="731EBD95" w14:textId="77777777" w:rsidR="00F704E9" w:rsidRPr="009F1BD1" w:rsidRDefault="00F704E9" w:rsidP="008A031B">
            <w:pPr>
              <w:spacing w:line="240" w:lineRule="auto"/>
              <w:rPr>
                <w:rFonts w:eastAsia="Times New Roman"/>
                <w:color w:val="000000"/>
                <w:szCs w:val="28"/>
              </w:rPr>
            </w:pPr>
            <w:r w:rsidRPr="009F1BD1">
              <w:rPr>
                <w:rFonts w:eastAsia="Times New Roman"/>
                <w:color w:val="000000"/>
                <w:szCs w:val="28"/>
              </w:rPr>
              <w:t>All content added to App will adhere to corporate brand standards</w:t>
            </w:r>
          </w:p>
        </w:tc>
      </w:tr>
      <w:tr w:rsidR="00F704E9" w:rsidRPr="00431AEF" w14:paraId="55023710" w14:textId="77777777" w:rsidTr="008A031B">
        <w:trPr>
          <w:trHeight w:val="20"/>
        </w:trPr>
        <w:tc>
          <w:tcPr>
            <w:tcW w:w="805" w:type="dxa"/>
            <w:shd w:val="clear" w:color="auto" w:fill="auto"/>
            <w:noWrap/>
            <w:hideMark/>
          </w:tcPr>
          <w:p w14:paraId="4DC4AF9B" w14:textId="77777777" w:rsidR="00F704E9" w:rsidRPr="009F1BD1" w:rsidRDefault="00F704E9" w:rsidP="008A031B">
            <w:pPr>
              <w:spacing w:line="240" w:lineRule="auto"/>
              <w:rPr>
                <w:rFonts w:eastAsia="Times New Roman"/>
                <w:color w:val="000000"/>
                <w:szCs w:val="28"/>
              </w:rPr>
            </w:pPr>
            <w:r w:rsidRPr="009F1BD1">
              <w:rPr>
                <w:rFonts w:eastAsia="Times New Roman"/>
                <w:color w:val="000000"/>
                <w:szCs w:val="28"/>
              </w:rPr>
              <w:t>2.1</w:t>
            </w:r>
          </w:p>
        </w:tc>
        <w:tc>
          <w:tcPr>
            <w:tcW w:w="9090" w:type="dxa"/>
            <w:shd w:val="clear" w:color="auto" w:fill="auto"/>
            <w:hideMark/>
          </w:tcPr>
          <w:p w14:paraId="2AB74C98" w14:textId="4304F64D" w:rsidR="00F704E9" w:rsidRPr="009F1BD1" w:rsidRDefault="00F704E9" w:rsidP="008A031B">
            <w:pPr>
              <w:spacing w:line="240" w:lineRule="auto"/>
              <w:rPr>
                <w:rFonts w:eastAsia="Times New Roman"/>
                <w:color w:val="000000"/>
                <w:szCs w:val="28"/>
              </w:rPr>
            </w:pPr>
            <w:r w:rsidRPr="009F1BD1">
              <w:rPr>
                <w:rFonts w:eastAsia="Times New Roman"/>
                <w:color w:val="000000"/>
                <w:szCs w:val="28"/>
              </w:rPr>
              <w:t xml:space="preserve">Content layout should use background images provided in the </w:t>
            </w:r>
            <w:r w:rsidR="009F1BD1" w:rsidRPr="009F1BD1">
              <w:rPr>
                <w:rFonts w:eastAsia="Times New Roman"/>
                <w:color w:val="000000"/>
                <w:szCs w:val="28"/>
              </w:rPr>
              <w:t>approved brand folder.</w:t>
            </w:r>
          </w:p>
        </w:tc>
      </w:tr>
      <w:tr w:rsidR="00F704E9" w:rsidRPr="00431AEF" w14:paraId="6CD5E36C" w14:textId="77777777" w:rsidTr="008A031B">
        <w:trPr>
          <w:trHeight w:val="20"/>
        </w:trPr>
        <w:tc>
          <w:tcPr>
            <w:tcW w:w="805" w:type="dxa"/>
            <w:shd w:val="clear" w:color="auto" w:fill="auto"/>
            <w:noWrap/>
            <w:hideMark/>
          </w:tcPr>
          <w:p w14:paraId="51074477" w14:textId="77777777" w:rsidR="00F704E9" w:rsidRPr="009F1BD1" w:rsidRDefault="00F704E9" w:rsidP="008A031B">
            <w:pPr>
              <w:spacing w:line="240" w:lineRule="auto"/>
              <w:rPr>
                <w:rFonts w:eastAsia="Times New Roman"/>
                <w:color w:val="000000"/>
                <w:szCs w:val="28"/>
              </w:rPr>
            </w:pPr>
            <w:r w:rsidRPr="009F1BD1">
              <w:rPr>
                <w:rFonts w:eastAsia="Times New Roman"/>
                <w:color w:val="000000"/>
                <w:szCs w:val="28"/>
              </w:rPr>
              <w:t>2.2</w:t>
            </w:r>
          </w:p>
        </w:tc>
        <w:tc>
          <w:tcPr>
            <w:tcW w:w="9090" w:type="dxa"/>
            <w:shd w:val="clear" w:color="auto" w:fill="auto"/>
            <w:noWrap/>
            <w:hideMark/>
          </w:tcPr>
          <w:p w14:paraId="3E7014AC" w14:textId="77777777" w:rsidR="00F704E9" w:rsidRPr="009F1BD1" w:rsidRDefault="00F704E9" w:rsidP="008A031B">
            <w:pPr>
              <w:spacing w:line="240" w:lineRule="auto"/>
              <w:rPr>
                <w:rFonts w:eastAsia="Times New Roman"/>
                <w:color w:val="000000"/>
                <w:szCs w:val="28"/>
              </w:rPr>
            </w:pPr>
            <w:r w:rsidRPr="009F1BD1">
              <w:rPr>
                <w:rFonts w:eastAsia="Times New Roman"/>
                <w:color w:val="000000"/>
                <w:szCs w:val="28"/>
              </w:rPr>
              <w:t>Background image should fill entire content layout</w:t>
            </w:r>
          </w:p>
        </w:tc>
      </w:tr>
      <w:tr w:rsidR="00F704E9" w:rsidRPr="00431AEF" w14:paraId="12B3D6D1" w14:textId="77777777" w:rsidTr="008A031B">
        <w:trPr>
          <w:trHeight w:val="20"/>
        </w:trPr>
        <w:tc>
          <w:tcPr>
            <w:tcW w:w="805" w:type="dxa"/>
            <w:shd w:val="clear" w:color="auto" w:fill="auto"/>
            <w:noWrap/>
            <w:hideMark/>
          </w:tcPr>
          <w:p w14:paraId="64829760" w14:textId="77777777" w:rsidR="00F704E9" w:rsidRPr="009F1BD1" w:rsidRDefault="00F704E9" w:rsidP="008A031B">
            <w:pPr>
              <w:spacing w:line="240" w:lineRule="auto"/>
              <w:rPr>
                <w:rFonts w:eastAsia="Times New Roman"/>
                <w:color w:val="000000"/>
                <w:szCs w:val="28"/>
              </w:rPr>
            </w:pPr>
            <w:r w:rsidRPr="009F1BD1">
              <w:rPr>
                <w:rFonts w:eastAsia="Times New Roman"/>
                <w:color w:val="000000"/>
                <w:szCs w:val="28"/>
              </w:rPr>
              <w:t>3.1</w:t>
            </w:r>
          </w:p>
        </w:tc>
        <w:tc>
          <w:tcPr>
            <w:tcW w:w="9090" w:type="dxa"/>
            <w:shd w:val="clear" w:color="auto" w:fill="auto"/>
            <w:noWrap/>
            <w:hideMark/>
          </w:tcPr>
          <w:p w14:paraId="7D968687" w14:textId="77777777" w:rsidR="00F704E9" w:rsidRPr="009F1BD1" w:rsidRDefault="00F704E9" w:rsidP="008A031B">
            <w:pPr>
              <w:spacing w:line="240" w:lineRule="auto"/>
              <w:rPr>
                <w:rFonts w:eastAsia="Times New Roman"/>
                <w:color w:val="000000"/>
                <w:szCs w:val="28"/>
              </w:rPr>
            </w:pPr>
            <w:r w:rsidRPr="009F1BD1">
              <w:rPr>
                <w:rFonts w:eastAsia="Times New Roman"/>
                <w:color w:val="000000"/>
                <w:szCs w:val="28"/>
              </w:rPr>
              <w:t>Content layout should have a header</w:t>
            </w:r>
          </w:p>
        </w:tc>
      </w:tr>
      <w:tr w:rsidR="00F704E9" w:rsidRPr="00431AEF" w14:paraId="1813AECA" w14:textId="77777777" w:rsidTr="008A031B">
        <w:trPr>
          <w:trHeight w:val="20"/>
        </w:trPr>
        <w:tc>
          <w:tcPr>
            <w:tcW w:w="805" w:type="dxa"/>
            <w:shd w:val="clear" w:color="auto" w:fill="auto"/>
            <w:noWrap/>
            <w:hideMark/>
          </w:tcPr>
          <w:p w14:paraId="1844D2FD" w14:textId="77777777" w:rsidR="00F704E9" w:rsidRPr="009F1BD1" w:rsidRDefault="00F704E9" w:rsidP="008A031B">
            <w:pPr>
              <w:spacing w:line="240" w:lineRule="auto"/>
              <w:rPr>
                <w:rFonts w:eastAsia="Times New Roman"/>
                <w:color w:val="000000"/>
                <w:szCs w:val="28"/>
              </w:rPr>
            </w:pPr>
            <w:r w:rsidRPr="009F1BD1">
              <w:rPr>
                <w:rFonts w:eastAsia="Times New Roman"/>
                <w:color w:val="000000"/>
                <w:szCs w:val="28"/>
              </w:rPr>
              <w:t>3.2</w:t>
            </w:r>
          </w:p>
        </w:tc>
        <w:tc>
          <w:tcPr>
            <w:tcW w:w="9090" w:type="dxa"/>
            <w:shd w:val="clear" w:color="auto" w:fill="auto"/>
            <w:hideMark/>
          </w:tcPr>
          <w:p w14:paraId="0E240D02" w14:textId="6681D727" w:rsidR="00F704E9" w:rsidRPr="009F1BD1" w:rsidRDefault="00F704E9" w:rsidP="008A031B">
            <w:pPr>
              <w:spacing w:line="240" w:lineRule="auto"/>
              <w:rPr>
                <w:rFonts w:eastAsia="Times New Roman"/>
                <w:color w:val="000000"/>
                <w:szCs w:val="28"/>
              </w:rPr>
            </w:pPr>
            <w:r w:rsidRPr="009F1BD1">
              <w:rPr>
                <w:rFonts w:eastAsia="Times New Roman"/>
                <w:color w:val="000000"/>
                <w:szCs w:val="28"/>
              </w:rPr>
              <w:t>Header should be sized as follows:</w:t>
            </w:r>
            <w:r w:rsidRPr="009F1BD1">
              <w:rPr>
                <w:rFonts w:eastAsia="Times New Roman"/>
                <w:color w:val="000000"/>
                <w:szCs w:val="28"/>
              </w:rPr>
              <w:br/>
              <w:t xml:space="preserve">Width: </w:t>
            </w:r>
            <w:r w:rsidR="00F052C0">
              <w:rPr>
                <w:rFonts w:eastAsia="Times New Roman"/>
                <w:color w:val="000000"/>
                <w:szCs w:val="28"/>
              </w:rPr>
              <w:t>192</w:t>
            </w:r>
            <w:r w:rsidRPr="009F1BD1">
              <w:rPr>
                <w:rFonts w:eastAsia="Times New Roman"/>
                <w:color w:val="000000"/>
                <w:szCs w:val="28"/>
              </w:rPr>
              <w:t>0px</w:t>
            </w:r>
            <w:r w:rsidRPr="009F1BD1">
              <w:rPr>
                <w:rFonts w:eastAsia="Times New Roman"/>
                <w:color w:val="000000"/>
                <w:szCs w:val="28"/>
              </w:rPr>
              <w:br/>
              <w:t xml:space="preserve">Height: </w:t>
            </w:r>
            <w:r w:rsidR="00F052C0">
              <w:rPr>
                <w:rFonts w:eastAsia="Times New Roman"/>
                <w:color w:val="000000"/>
                <w:szCs w:val="28"/>
              </w:rPr>
              <w:t>135</w:t>
            </w:r>
            <w:r w:rsidRPr="009F1BD1">
              <w:rPr>
                <w:rFonts w:eastAsia="Times New Roman"/>
                <w:color w:val="000000"/>
                <w:szCs w:val="28"/>
              </w:rPr>
              <w:t>px</w:t>
            </w:r>
          </w:p>
        </w:tc>
      </w:tr>
      <w:tr w:rsidR="00F704E9" w:rsidRPr="00431AEF" w14:paraId="3F1D7DDC" w14:textId="77777777" w:rsidTr="008A031B">
        <w:trPr>
          <w:trHeight w:val="20"/>
        </w:trPr>
        <w:tc>
          <w:tcPr>
            <w:tcW w:w="805" w:type="dxa"/>
            <w:shd w:val="clear" w:color="auto" w:fill="auto"/>
            <w:noWrap/>
            <w:hideMark/>
          </w:tcPr>
          <w:p w14:paraId="4625438A" w14:textId="77777777" w:rsidR="00F704E9" w:rsidRPr="009F1BD1" w:rsidRDefault="00F704E9" w:rsidP="008A031B">
            <w:pPr>
              <w:spacing w:line="240" w:lineRule="auto"/>
              <w:rPr>
                <w:rFonts w:eastAsia="Times New Roman"/>
                <w:color w:val="000000"/>
                <w:szCs w:val="28"/>
              </w:rPr>
            </w:pPr>
            <w:r w:rsidRPr="009F1BD1">
              <w:rPr>
                <w:rFonts w:eastAsia="Times New Roman"/>
                <w:color w:val="000000"/>
                <w:szCs w:val="28"/>
              </w:rPr>
              <w:t>3.3</w:t>
            </w:r>
          </w:p>
        </w:tc>
        <w:tc>
          <w:tcPr>
            <w:tcW w:w="9090" w:type="dxa"/>
            <w:shd w:val="clear" w:color="auto" w:fill="auto"/>
            <w:hideMark/>
          </w:tcPr>
          <w:p w14:paraId="02ACED6F" w14:textId="77777777" w:rsidR="00F704E9" w:rsidRPr="009F1BD1" w:rsidRDefault="00F704E9" w:rsidP="008A031B">
            <w:pPr>
              <w:spacing w:line="240" w:lineRule="auto"/>
              <w:rPr>
                <w:rFonts w:eastAsia="Times New Roman"/>
                <w:color w:val="000000"/>
                <w:szCs w:val="28"/>
              </w:rPr>
            </w:pPr>
            <w:r w:rsidRPr="009F1BD1">
              <w:rPr>
                <w:rFonts w:eastAsia="Times New Roman"/>
                <w:color w:val="000000"/>
                <w:szCs w:val="28"/>
              </w:rPr>
              <w:t>Header should be left aligned at the top of the layout.</w:t>
            </w:r>
          </w:p>
        </w:tc>
      </w:tr>
      <w:tr w:rsidR="00F704E9" w:rsidRPr="00431AEF" w14:paraId="69CA54A9" w14:textId="77777777" w:rsidTr="008A031B">
        <w:trPr>
          <w:trHeight w:val="20"/>
        </w:trPr>
        <w:tc>
          <w:tcPr>
            <w:tcW w:w="805" w:type="dxa"/>
            <w:shd w:val="clear" w:color="auto" w:fill="auto"/>
            <w:noWrap/>
            <w:hideMark/>
          </w:tcPr>
          <w:p w14:paraId="69724626" w14:textId="77777777" w:rsidR="00F704E9" w:rsidRPr="009F1BD1" w:rsidRDefault="00F704E9" w:rsidP="008A031B">
            <w:pPr>
              <w:spacing w:line="240" w:lineRule="auto"/>
              <w:rPr>
                <w:rFonts w:eastAsia="Times New Roman"/>
                <w:color w:val="000000"/>
                <w:szCs w:val="28"/>
              </w:rPr>
            </w:pPr>
            <w:r w:rsidRPr="009F1BD1">
              <w:rPr>
                <w:rFonts w:eastAsia="Times New Roman"/>
                <w:color w:val="000000"/>
                <w:szCs w:val="28"/>
              </w:rPr>
              <w:t>3.4</w:t>
            </w:r>
          </w:p>
        </w:tc>
        <w:tc>
          <w:tcPr>
            <w:tcW w:w="9090" w:type="dxa"/>
            <w:shd w:val="clear" w:color="auto" w:fill="auto"/>
            <w:hideMark/>
          </w:tcPr>
          <w:p w14:paraId="19A4FEA9" w14:textId="5DDCF1CA" w:rsidR="00F704E9" w:rsidRPr="009F1BD1" w:rsidRDefault="00F704E9" w:rsidP="008A031B">
            <w:pPr>
              <w:spacing w:line="240" w:lineRule="auto"/>
              <w:rPr>
                <w:rFonts w:eastAsia="Times New Roman"/>
                <w:color w:val="000000"/>
                <w:szCs w:val="28"/>
              </w:rPr>
            </w:pPr>
            <w:r w:rsidRPr="009F1BD1">
              <w:rPr>
                <w:rFonts w:eastAsia="Times New Roman"/>
                <w:color w:val="000000"/>
                <w:szCs w:val="28"/>
              </w:rPr>
              <w:t xml:space="preserve">Header color should use the following Hex Code: </w:t>
            </w:r>
            <w:r w:rsidR="00B47C1E">
              <w:rPr>
                <w:rFonts w:eastAsia="Times New Roman"/>
                <w:color w:val="000000"/>
                <w:szCs w:val="28"/>
              </w:rPr>
              <w:t>#</w:t>
            </w:r>
            <w:r w:rsidRPr="009F1BD1">
              <w:rPr>
                <w:rFonts w:eastAsia="Times New Roman"/>
                <w:color w:val="000000"/>
                <w:szCs w:val="28"/>
              </w:rPr>
              <w:t>140075</w:t>
            </w:r>
          </w:p>
        </w:tc>
      </w:tr>
      <w:tr w:rsidR="00F704E9" w:rsidRPr="00431AEF" w14:paraId="08224823" w14:textId="77777777" w:rsidTr="008A031B">
        <w:trPr>
          <w:trHeight w:val="20"/>
        </w:trPr>
        <w:tc>
          <w:tcPr>
            <w:tcW w:w="805" w:type="dxa"/>
            <w:shd w:val="clear" w:color="auto" w:fill="auto"/>
            <w:noWrap/>
            <w:hideMark/>
          </w:tcPr>
          <w:p w14:paraId="121ECB3D" w14:textId="77777777" w:rsidR="00F704E9" w:rsidRPr="009F1BD1" w:rsidRDefault="00F704E9" w:rsidP="008A031B">
            <w:pPr>
              <w:spacing w:line="240" w:lineRule="auto"/>
              <w:rPr>
                <w:rFonts w:eastAsia="Times New Roman"/>
                <w:color w:val="000000"/>
                <w:szCs w:val="28"/>
              </w:rPr>
            </w:pPr>
            <w:r w:rsidRPr="009F1BD1">
              <w:rPr>
                <w:rFonts w:eastAsia="Times New Roman"/>
                <w:color w:val="000000"/>
                <w:szCs w:val="28"/>
              </w:rPr>
              <w:t>3.5</w:t>
            </w:r>
          </w:p>
        </w:tc>
        <w:tc>
          <w:tcPr>
            <w:tcW w:w="9090" w:type="dxa"/>
            <w:shd w:val="clear" w:color="auto" w:fill="auto"/>
            <w:hideMark/>
          </w:tcPr>
          <w:p w14:paraId="19FC890C" w14:textId="35EE5C05" w:rsidR="00F704E9" w:rsidRPr="009F1BD1" w:rsidRDefault="001B66A6" w:rsidP="008A031B">
            <w:pPr>
              <w:spacing w:line="240" w:lineRule="auto"/>
              <w:rPr>
                <w:rFonts w:eastAsia="Times New Roman"/>
                <w:color w:val="000000"/>
                <w:szCs w:val="28"/>
              </w:rPr>
            </w:pPr>
            <w:r w:rsidRPr="009F1BD1">
              <w:rPr>
                <w:rFonts w:eastAsia="Times New Roman"/>
                <w:color w:val="000000"/>
                <w:szCs w:val="28"/>
              </w:rPr>
              <w:t xml:space="preserve">Header will include </w:t>
            </w:r>
            <w:r w:rsidR="009F1BD1" w:rsidRPr="009F1BD1">
              <w:rPr>
                <w:rFonts w:eastAsia="Times New Roman"/>
                <w:color w:val="000000"/>
                <w:szCs w:val="28"/>
              </w:rPr>
              <w:t>approved organization logo from the Brand Folder</w:t>
            </w:r>
          </w:p>
        </w:tc>
      </w:tr>
      <w:tr w:rsidR="00F704E9" w:rsidRPr="00431AEF" w14:paraId="47659FA6" w14:textId="77777777" w:rsidTr="008A031B">
        <w:trPr>
          <w:trHeight w:val="20"/>
        </w:trPr>
        <w:tc>
          <w:tcPr>
            <w:tcW w:w="805" w:type="dxa"/>
            <w:shd w:val="clear" w:color="auto" w:fill="auto"/>
            <w:noWrap/>
            <w:hideMark/>
          </w:tcPr>
          <w:p w14:paraId="263611BA" w14:textId="77777777" w:rsidR="00F704E9" w:rsidRPr="009F1BD1" w:rsidRDefault="00F704E9" w:rsidP="008A031B">
            <w:pPr>
              <w:spacing w:line="240" w:lineRule="auto"/>
              <w:rPr>
                <w:rFonts w:eastAsia="Times New Roman"/>
                <w:color w:val="000000"/>
                <w:szCs w:val="28"/>
              </w:rPr>
            </w:pPr>
            <w:r w:rsidRPr="009F1BD1">
              <w:rPr>
                <w:rFonts w:eastAsia="Times New Roman"/>
                <w:color w:val="000000"/>
                <w:szCs w:val="28"/>
              </w:rPr>
              <w:t>3.6</w:t>
            </w:r>
          </w:p>
        </w:tc>
        <w:tc>
          <w:tcPr>
            <w:tcW w:w="9090" w:type="dxa"/>
            <w:shd w:val="clear" w:color="auto" w:fill="auto"/>
            <w:hideMark/>
          </w:tcPr>
          <w:p w14:paraId="1A1F8CB4" w14:textId="047D791C" w:rsidR="00F704E9" w:rsidRPr="009F1BD1" w:rsidRDefault="001B66A6" w:rsidP="008A031B">
            <w:pPr>
              <w:spacing w:line="240" w:lineRule="auto"/>
              <w:rPr>
                <w:rFonts w:eastAsia="Times New Roman"/>
                <w:color w:val="000000"/>
                <w:szCs w:val="28"/>
              </w:rPr>
            </w:pPr>
            <w:r w:rsidRPr="009F1BD1">
              <w:rPr>
                <w:rFonts w:eastAsia="Times New Roman"/>
                <w:color w:val="000000"/>
                <w:szCs w:val="28"/>
              </w:rPr>
              <w:t>Company logo</w:t>
            </w:r>
            <w:r w:rsidR="00F704E9" w:rsidRPr="009F1BD1">
              <w:rPr>
                <w:rFonts w:eastAsia="Times New Roman"/>
                <w:color w:val="000000"/>
                <w:szCs w:val="28"/>
              </w:rPr>
              <w:t xml:space="preserve"> should use the following sizes:</w:t>
            </w:r>
            <w:r w:rsidR="00F704E9" w:rsidRPr="009F1BD1">
              <w:rPr>
                <w:rFonts w:eastAsia="Times New Roman"/>
                <w:color w:val="000000"/>
                <w:szCs w:val="28"/>
              </w:rPr>
              <w:br/>
              <w:t xml:space="preserve">Width: </w:t>
            </w:r>
            <w:r w:rsidR="00E852A9">
              <w:rPr>
                <w:rFonts w:eastAsia="Times New Roman"/>
                <w:color w:val="000000"/>
                <w:szCs w:val="28"/>
              </w:rPr>
              <w:t>240</w:t>
            </w:r>
            <w:r w:rsidR="00F704E9" w:rsidRPr="009F1BD1">
              <w:rPr>
                <w:rFonts w:eastAsia="Times New Roman"/>
                <w:color w:val="000000"/>
                <w:szCs w:val="28"/>
              </w:rPr>
              <w:t>px</w:t>
            </w:r>
            <w:r w:rsidR="00F704E9" w:rsidRPr="009F1BD1">
              <w:rPr>
                <w:rFonts w:eastAsia="Times New Roman"/>
                <w:color w:val="000000"/>
                <w:szCs w:val="28"/>
              </w:rPr>
              <w:br/>
              <w:t xml:space="preserve">Height: </w:t>
            </w:r>
            <w:r w:rsidR="00EB6DA9">
              <w:rPr>
                <w:rFonts w:eastAsia="Times New Roman"/>
                <w:color w:val="000000"/>
                <w:szCs w:val="28"/>
              </w:rPr>
              <w:t>112</w:t>
            </w:r>
            <w:r w:rsidR="00F704E9" w:rsidRPr="009F1BD1">
              <w:rPr>
                <w:rFonts w:eastAsia="Times New Roman"/>
                <w:color w:val="000000"/>
                <w:szCs w:val="28"/>
              </w:rPr>
              <w:t>px</w:t>
            </w:r>
          </w:p>
        </w:tc>
      </w:tr>
      <w:tr w:rsidR="00F704E9" w:rsidRPr="00431AEF" w14:paraId="728E4C5C" w14:textId="77777777" w:rsidTr="008A031B">
        <w:trPr>
          <w:trHeight w:val="20"/>
        </w:trPr>
        <w:tc>
          <w:tcPr>
            <w:tcW w:w="805" w:type="dxa"/>
            <w:shd w:val="clear" w:color="auto" w:fill="auto"/>
            <w:noWrap/>
            <w:hideMark/>
          </w:tcPr>
          <w:p w14:paraId="20AA6E03" w14:textId="77777777" w:rsidR="00F704E9" w:rsidRPr="009F1BD1" w:rsidRDefault="00F704E9" w:rsidP="008A031B">
            <w:pPr>
              <w:spacing w:line="240" w:lineRule="auto"/>
              <w:rPr>
                <w:rFonts w:eastAsia="Times New Roman"/>
                <w:color w:val="000000"/>
                <w:szCs w:val="28"/>
              </w:rPr>
            </w:pPr>
            <w:r w:rsidRPr="009F1BD1">
              <w:rPr>
                <w:rFonts w:eastAsia="Times New Roman"/>
                <w:color w:val="000000"/>
                <w:szCs w:val="28"/>
              </w:rPr>
              <w:t>3.7</w:t>
            </w:r>
          </w:p>
        </w:tc>
        <w:tc>
          <w:tcPr>
            <w:tcW w:w="9090" w:type="dxa"/>
            <w:shd w:val="clear" w:color="auto" w:fill="auto"/>
            <w:hideMark/>
          </w:tcPr>
          <w:p w14:paraId="6E209202" w14:textId="4D513678" w:rsidR="00F704E9" w:rsidRPr="009F1BD1" w:rsidRDefault="009F1BD1" w:rsidP="008A031B">
            <w:pPr>
              <w:spacing w:line="240" w:lineRule="auto"/>
              <w:rPr>
                <w:rFonts w:eastAsia="Times New Roman"/>
                <w:color w:val="000000"/>
                <w:szCs w:val="28"/>
              </w:rPr>
            </w:pPr>
            <w:r w:rsidRPr="009F1BD1">
              <w:rPr>
                <w:rFonts w:eastAsia="Times New Roman"/>
                <w:color w:val="000000"/>
                <w:szCs w:val="28"/>
              </w:rPr>
              <w:t>Organization</w:t>
            </w:r>
            <w:r w:rsidR="001B66A6" w:rsidRPr="009F1BD1">
              <w:rPr>
                <w:rFonts w:eastAsia="Times New Roman"/>
                <w:color w:val="000000"/>
                <w:szCs w:val="28"/>
              </w:rPr>
              <w:t xml:space="preserve"> logo </w:t>
            </w:r>
            <w:r w:rsidR="00F704E9" w:rsidRPr="009F1BD1">
              <w:rPr>
                <w:rFonts w:eastAsia="Times New Roman"/>
                <w:color w:val="000000"/>
                <w:szCs w:val="28"/>
              </w:rPr>
              <w:t>should be left aligned in the header with color visible on top</w:t>
            </w:r>
            <w:r w:rsidR="006C1E2B">
              <w:rPr>
                <w:rFonts w:eastAsia="Times New Roman"/>
                <w:color w:val="000000"/>
                <w:szCs w:val="28"/>
              </w:rPr>
              <w:t xml:space="preserve">, </w:t>
            </w:r>
            <w:r w:rsidR="00F704E9" w:rsidRPr="009F1BD1">
              <w:rPr>
                <w:rFonts w:eastAsia="Times New Roman"/>
                <w:color w:val="000000"/>
                <w:szCs w:val="28"/>
              </w:rPr>
              <w:t>left</w:t>
            </w:r>
            <w:r w:rsidR="006C1E2B">
              <w:rPr>
                <w:rFonts w:eastAsia="Times New Roman"/>
                <w:color w:val="000000"/>
                <w:szCs w:val="28"/>
              </w:rPr>
              <w:t xml:space="preserve"> and bottom</w:t>
            </w:r>
            <w:r w:rsidR="00F704E9" w:rsidRPr="009F1BD1">
              <w:rPr>
                <w:rFonts w:eastAsia="Times New Roman"/>
                <w:color w:val="000000"/>
                <w:szCs w:val="28"/>
              </w:rPr>
              <w:t xml:space="preserve"> of logo.</w:t>
            </w:r>
          </w:p>
        </w:tc>
      </w:tr>
      <w:tr w:rsidR="00F704E9" w:rsidRPr="00431AEF" w14:paraId="5E8B7445" w14:textId="77777777" w:rsidTr="008A031B">
        <w:trPr>
          <w:trHeight w:val="20"/>
        </w:trPr>
        <w:tc>
          <w:tcPr>
            <w:tcW w:w="805" w:type="dxa"/>
            <w:shd w:val="clear" w:color="auto" w:fill="auto"/>
            <w:noWrap/>
            <w:hideMark/>
          </w:tcPr>
          <w:p w14:paraId="58146C84" w14:textId="77777777" w:rsidR="00F704E9" w:rsidRPr="009F1BD1" w:rsidRDefault="00F704E9" w:rsidP="008A031B">
            <w:pPr>
              <w:spacing w:line="240" w:lineRule="auto"/>
              <w:rPr>
                <w:rFonts w:eastAsia="Times New Roman"/>
                <w:color w:val="000000"/>
                <w:szCs w:val="28"/>
              </w:rPr>
            </w:pPr>
            <w:r w:rsidRPr="009F1BD1">
              <w:rPr>
                <w:rFonts w:eastAsia="Times New Roman"/>
                <w:color w:val="000000"/>
                <w:szCs w:val="28"/>
              </w:rPr>
              <w:t>4.1</w:t>
            </w:r>
          </w:p>
        </w:tc>
        <w:tc>
          <w:tcPr>
            <w:tcW w:w="9090" w:type="dxa"/>
            <w:shd w:val="clear" w:color="auto" w:fill="auto"/>
            <w:hideMark/>
          </w:tcPr>
          <w:p w14:paraId="20906550" w14:textId="77777777" w:rsidR="00F704E9" w:rsidRPr="009F1BD1" w:rsidRDefault="00F704E9" w:rsidP="008A031B">
            <w:pPr>
              <w:spacing w:line="240" w:lineRule="auto"/>
              <w:rPr>
                <w:rFonts w:eastAsia="Times New Roman"/>
                <w:color w:val="000000"/>
                <w:szCs w:val="28"/>
              </w:rPr>
            </w:pPr>
            <w:r w:rsidRPr="009F1BD1">
              <w:rPr>
                <w:rFonts w:eastAsia="Times New Roman"/>
                <w:color w:val="000000"/>
                <w:szCs w:val="28"/>
              </w:rPr>
              <w:t>Add Date and Time functionality to the layout header.</w:t>
            </w:r>
          </w:p>
        </w:tc>
      </w:tr>
      <w:tr w:rsidR="00F704E9" w:rsidRPr="00431AEF" w14:paraId="43AFC89C" w14:textId="77777777" w:rsidTr="008A031B">
        <w:trPr>
          <w:trHeight w:val="20"/>
        </w:trPr>
        <w:tc>
          <w:tcPr>
            <w:tcW w:w="805" w:type="dxa"/>
            <w:shd w:val="clear" w:color="auto" w:fill="auto"/>
            <w:noWrap/>
            <w:hideMark/>
          </w:tcPr>
          <w:p w14:paraId="26F85C7A" w14:textId="79D1ED72" w:rsidR="00F704E9" w:rsidRPr="009F1BD1" w:rsidRDefault="00F704E9" w:rsidP="008A031B">
            <w:pPr>
              <w:spacing w:line="240" w:lineRule="auto"/>
              <w:rPr>
                <w:rFonts w:eastAsia="Times New Roman"/>
                <w:color w:val="000000"/>
                <w:szCs w:val="28"/>
              </w:rPr>
            </w:pPr>
            <w:r w:rsidRPr="009F1BD1">
              <w:rPr>
                <w:rFonts w:eastAsia="Times New Roman"/>
                <w:color w:val="000000"/>
                <w:szCs w:val="28"/>
              </w:rPr>
              <w:t> </w:t>
            </w:r>
            <w:r w:rsidR="00431AEF" w:rsidRPr="009F1BD1">
              <w:rPr>
                <w:rFonts w:eastAsia="Times New Roman"/>
                <w:color w:val="000000"/>
                <w:szCs w:val="28"/>
              </w:rPr>
              <w:t>4.2</w:t>
            </w:r>
          </w:p>
        </w:tc>
        <w:tc>
          <w:tcPr>
            <w:tcW w:w="9090" w:type="dxa"/>
            <w:shd w:val="clear" w:color="auto" w:fill="auto"/>
            <w:hideMark/>
          </w:tcPr>
          <w:p w14:paraId="285E45FD" w14:textId="0BB552E6" w:rsidR="00F704E9" w:rsidRPr="009F1BD1" w:rsidRDefault="00F704E9" w:rsidP="008A031B">
            <w:pPr>
              <w:spacing w:line="240" w:lineRule="auto"/>
              <w:rPr>
                <w:rFonts w:eastAsia="Times New Roman"/>
                <w:color w:val="000000"/>
                <w:szCs w:val="28"/>
              </w:rPr>
            </w:pPr>
            <w:r w:rsidRPr="009F1BD1">
              <w:rPr>
                <w:rFonts w:eastAsia="Times New Roman"/>
                <w:color w:val="000000"/>
                <w:szCs w:val="28"/>
              </w:rPr>
              <w:t>Time format should be displayed as follows:</w:t>
            </w:r>
            <w:r w:rsidRPr="009F1BD1">
              <w:rPr>
                <w:rFonts w:eastAsia="Times New Roman"/>
                <w:color w:val="000000"/>
                <w:szCs w:val="28"/>
              </w:rPr>
              <w:br/>
              <w:t>h:mm</w:t>
            </w:r>
            <w:r w:rsidR="0009273D">
              <w:rPr>
                <w:rFonts w:eastAsia="Times New Roman"/>
                <w:color w:val="000000"/>
                <w:szCs w:val="28"/>
              </w:rPr>
              <w:t xml:space="preserve"> A</w:t>
            </w:r>
          </w:p>
        </w:tc>
      </w:tr>
      <w:tr w:rsidR="00F704E9" w:rsidRPr="00431AEF" w14:paraId="67B1F5D1" w14:textId="77777777" w:rsidTr="008A031B">
        <w:trPr>
          <w:trHeight w:val="20"/>
        </w:trPr>
        <w:tc>
          <w:tcPr>
            <w:tcW w:w="805" w:type="dxa"/>
            <w:shd w:val="clear" w:color="auto" w:fill="auto"/>
            <w:noWrap/>
            <w:hideMark/>
          </w:tcPr>
          <w:p w14:paraId="49AFF05F" w14:textId="77914FAD" w:rsidR="00F704E9" w:rsidRPr="009F1BD1" w:rsidRDefault="00F704E9" w:rsidP="008A031B">
            <w:pPr>
              <w:spacing w:line="240" w:lineRule="auto"/>
              <w:rPr>
                <w:rFonts w:eastAsia="Times New Roman"/>
                <w:color w:val="000000"/>
                <w:szCs w:val="28"/>
              </w:rPr>
            </w:pPr>
            <w:r w:rsidRPr="009F1BD1">
              <w:rPr>
                <w:rFonts w:eastAsia="Times New Roman"/>
                <w:color w:val="000000"/>
                <w:szCs w:val="28"/>
              </w:rPr>
              <w:t> </w:t>
            </w:r>
            <w:r w:rsidR="00431AEF" w:rsidRPr="009F1BD1">
              <w:rPr>
                <w:rFonts w:eastAsia="Times New Roman"/>
                <w:color w:val="000000"/>
                <w:szCs w:val="28"/>
              </w:rPr>
              <w:t>4.3</w:t>
            </w:r>
          </w:p>
        </w:tc>
        <w:tc>
          <w:tcPr>
            <w:tcW w:w="9090" w:type="dxa"/>
            <w:shd w:val="clear" w:color="auto" w:fill="auto"/>
            <w:hideMark/>
          </w:tcPr>
          <w:p w14:paraId="4AC7A280" w14:textId="77777777" w:rsidR="00F704E9" w:rsidRPr="009F1BD1" w:rsidRDefault="00F704E9" w:rsidP="008A031B">
            <w:pPr>
              <w:spacing w:line="240" w:lineRule="auto"/>
              <w:rPr>
                <w:rFonts w:eastAsia="Times New Roman"/>
                <w:color w:val="000000"/>
                <w:szCs w:val="28"/>
              </w:rPr>
            </w:pPr>
            <w:r w:rsidRPr="009F1BD1">
              <w:rPr>
                <w:rFonts w:eastAsia="Times New Roman"/>
                <w:color w:val="000000"/>
                <w:szCs w:val="28"/>
              </w:rPr>
              <w:t xml:space="preserve">Time display color should use the following Hex Code: </w:t>
            </w:r>
            <w:r w:rsidRPr="009F1BD1">
              <w:rPr>
                <w:rFonts w:eastAsia="Times New Roman"/>
                <w:color w:val="000000"/>
                <w:szCs w:val="28"/>
              </w:rPr>
              <w:br/>
              <w:t>#FFFFFF</w:t>
            </w:r>
          </w:p>
        </w:tc>
      </w:tr>
      <w:tr w:rsidR="00F704E9" w:rsidRPr="00431AEF" w14:paraId="3459D4AA" w14:textId="77777777" w:rsidTr="008A031B">
        <w:trPr>
          <w:trHeight w:val="20"/>
        </w:trPr>
        <w:tc>
          <w:tcPr>
            <w:tcW w:w="805" w:type="dxa"/>
            <w:shd w:val="clear" w:color="auto" w:fill="auto"/>
            <w:noWrap/>
            <w:hideMark/>
          </w:tcPr>
          <w:p w14:paraId="313053A7" w14:textId="6D1D394A" w:rsidR="00F704E9" w:rsidRPr="009F1BD1" w:rsidRDefault="00F704E9" w:rsidP="008A031B">
            <w:pPr>
              <w:spacing w:line="240" w:lineRule="auto"/>
              <w:rPr>
                <w:rFonts w:eastAsia="Times New Roman"/>
                <w:color w:val="000000"/>
                <w:szCs w:val="28"/>
              </w:rPr>
            </w:pPr>
            <w:r w:rsidRPr="009F1BD1">
              <w:rPr>
                <w:rFonts w:eastAsia="Times New Roman"/>
                <w:color w:val="000000"/>
                <w:szCs w:val="28"/>
              </w:rPr>
              <w:t> </w:t>
            </w:r>
            <w:r w:rsidR="00431AEF" w:rsidRPr="009F1BD1">
              <w:rPr>
                <w:rFonts w:eastAsia="Times New Roman"/>
                <w:color w:val="000000"/>
                <w:szCs w:val="28"/>
              </w:rPr>
              <w:t>4.4</w:t>
            </w:r>
          </w:p>
        </w:tc>
        <w:tc>
          <w:tcPr>
            <w:tcW w:w="9090" w:type="dxa"/>
            <w:shd w:val="clear" w:color="auto" w:fill="auto"/>
            <w:hideMark/>
          </w:tcPr>
          <w:p w14:paraId="50B11405" w14:textId="2D91DEDC" w:rsidR="00F704E9" w:rsidRPr="009F1BD1" w:rsidRDefault="00F704E9" w:rsidP="008A031B">
            <w:pPr>
              <w:spacing w:line="240" w:lineRule="auto"/>
              <w:rPr>
                <w:rFonts w:eastAsia="Times New Roman"/>
                <w:color w:val="000000"/>
                <w:szCs w:val="28"/>
              </w:rPr>
            </w:pPr>
            <w:r w:rsidRPr="009F1BD1">
              <w:rPr>
                <w:rFonts w:eastAsia="Times New Roman"/>
                <w:color w:val="000000"/>
                <w:szCs w:val="28"/>
              </w:rPr>
              <w:t>Time display size should be as follows:</w:t>
            </w:r>
            <w:r w:rsidRPr="009F1BD1">
              <w:rPr>
                <w:rFonts w:eastAsia="Times New Roman"/>
                <w:color w:val="000000"/>
                <w:szCs w:val="28"/>
              </w:rPr>
              <w:br/>
              <w:t xml:space="preserve">Width: </w:t>
            </w:r>
            <w:r w:rsidR="0009273D">
              <w:rPr>
                <w:rFonts w:eastAsia="Times New Roman"/>
                <w:color w:val="000000"/>
                <w:szCs w:val="28"/>
              </w:rPr>
              <w:t>360</w:t>
            </w:r>
            <w:r w:rsidRPr="009F1BD1">
              <w:rPr>
                <w:rFonts w:eastAsia="Times New Roman"/>
                <w:color w:val="000000"/>
                <w:szCs w:val="28"/>
              </w:rPr>
              <w:t>px</w:t>
            </w:r>
            <w:r w:rsidRPr="009F1BD1">
              <w:rPr>
                <w:rFonts w:eastAsia="Times New Roman"/>
                <w:color w:val="000000"/>
                <w:szCs w:val="28"/>
              </w:rPr>
              <w:br/>
              <w:t xml:space="preserve">Height: </w:t>
            </w:r>
            <w:r w:rsidR="0009273D">
              <w:rPr>
                <w:rFonts w:eastAsia="Times New Roman"/>
                <w:color w:val="000000"/>
                <w:szCs w:val="28"/>
              </w:rPr>
              <w:t>65</w:t>
            </w:r>
            <w:r w:rsidRPr="009F1BD1">
              <w:rPr>
                <w:rFonts w:eastAsia="Times New Roman"/>
                <w:color w:val="000000"/>
                <w:szCs w:val="28"/>
              </w:rPr>
              <w:t>px</w:t>
            </w:r>
          </w:p>
        </w:tc>
      </w:tr>
      <w:tr w:rsidR="00F704E9" w:rsidRPr="00431AEF" w14:paraId="337EC872" w14:textId="77777777" w:rsidTr="008A031B">
        <w:trPr>
          <w:trHeight w:val="20"/>
        </w:trPr>
        <w:tc>
          <w:tcPr>
            <w:tcW w:w="805" w:type="dxa"/>
            <w:shd w:val="clear" w:color="auto" w:fill="auto"/>
            <w:noWrap/>
            <w:hideMark/>
          </w:tcPr>
          <w:p w14:paraId="75405738" w14:textId="509981B1" w:rsidR="00F704E9" w:rsidRPr="009F1BD1" w:rsidRDefault="00F704E9" w:rsidP="008A031B">
            <w:pPr>
              <w:spacing w:line="240" w:lineRule="auto"/>
              <w:rPr>
                <w:rFonts w:eastAsia="Times New Roman"/>
                <w:color w:val="000000"/>
                <w:szCs w:val="28"/>
              </w:rPr>
            </w:pPr>
            <w:r w:rsidRPr="009F1BD1">
              <w:rPr>
                <w:rFonts w:eastAsia="Times New Roman"/>
                <w:color w:val="000000"/>
                <w:szCs w:val="28"/>
              </w:rPr>
              <w:t> </w:t>
            </w:r>
            <w:r w:rsidR="00431AEF" w:rsidRPr="009F1BD1">
              <w:rPr>
                <w:rFonts w:eastAsia="Times New Roman"/>
                <w:color w:val="000000"/>
                <w:szCs w:val="28"/>
              </w:rPr>
              <w:t>4.5</w:t>
            </w:r>
          </w:p>
        </w:tc>
        <w:tc>
          <w:tcPr>
            <w:tcW w:w="9090" w:type="dxa"/>
            <w:shd w:val="clear" w:color="auto" w:fill="auto"/>
            <w:hideMark/>
          </w:tcPr>
          <w:p w14:paraId="16CC37A1" w14:textId="77777777" w:rsidR="00F704E9" w:rsidRPr="009F1BD1" w:rsidRDefault="00F704E9" w:rsidP="008A031B">
            <w:pPr>
              <w:spacing w:line="240" w:lineRule="auto"/>
              <w:rPr>
                <w:rFonts w:eastAsia="Times New Roman"/>
                <w:color w:val="000000"/>
                <w:szCs w:val="28"/>
              </w:rPr>
            </w:pPr>
            <w:r w:rsidRPr="009F1BD1">
              <w:rPr>
                <w:rFonts w:eastAsia="Times New Roman"/>
                <w:color w:val="000000"/>
                <w:szCs w:val="28"/>
              </w:rPr>
              <w:t>Time should be right aligned across from the logo in the header.</w:t>
            </w:r>
          </w:p>
        </w:tc>
      </w:tr>
      <w:tr w:rsidR="00F704E9" w:rsidRPr="00431AEF" w14:paraId="71D7763F" w14:textId="77777777" w:rsidTr="008A031B">
        <w:trPr>
          <w:trHeight w:val="20"/>
        </w:trPr>
        <w:tc>
          <w:tcPr>
            <w:tcW w:w="805" w:type="dxa"/>
            <w:shd w:val="clear" w:color="auto" w:fill="auto"/>
            <w:noWrap/>
            <w:hideMark/>
          </w:tcPr>
          <w:p w14:paraId="21DC96A8" w14:textId="5954658E" w:rsidR="00F704E9" w:rsidRPr="009F1BD1" w:rsidRDefault="00F704E9" w:rsidP="008A031B">
            <w:pPr>
              <w:spacing w:line="240" w:lineRule="auto"/>
              <w:rPr>
                <w:rFonts w:eastAsia="Times New Roman"/>
                <w:color w:val="000000"/>
                <w:szCs w:val="28"/>
              </w:rPr>
            </w:pPr>
            <w:r w:rsidRPr="009F1BD1">
              <w:rPr>
                <w:rFonts w:eastAsia="Times New Roman"/>
                <w:color w:val="000000"/>
                <w:szCs w:val="28"/>
              </w:rPr>
              <w:t> </w:t>
            </w:r>
            <w:r w:rsidR="00431AEF" w:rsidRPr="009F1BD1">
              <w:rPr>
                <w:rFonts w:eastAsia="Times New Roman"/>
                <w:color w:val="000000"/>
                <w:szCs w:val="28"/>
              </w:rPr>
              <w:t>4.6</w:t>
            </w:r>
          </w:p>
        </w:tc>
        <w:tc>
          <w:tcPr>
            <w:tcW w:w="9090" w:type="dxa"/>
            <w:shd w:val="clear" w:color="auto" w:fill="auto"/>
            <w:hideMark/>
          </w:tcPr>
          <w:p w14:paraId="73FDFCC8" w14:textId="6D474AB9" w:rsidR="00F704E9" w:rsidRPr="009F1BD1" w:rsidRDefault="00F704E9" w:rsidP="008A031B">
            <w:pPr>
              <w:spacing w:line="240" w:lineRule="auto"/>
              <w:rPr>
                <w:rFonts w:eastAsia="Times New Roman"/>
                <w:color w:val="000000"/>
                <w:szCs w:val="28"/>
              </w:rPr>
            </w:pPr>
            <w:r w:rsidRPr="009F1BD1">
              <w:rPr>
                <w:rFonts w:eastAsia="Times New Roman"/>
                <w:color w:val="000000"/>
                <w:szCs w:val="28"/>
              </w:rPr>
              <w:t>Date format should be displayed as follows:</w:t>
            </w:r>
            <w:r w:rsidR="00357FF9">
              <w:rPr>
                <w:rFonts w:eastAsia="Times New Roman"/>
                <w:color w:val="000000"/>
                <w:szCs w:val="28"/>
              </w:rPr>
              <w:t xml:space="preserve"> </w:t>
            </w:r>
            <w:r w:rsidR="005B45E8" w:rsidRPr="005B45E8">
              <w:rPr>
                <w:rFonts w:eastAsia="Times New Roman"/>
                <w:color w:val="000000"/>
                <w:szCs w:val="28"/>
              </w:rPr>
              <w:t>dddd, MMMM D YYYY</w:t>
            </w:r>
            <w:r w:rsidR="005B45E8">
              <w:rPr>
                <w:rFonts w:eastAsia="Times New Roman"/>
                <w:color w:val="000000"/>
                <w:szCs w:val="28"/>
              </w:rPr>
              <w:t xml:space="preserve"> </w:t>
            </w:r>
            <w:r w:rsidR="00357FF9">
              <w:rPr>
                <w:rFonts w:eastAsia="Times New Roman"/>
                <w:color w:val="000000"/>
                <w:szCs w:val="28"/>
              </w:rPr>
              <w:t xml:space="preserve">- </w:t>
            </w:r>
            <w:r w:rsidRPr="009F1BD1">
              <w:rPr>
                <w:rFonts w:eastAsia="Times New Roman"/>
                <w:color w:val="000000"/>
                <w:szCs w:val="28"/>
              </w:rPr>
              <w:t>ex. Monday, March 1 2023</w:t>
            </w:r>
          </w:p>
        </w:tc>
      </w:tr>
      <w:tr w:rsidR="00F704E9" w:rsidRPr="00431AEF" w14:paraId="5301871D" w14:textId="77777777" w:rsidTr="008A031B">
        <w:trPr>
          <w:trHeight w:val="20"/>
        </w:trPr>
        <w:tc>
          <w:tcPr>
            <w:tcW w:w="805" w:type="dxa"/>
            <w:shd w:val="clear" w:color="auto" w:fill="auto"/>
            <w:noWrap/>
            <w:hideMark/>
          </w:tcPr>
          <w:p w14:paraId="71E036CF" w14:textId="4BB9E174" w:rsidR="00F704E9" w:rsidRPr="009F1BD1" w:rsidRDefault="00F704E9" w:rsidP="008A031B">
            <w:pPr>
              <w:spacing w:line="240" w:lineRule="auto"/>
              <w:rPr>
                <w:rFonts w:eastAsia="Times New Roman"/>
                <w:color w:val="000000"/>
                <w:szCs w:val="28"/>
              </w:rPr>
            </w:pPr>
            <w:r w:rsidRPr="009F1BD1">
              <w:rPr>
                <w:rFonts w:eastAsia="Times New Roman"/>
                <w:color w:val="000000"/>
                <w:szCs w:val="28"/>
              </w:rPr>
              <w:t> </w:t>
            </w:r>
            <w:r w:rsidR="00431AEF" w:rsidRPr="009F1BD1">
              <w:rPr>
                <w:rFonts w:eastAsia="Times New Roman"/>
                <w:color w:val="000000"/>
                <w:szCs w:val="28"/>
              </w:rPr>
              <w:t>4.7</w:t>
            </w:r>
          </w:p>
        </w:tc>
        <w:tc>
          <w:tcPr>
            <w:tcW w:w="9090" w:type="dxa"/>
            <w:shd w:val="clear" w:color="auto" w:fill="auto"/>
            <w:hideMark/>
          </w:tcPr>
          <w:p w14:paraId="3D647C4E" w14:textId="77777777" w:rsidR="00F704E9" w:rsidRPr="009F1BD1" w:rsidRDefault="00F704E9" w:rsidP="008A031B">
            <w:pPr>
              <w:spacing w:line="240" w:lineRule="auto"/>
              <w:rPr>
                <w:rFonts w:eastAsia="Times New Roman"/>
                <w:color w:val="000000"/>
                <w:szCs w:val="28"/>
              </w:rPr>
            </w:pPr>
            <w:r w:rsidRPr="009F1BD1">
              <w:rPr>
                <w:rFonts w:eastAsia="Times New Roman"/>
                <w:color w:val="000000"/>
                <w:szCs w:val="28"/>
              </w:rPr>
              <w:t xml:space="preserve">Date display color should use the following Hex Code: </w:t>
            </w:r>
            <w:r w:rsidRPr="009F1BD1">
              <w:rPr>
                <w:rFonts w:eastAsia="Times New Roman"/>
                <w:color w:val="000000"/>
                <w:szCs w:val="28"/>
              </w:rPr>
              <w:br/>
              <w:t>#FFFFFF</w:t>
            </w:r>
          </w:p>
        </w:tc>
      </w:tr>
      <w:tr w:rsidR="00F704E9" w:rsidRPr="00431AEF" w14:paraId="67E2EB44" w14:textId="77777777" w:rsidTr="008A031B">
        <w:trPr>
          <w:trHeight w:val="20"/>
        </w:trPr>
        <w:tc>
          <w:tcPr>
            <w:tcW w:w="805" w:type="dxa"/>
            <w:shd w:val="clear" w:color="auto" w:fill="auto"/>
            <w:noWrap/>
            <w:hideMark/>
          </w:tcPr>
          <w:p w14:paraId="7CA94803" w14:textId="2A2017D2" w:rsidR="00F704E9" w:rsidRPr="009F1BD1" w:rsidRDefault="00F704E9" w:rsidP="008A031B">
            <w:pPr>
              <w:spacing w:line="240" w:lineRule="auto"/>
              <w:rPr>
                <w:rFonts w:eastAsia="Times New Roman"/>
                <w:color w:val="000000"/>
                <w:szCs w:val="28"/>
              </w:rPr>
            </w:pPr>
            <w:r w:rsidRPr="009F1BD1">
              <w:rPr>
                <w:rFonts w:eastAsia="Times New Roman"/>
                <w:color w:val="000000"/>
                <w:szCs w:val="28"/>
              </w:rPr>
              <w:t> </w:t>
            </w:r>
            <w:r w:rsidR="00431AEF" w:rsidRPr="009F1BD1">
              <w:rPr>
                <w:rFonts w:eastAsia="Times New Roman"/>
                <w:color w:val="000000"/>
                <w:szCs w:val="28"/>
              </w:rPr>
              <w:t>4.8</w:t>
            </w:r>
          </w:p>
        </w:tc>
        <w:tc>
          <w:tcPr>
            <w:tcW w:w="9090" w:type="dxa"/>
            <w:shd w:val="clear" w:color="auto" w:fill="auto"/>
            <w:hideMark/>
          </w:tcPr>
          <w:p w14:paraId="7EB459B8" w14:textId="24F3CB31" w:rsidR="00F704E9" w:rsidRPr="009F1BD1" w:rsidRDefault="00F704E9" w:rsidP="008A031B">
            <w:pPr>
              <w:spacing w:line="240" w:lineRule="auto"/>
              <w:rPr>
                <w:rFonts w:eastAsia="Times New Roman"/>
                <w:color w:val="000000"/>
                <w:szCs w:val="28"/>
              </w:rPr>
            </w:pPr>
            <w:r w:rsidRPr="009F1BD1">
              <w:rPr>
                <w:rFonts w:eastAsia="Times New Roman"/>
                <w:color w:val="000000"/>
                <w:szCs w:val="28"/>
              </w:rPr>
              <w:t>Date font size should be as follows:</w:t>
            </w:r>
            <w:r w:rsidRPr="009F1BD1">
              <w:rPr>
                <w:rFonts w:eastAsia="Times New Roman"/>
                <w:color w:val="000000"/>
                <w:szCs w:val="28"/>
              </w:rPr>
              <w:br/>
            </w:r>
            <w:r w:rsidR="005B45E8">
              <w:rPr>
                <w:rFonts w:eastAsia="Times New Roman"/>
                <w:color w:val="000000"/>
                <w:szCs w:val="28"/>
              </w:rPr>
              <w:t>4</w:t>
            </w:r>
            <w:r w:rsidRPr="009F1BD1">
              <w:rPr>
                <w:rFonts w:eastAsia="Times New Roman"/>
                <w:color w:val="000000"/>
                <w:szCs w:val="28"/>
              </w:rPr>
              <w:t>0px</w:t>
            </w:r>
          </w:p>
        </w:tc>
      </w:tr>
      <w:tr w:rsidR="00F704E9" w:rsidRPr="00431AEF" w14:paraId="070D61C5" w14:textId="77777777" w:rsidTr="008A031B">
        <w:trPr>
          <w:trHeight w:val="20"/>
        </w:trPr>
        <w:tc>
          <w:tcPr>
            <w:tcW w:w="805" w:type="dxa"/>
            <w:shd w:val="clear" w:color="auto" w:fill="auto"/>
            <w:noWrap/>
            <w:hideMark/>
          </w:tcPr>
          <w:p w14:paraId="076880A0" w14:textId="74E9A7FD" w:rsidR="00F704E9" w:rsidRPr="009F1BD1" w:rsidRDefault="00F704E9" w:rsidP="008A031B">
            <w:pPr>
              <w:spacing w:line="240" w:lineRule="auto"/>
              <w:rPr>
                <w:rFonts w:eastAsia="Times New Roman"/>
                <w:color w:val="000000"/>
                <w:szCs w:val="28"/>
              </w:rPr>
            </w:pPr>
            <w:r w:rsidRPr="009F1BD1">
              <w:rPr>
                <w:rFonts w:eastAsia="Times New Roman"/>
                <w:color w:val="000000"/>
                <w:szCs w:val="28"/>
              </w:rPr>
              <w:t> </w:t>
            </w:r>
            <w:r w:rsidR="00431AEF" w:rsidRPr="009F1BD1">
              <w:rPr>
                <w:rFonts w:eastAsia="Times New Roman"/>
                <w:color w:val="000000"/>
                <w:szCs w:val="28"/>
              </w:rPr>
              <w:t>4.9</w:t>
            </w:r>
          </w:p>
        </w:tc>
        <w:tc>
          <w:tcPr>
            <w:tcW w:w="9090" w:type="dxa"/>
            <w:shd w:val="clear" w:color="auto" w:fill="auto"/>
            <w:hideMark/>
          </w:tcPr>
          <w:p w14:paraId="5F277055" w14:textId="77777777" w:rsidR="00F704E9" w:rsidRPr="009F1BD1" w:rsidRDefault="00F704E9" w:rsidP="008A031B">
            <w:pPr>
              <w:spacing w:line="240" w:lineRule="auto"/>
              <w:rPr>
                <w:rFonts w:eastAsia="Times New Roman"/>
                <w:color w:val="000000"/>
                <w:szCs w:val="28"/>
              </w:rPr>
            </w:pPr>
            <w:r w:rsidRPr="009F1BD1">
              <w:rPr>
                <w:rFonts w:eastAsia="Times New Roman"/>
                <w:color w:val="000000"/>
                <w:szCs w:val="28"/>
              </w:rPr>
              <w:t>Date display should be positioned under the Time on the right side of the header.</w:t>
            </w:r>
          </w:p>
        </w:tc>
      </w:tr>
      <w:tr w:rsidR="00F704E9" w:rsidRPr="00431AEF" w14:paraId="056EC721" w14:textId="77777777" w:rsidTr="008A031B">
        <w:trPr>
          <w:trHeight w:val="20"/>
        </w:trPr>
        <w:tc>
          <w:tcPr>
            <w:tcW w:w="805" w:type="dxa"/>
            <w:shd w:val="clear" w:color="auto" w:fill="auto"/>
            <w:noWrap/>
            <w:hideMark/>
          </w:tcPr>
          <w:p w14:paraId="276C83D5" w14:textId="77777777" w:rsidR="00F704E9" w:rsidRPr="009F1BD1" w:rsidRDefault="00F704E9" w:rsidP="008A031B">
            <w:pPr>
              <w:spacing w:line="240" w:lineRule="auto"/>
              <w:rPr>
                <w:rFonts w:eastAsia="Times New Roman"/>
                <w:color w:val="000000"/>
                <w:szCs w:val="28"/>
              </w:rPr>
            </w:pPr>
            <w:r w:rsidRPr="009F1BD1">
              <w:rPr>
                <w:rFonts w:eastAsia="Times New Roman"/>
                <w:color w:val="000000"/>
                <w:szCs w:val="28"/>
              </w:rPr>
              <w:t>5.1</w:t>
            </w:r>
          </w:p>
        </w:tc>
        <w:tc>
          <w:tcPr>
            <w:tcW w:w="9090" w:type="dxa"/>
            <w:shd w:val="clear" w:color="auto" w:fill="auto"/>
            <w:noWrap/>
            <w:hideMark/>
          </w:tcPr>
          <w:p w14:paraId="68F47664" w14:textId="77777777" w:rsidR="00F704E9" w:rsidRPr="009F1BD1" w:rsidRDefault="00F704E9" w:rsidP="008A031B">
            <w:pPr>
              <w:spacing w:line="240" w:lineRule="auto"/>
              <w:rPr>
                <w:rFonts w:eastAsia="Times New Roman"/>
                <w:color w:val="000000"/>
                <w:szCs w:val="28"/>
              </w:rPr>
            </w:pPr>
            <w:r w:rsidRPr="009F1BD1">
              <w:rPr>
                <w:rFonts w:eastAsia="Times New Roman"/>
                <w:color w:val="000000"/>
                <w:szCs w:val="28"/>
              </w:rPr>
              <w:t>Content layout should have a footer</w:t>
            </w:r>
          </w:p>
        </w:tc>
      </w:tr>
      <w:tr w:rsidR="00F704E9" w:rsidRPr="00431AEF" w14:paraId="4A078B29" w14:textId="77777777" w:rsidTr="008A031B">
        <w:trPr>
          <w:trHeight w:val="20"/>
        </w:trPr>
        <w:tc>
          <w:tcPr>
            <w:tcW w:w="805" w:type="dxa"/>
            <w:shd w:val="clear" w:color="auto" w:fill="auto"/>
            <w:noWrap/>
            <w:hideMark/>
          </w:tcPr>
          <w:p w14:paraId="05D9E694" w14:textId="77777777" w:rsidR="00F704E9" w:rsidRPr="009F1BD1" w:rsidRDefault="00F704E9" w:rsidP="008A031B">
            <w:pPr>
              <w:spacing w:line="240" w:lineRule="auto"/>
              <w:rPr>
                <w:rFonts w:eastAsia="Times New Roman"/>
                <w:color w:val="000000"/>
                <w:szCs w:val="28"/>
              </w:rPr>
            </w:pPr>
            <w:r w:rsidRPr="009F1BD1">
              <w:rPr>
                <w:rFonts w:eastAsia="Times New Roman"/>
                <w:color w:val="000000"/>
                <w:szCs w:val="28"/>
              </w:rPr>
              <w:t>5.2</w:t>
            </w:r>
          </w:p>
        </w:tc>
        <w:tc>
          <w:tcPr>
            <w:tcW w:w="9090" w:type="dxa"/>
            <w:shd w:val="clear" w:color="auto" w:fill="auto"/>
            <w:hideMark/>
          </w:tcPr>
          <w:p w14:paraId="33F49BBE" w14:textId="48702193" w:rsidR="00F704E9" w:rsidRPr="009F1BD1" w:rsidRDefault="00F704E9" w:rsidP="008A031B">
            <w:pPr>
              <w:spacing w:line="240" w:lineRule="auto"/>
              <w:rPr>
                <w:rFonts w:eastAsia="Times New Roman"/>
                <w:color w:val="000000"/>
                <w:szCs w:val="28"/>
              </w:rPr>
            </w:pPr>
            <w:r w:rsidRPr="009F1BD1">
              <w:rPr>
                <w:rFonts w:eastAsia="Times New Roman"/>
                <w:color w:val="000000"/>
                <w:szCs w:val="28"/>
              </w:rPr>
              <w:t>Footer should be sized as follows:</w:t>
            </w:r>
            <w:r w:rsidRPr="009F1BD1">
              <w:rPr>
                <w:rFonts w:eastAsia="Times New Roman"/>
                <w:color w:val="000000"/>
                <w:szCs w:val="28"/>
              </w:rPr>
              <w:br/>
              <w:t xml:space="preserve">Width: </w:t>
            </w:r>
            <w:r w:rsidR="005B45E8">
              <w:rPr>
                <w:rFonts w:eastAsia="Times New Roman"/>
                <w:color w:val="000000"/>
                <w:szCs w:val="28"/>
              </w:rPr>
              <w:t>192</w:t>
            </w:r>
            <w:r w:rsidRPr="009F1BD1">
              <w:rPr>
                <w:rFonts w:eastAsia="Times New Roman"/>
                <w:color w:val="000000"/>
                <w:szCs w:val="28"/>
              </w:rPr>
              <w:t>0px</w:t>
            </w:r>
            <w:r w:rsidRPr="009F1BD1">
              <w:rPr>
                <w:rFonts w:eastAsia="Times New Roman"/>
                <w:color w:val="000000"/>
                <w:szCs w:val="28"/>
              </w:rPr>
              <w:br/>
              <w:t xml:space="preserve">Height: </w:t>
            </w:r>
            <w:r w:rsidR="005B45E8">
              <w:rPr>
                <w:rFonts w:eastAsia="Times New Roman"/>
                <w:color w:val="000000"/>
                <w:szCs w:val="28"/>
              </w:rPr>
              <w:t>1</w:t>
            </w:r>
            <w:r w:rsidRPr="009F1BD1">
              <w:rPr>
                <w:rFonts w:eastAsia="Times New Roman"/>
                <w:color w:val="000000"/>
                <w:szCs w:val="28"/>
              </w:rPr>
              <w:t>00px</w:t>
            </w:r>
          </w:p>
        </w:tc>
      </w:tr>
      <w:tr w:rsidR="00F704E9" w:rsidRPr="00431AEF" w14:paraId="2C707652" w14:textId="77777777" w:rsidTr="008A031B">
        <w:trPr>
          <w:trHeight w:val="20"/>
        </w:trPr>
        <w:tc>
          <w:tcPr>
            <w:tcW w:w="805" w:type="dxa"/>
            <w:shd w:val="clear" w:color="auto" w:fill="auto"/>
            <w:noWrap/>
            <w:hideMark/>
          </w:tcPr>
          <w:p w14:paraId="1E727425" w14:textId="77777777" w:rsidR="00F704E9" w:rsidRPr="009F1BD1" w:rsidRDefault="00F704E9" w:rsidP="008A031B">
            <w:pPr>
              <w:spacing w:line="240" w:lineRule="auto"/>
              <w:rPr>
                <w:rFonts w:eastAsia="Times New Roman"/>
                <w:color w:val="000000"/>
                <w:szCs w:val="28"/>
              </w:rPr>
            </w:pPr>
            <w:r w:rsidRPr="009F1BD1">
              <w:rPr>
                <w:rFonts w:eastAsia="Times New Roman"/>
                <w:color w:val="000000"/>
                <w:szCs w:val="28"/>
              </w:rPr>
              <w:t>5.3</w:t>
            </w:r>
          </w:p>
        </w:tc>
        <w:tc>
          <w:tcPr>
            <w:tcW w:w="9090" w:type="dxa"/>
            <w:shd w:val="clear" w:color="auto" w:fill="auto"/>
            <w:hideMark/>
          </w:tcPr>
          <w:p w14:paraId="1C9C1F7B" w14:textId="77777777" w:rsidR="00F704E9" w:rsidRPr="009F1BD1" w:rsidRDefault="00F704E9" w:rsidP="008A031B">
            <w:pPr>
              <w:spacing w:line="240" w:lineRule="auto"/>
              <w:rPr>
                <w:rFonts w:eastAsia="Times New Roman"/>
                <w:color w:val="000000"/>
                <w:szCs w:val="28"/>
              </w:rPr>
            </w:pPr>
            <w:r w:rsidRPr="009F1BD1">
              <w:rPr>
                <w:rFonts w:eastAsia="Times New Roman"/>
                <w:color w:val="000000"/>
                <w:szCs w:val="28"/>
              </w:rPr>
              <w:t>Footer should be left aligned at the bottom of the layout.</w:t>
            </w:r>
          </w:p>
        </w:tc>
      </w:tr>
    </w:tbl>
    <w:p w14:paraId="55C4FC13" w14:textId="6AFD9B1A" w:rsidR="00FC1C9A" w:rsidRPr="0014692C" w:rsidRDefault="00357FF9" w:rsidP="00FC1C9A">
      <w:pPr>
        <w:pStyle w:val="Heading4"/>
      </w:pPr>
      <w:r>
        <w:t xml:space="preserve">Build a </w:t>
      </w:r>
      <w:r w:rsidR="00FC1C9A" w:rsidRPr="0014692C">
        <w:t>Corporate Branding Folder</w:t>
      </w:r>
    </w:p>
    <w:p w14:paraId="0ED38721" w14:textId="08FDFACE" w:rsidR="00FC1C9A" w:rsidRPr="0014692C" w:rsidRDefault="00FC1C9A" w:rsidP="00022A37">
      <w:pPr>
        <w:pStyle w:val="ListParagraph"/>
        <w:numPr>
          <w:ilvl w:val="0"/>
          <w:numId w:val="1"/>
        </w:numPr>
      </w:pPr>
      <w:r w:rsidRPr="0014692C">
        <w:t xml:space="preserve">Navigate to the “Folders” </w:t>
      </w:r>
      <w:r w:rsidR="002F0EF6">
        <w:t>m</w:t>
      </w:r>
      <w:r>
        <w:t xml:space="preserve">odule </w:t>
      </w:r>
      <w:r w:rsidRPr="0014692C">
        <w:t>section of Ink. Select “New</w:t>
      </w:r>
      <w:r w:rsidR="002F0EF6">
        <w:t>.</w:t>
      </w:r>
      <w:r w:rsidRPr="0014692C">
        <w:t>”</w:t>
      </w:r>
    </w:p>
    <w:p w14:paraId="63F3B1F6" w14:textId="128B54A8" w:rsidR="00FC1C9A" w:rsidRPr="0014692C" w:rsidRDefault="00FC1C9A" w:rsidP="00022A37">
      <w:pPr>
        <w:pStyle w:val="ListParagraph"/>
        <w:numPr>
          <w:ilvl w:val="1"/>
          <w:numId w:val="1"/>
        </w:numPr>
      </w:pPr>
      <w:r w:rsidRPr="0014692C">
        <w:t>Give the name of the folder “</w:t>
      </w:r>
      <w:r w:rsidR="004629CD">
        <w:t xml:space="preserve">Training 2: </w:t>
      </w:r>
      <w:r>
        <w:t>RIA</w:t>
      </w:r>
      <w:r w:rsidRPr="0014692C">
        <w:t xml:space="preserve"> Branding</w:t>
      </w:r>
      <w:r w:rsidR="002F0EF6">
        <w:t>.</w:t>
      </w:r>
      <w:r w:rsidRPr="0014692C">
        <w:t>”</w:t>
      </w:r>
    </w:p>
    <w:p w14:paraId="16FF1FD2" w14:textId="55E736C9" w:rsidR="00FC1C9A" w:rsidRPr="0014692C" w:rsidRDefault="00FC1C9A" w:rsidP="00022A37">
      <w:pPr>
        <w:pStyle w:val="ListParagraph"/>
        <w:numPr>
          <w:ilvl w:val="1"/>
          <w:numId w:val="1"/>
        </w:numPr>
      </w:pPr>
      <w:r w:rsidRPr="0014692C">
        <w:t>The description is optional</w:t>
      </w:r>
      <w:r w:rsidR="002F0EF6">
        <w:t>;</w:t>
      </w:r>
      <w:r w:rsidRPr="0014692C">
        <w:t xml:space="preserve"> write in there “</w:t>
      </w:r>
      <w:r w:rsidR="004629CD">
        <w:t>Corporate Branding Elements</w:t>
      </w:r>
      <w:r w:rsidR="002F0EF6">
        <w:t>.</w:t>
      </w:r>
      <w:r w:rsidRPr="0014692C">
        <w:t>”</w:t>
      </w:r>
    </w:p>
    <w:p w14:paraId="130EF844" w14:textId="462B5BAC" w:rsidR="00FC1C9A" w:rsidRDefault="000145D9" w:rsidP="00022A37">
      <w:pPr>
        <w:pStyle w:val="ListParagraph"/>
        <w:numPr>
          <w:ilvl w:val="1"/>
          <w:numId w:val="1"/>
        </w:numPr>
      </w:pPr>
      <w:r w:rsidRPr="000145D9">
        <w:rPr>
          <w:noProof/>
        </w:rPr>
        <w:drawing>
          <wp:anchor distT="0" distB="0" distL="114300" distR="114300" simplePos="0" relativeHeight="251658296" behindDoc="1" locked="0" layoutInCell="1" allowOverlap="1" wp14:anchorId="59318172" wp14:editId="0AFF7F16">
            <wp:simplePos x="0" y="0"/>
            <wp:positionH relativeFrom="column">
              <wp:posOffset>4081780</wp:posOffset>
            </wp:positionH>
            <wp:positionV relativeFrom="paragraph">
              <wp:posOffset>464185</wp:posOffset>
            </wp:positionV>
            <wp:extent cx="2409825" cy="2205355"/>
            <wp:effectExtent l="0" t="0" r="9525" b="4445"/>
            <wp:wrapSquare wrapText="bothSides"/>
            <wp:docPr id="63" name="Picture 6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Graphical user interface, text, application&#10;&#10;Description automatically generated"/>
                    <pic:cNvPicPr/>
                  </pic:nvPicPr>
                  <pic:blipFill>
                    <a:blip r:embed="rId82" cstate="print">
                      <a:extLst>
                        <a:ext uri="{28A0092B-C50C-407E-A947-70E740481C1C}">
                          <a14:useLocalDpi xmlns:a14="http://schemas.microsoft.com/office/drawing/2010/main" val="0"/>
                        </a:ext>
                      </a:extLst>
                    </a:blip>
                    <a:stretch>
                      <a:fillRect/>
                    </a:stretch>
                  </pic:blipFill>
                  <pic:spPr>
                    <a:xfrm>
                      <a:off x="0" y="0"/>
                      <a:ext cx="2409825" cy="2205355"/>
                    </a:xfrm>
                    <a:prstGeom prst="rect">
                      <a:avLst/>
                    </a:prstGeom>
                  </pic:spPr>
                </pic:pic>
              </a:graphicData>
            </a:graphic>
            <wp14:sizeRelH relativeFrom="margin">
              <wp14:pctWidth>0</wp14:pctWidth>
            </wp14:sizeRelH>
            <wp14:sizeRelV relativeFrom="margin">
              <wp14:pctHeight>0</wp14:pctHeight>
            </wp14:sizeRelV>
          </wp:anchor>
        </w:drawing>
      </w:r>
      <w:r w:rsidR="00FC1C9A" w:rsidRPr="0014692C">
        <w:t>Give the appropriate individuals the appropriate access level: Use, Edit or Full.</w:t>
      </w:r>
    </w:p>
    <w:p w14:paraId="6819B47A" w14:textId="579361E9" w:rsidR="004629CD" w:rsidRDefault="0046521F" w:rsidP="00022A37">
      <w:pPr>
        <w:pStyle w:val="ListParagraph"/>
        <w:numPr>
          <w:ilvl w:val="2"/>
          <w:numId w:val="1"/>
        </w:numPr>
      </w:pPr>
      <w:r>
        <w:t>Consumer</w:t>
      </w:r>
      <w:r w:rsidR="00347903">
        <w:t>s</w:t>
      </w:r>
      <w:r>
        <w:t>, Contributor</w:t>
      </w:r>
      <w:r w:rsidR="00347903">
        <w:t>s</w:t>
      </w:r>
      <w:r>
        <w:t xml:space="preserve"> and Designer</w:t>
      </w:r>
      <w:r w:rsidR="00347903">
        <w:t>s</w:t>
      </w:r>
      <w:r>
        <w:t xml:space="preserve"> will have “Use” </w:t>
      </w:r>
      <w:r w:rsidR="002F0EF6">
        <w:t>access.</w:t>
      </w:r>
    </w:p>
    <w:p w14:paraId="0B40202F" w14:textId="02DE6FA5" w:rsidR="0046521F" w:rsidRDefault="0046521F" w:rsidP="00022A37">
      <w:pPr>
        <w:pStyle w:val="ListParagraph"/>
        <w:numPr>
          <w:ilvl w:val="2"/>
          <w:numId w:val="1"/>
        </w:numPr>
      </w:pPr>
      <w:r>
        <w:t>Director</w:t>
      </w:r>
      <w:r w:rsidR="00347903">
        <w:t>s</w:t>
      </w:r>
      <w:r>
        <w:t xml:space="preserve"> will have “</w:t>
      </w:r>
      <w:r w:rsidR="00A84D8F">
        <w:t xml:space="preserve">Edit” </w:t>
      </w:r>
      <w:r w:rsidR="002F0EF6">
        <w:t>access.</w:t>
      </w:r>
    </w:p>
    <w:p w14:paraId="11F36186" w14:textId="66BD4A70" w:rsidR="00A84D8F" w:rsidRPr="0014692C" w:rsidRDefault="00A84D8F" w:rsidP="00022A37">
      <w:pPr>
        <w:pStyle w:val="ListParagraph"/>
        <w:numPr>
          <w:ilvl w:val="2"/>
          <w:numId w:val="1"/>
        </w:numPr>
      </w:pPr>
      <w:r>
        <w:t xml:space="preserve">Administrators will have “Full” </w:t>
      </w:r>
      <w:r w:rsidR="002F0EF6">
        <w:t>access</w:t>
      </w:r>
      <w:r w:rsidR="002F0EF6">
        <w:rPr>
          <w:noProof/>
        </w:rPr>
        <w:t>.</w:t>
      </w:r>
    </w:p>
    <w:p w14:paraId="6337EC57" w14:textId="61F0FDE1" w:rsidR="00FC1C9A" w:rsidRPr="0014692C" w:rsidRDefault="00FC1C9A" w:rsidP="00022A37">
      <w:pPr>
        <w:pStyle w:val="ListParagraph"/>
        <w:numPr>
          <w:ilvl w:val="1"/>
          <w:numId w:val="1"/>
        </w:numPr>
      </w:pPr>
      <w:r w:rsidRPr="0014692C">
        <w:t>Once you are finished setting up the folder, select “Create</w:t>
      </w:r>
      <w:r w:rsidR="00E457EA">
        <w:t>.”</w:t>
      </w:r>
      <w:r w:rsidRPr="0014692C">
        <w:t xml:space="preserve"> This will give you a message “Folder Created Successfully” at the bottom. </w:t>
      </w:r>
    </w:p>
    <w:p w14:paraId="152DEAEB" w14:textId="61910083" w:rsidR="00FC1C9A" w:rsidRDefault="001B39F2" w:rsidP="00022A37">
      <w:pPr>
        <w:pStyle w:val="ListParagraph"/>
        <w:numPr>
          <w:ilvl w:val="0"/>
          <w:numId w:val="1"/>
        </w:numPr>
      </w:pPr>
      <w:r>
        <w:t xml:space="preserve">Create </w:t>
      </w:r>
      <w:r w:rsidR="002F0EF6">
        <w:t xml:space="preserve">sub-folders </w:t>
      </w:r>
      <w:r w:rsidR="009920C2">
        <w:t xml:space="preserve">with user </w:t>
      </w:r>
      <w:r w:rsidR="00962EBF">
        <w:t>sharing</w:t>
      </w:r>
      <w:r>
        <w:t>:</w:t>
      </w:r>
    </w:p>
    <w:p w14:paraId="4F5B1EDD" w14:textId="559E3B51" w:rsidR="001B39F2" w:rsidRDefault="001B39F2" w:rsidP="00022A37">
      <w:pPr>
        <w:pStyle w:val="ListParagraph"/>
        <w:numPr>
          <w:ilvl w:val="1"/>
          <w:numId w:val="1"/>
        </w:numPr>
      </w:pPr>
      <w:r>
        <w:t>RIA Logos</w:t>
      </w:r>
    </w:p>
    <w:p w14:paraId="39E2EE99" w14:textId="54DBDDDB" w:rsidR="001B39F2" w:rsidRDefault="001B39F2" w:rsidP="00022A37">
      <w:pPr>
        <w:pStyle w:val="ListParagraph"/>
        <w:numPr>
          <w:ilvl w:val="1"/>
          <w:numId w:val="1"/>
        </w:numPr>
      </w:pPr>
      <w:r>
        <w:t>Backgrounds</w:t>
      </w:r>
    </w:p>
    <w:p w14:paraId="122E2B1F" w14:textId="207A2FF4" w:rsidR="00F940F9" w:rsidRDefault="00661223" w:rsidP="00022A37">
      <w:pPr>
        <w:pStyle w:val="ListParagraph"/>
        <w:numPr>
          <w:ilvl w:val="0"/>
          <w:numId w:val="1"/>
        </w:numPr>
      </w:pPr>
      <w:r>
        <w:t>Open the RIA Logos Folder</w:t>
      </w:r>
      <w:r w:rsidR="00625826">
        <w:t xml:space="preserve"> </w:t>
      </w:r>
      <w:r w:rsidR="00EC575C">
        <w:t xml:space="preserve">in Ink </w:t>
      </w:r>
      <w:r>
        <w:t xml:space="preserve">and </w:t>
      </w:r>
      <w:r w:rsidR="00625826">
        <w:t>select the two RIA Logos</w:t>
      </w:r>
      <w:r w:rsidR="00FE0266">
        <w:t xml:space="preserve"> from the </w:t>
      </w:r>
      <w:r w:rsidR="00E9535E" w:rsidRPr="00E9535E">
        <w:t>Ink Exercise 2 - Building a Corporate Branding Folder</w:t>
      </w:r>
      <w:r w:rsidR="00EC575C">
        <w:t xml:space="preserve"> </w:t>
      </w:r>
      <w:r w:rsidR="00FE0266">
        <w:t xml:space="preserve">on your desktop </w:t>
      </w:r>
      <w:r w:rsidR="009F4152">
        <w:t>and</w:t>
      </w:r>
      <w:r w:rsidR="00B13373">
        <w:t xml:space="preserve"> click and drag </w:t>
      </w:r>
      <w:r w:rsidR="009F4152">
        <w:t xml:space="preserve">these assets </w:t>
      </w:r>
      <w:r w:rsidR="00B13373">
        <w:t>into the RIA Logos Folder in Ink</w:t>
      </w:r>
      <w:r w:rsidR="00F940F9">
        <w:t>.</w:t>
      </w:r>
    </w:p>
    <w:p w14:paraId="18B3D371" w14:textId="1E84279E" w:rsidR="00661223" w:rsidRPr="0014692C" w:rsidRDefault="00661223" w:rsidP="00022A37">
      <w:pPr>
        <w:pStyle w:val="ListParagraph"/>
        <w:numPr>
          <w:ilvl w:val="0"/>
          <w:numId w:val="1"/>
        </w:numPr>
      </w:pPr>
      <w:r>
        <w:t xml:space="preserve">Go back </w:t>
      </w:r>
      <w:r w:rsidR="007653C0">
        <w:t xml:space="preserve">by selecting the </w:t>
      </w:r>
      <w:r w:rsidR="00882C3A">
        <w:rPr>
          <w:noProof/>
        </w:rPr>
        <w:drawing>
          <wp:inline distT="0" distB="0" distL="0" distR="0" wp14:anchorId="6781E3C6" wp14:editId="50E38C57">
            <wp:extent cx="95140" cy="174423"/>
            <wp:effectExtent l="0" t="0" r="635" b="0"/>
            <wp:docPr id="1684758788" name="Picture 1684758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758788" name=""/>
                    <pic:cNvPicPr/>
                  </pic:nvPicPr>
                  <pic:blipFill rotWithShape="1">
                    <a:blip r:embed="rId83"/>
                    <a:srcRect l="22870" t="21350" r="17843" b="7581"/>
                    <a:stretch/>
                  </pic:blipFill>
                  <pic:spPr bwMode="auto">
                    <a:xfrm>
                      <a:off x="0" y="0"/>
                      <a:ext cx="95999" cy="175998"/>
                    </a:xfrm>
                    <a:prstGeom prst="rect">
                      <a:avLst/>
                    </a:prstGeom>
                    <a:ln>
                      <a:noFill/>
                    </a:ln>
                    <a:extLst>
                      <a:ext uri="{53640926-AAD7-44D8-BBD7-CCE9431645EC}">
                        <a14:shadowObscured xmlns:a14="http://schemas.microsoft.com/office/drawing/2010/main"/>
                      </a:ext>
                    </a:extLst>
                  </pic:spPr>
                </pic:pic>
              </a:graphicData>
            </a:graphic>
          </wp:inline>
        </w:drawing>
      </w:r>
      <w:r w:rsidR="007653C0">
        <w:t xml:space="preserve"> in the menu </w:t>
      </w:r>
      <w:r>
        <w:t xml:space="preserve">and </w:t>
      </w:r>
      <w:r w:rsidR="002F0EF6">
        <w:t>s</w:t>
      </w:r>
      <w:r w:rsidR="007653C0">
        <w:t>witch to</w:t>
      </w:r>
      <w:r>
        <w:t xml:space="preserve"> the Backgrounds </w:t>
      </w:r>
      <w:r w:rsidR="00F176A2">
        <w:t>f</w:t>
      </w:r>
      <w:r>
        <w:t>older</w:t>
      </w:r>
      <w:r w:rsidR="00F176A2">
        <w:t>.</w:t>
      </w:r>
      <w:r>
        <w:t xml:space="preserve"> </w:t>
      </w:r>
      <w:r w:rsidR="00534DA8">
        <w:t>Select the Airport-Background.png</w:t>
      </w:r>
      <w:r w:rsidR="009F4152">
        <w:t xml:space="preserve"> from the </w:t>
      </w:r>
      <w:r w:rsidR="0016090B" w:rsidRPr="0016090B">
        <w:t>Ink Exercise 2 - Building a Corporate Branding Folder</w:t>
      </w:r>
      <w:r w:rsidR="0016090B">
        <w:t xml:space="preserve"> </w:t>
      </w:r>
      <w:r w:rsidR="009F4152">
        <w:t xml:space="preserve">on your desktop and click and drag </w:t>
      </w:r>
      <w:r w:rsidR="00A116BC">
        <w:t xml:space="preserve">this asset </w:t>
      </w:r>
      <w:r w:rsidR="009F4152">
        <w:t>into the Backgrounds Folder in Ink.</w:t>
      </w:r>
    </w:p>
    <w:p w14:paraId="39554E91" w14:textId="34BBF8DA" w:rsidR="00D621E3" w:rsidRDefault="00D621E3">
      <w:pPr>
        <w:spacing w:after="200"/>
      </w:pPr>
      <w:r>
        <w:br w:type="page"/>
      </w:r>
    </w:p>
    <w:p w14:paraId="2A46965E" w14:textId="214128C6" w:rsidR="00661223" w:rsidRPr="0014692C" w:rsidRDefault="00D621E3" w:rsidP="00D621E3">
      <w:pPr>
        <w:pStyle w:val="Heading4"/>
      </w:pPr>
      <w:r>
        <w:t>Creating a Background Layout</w:t>
      </w:r>
    </w:p>
    <w:p w14:paraId="6EBD9AE2" w14:textId="3723E4E5" w:rsidR="00D621E3" w:rsidRPr="0014692C" w:rsidRDefault="00D621E3" w:rsidP="00FC1C9A">
      <w:r>
        <w:t>Open the</w:t>
      </w:r>
      <w:r w:rsidR="000D2FC8">
        <w:t xml:space="preserve"> </w:t>
      </w:r>
      <w:r w:rsidR="000F01AE">
        <w:t xml:space="preserve">App </w:t>
      </w:r>
      <w:r>
        <w:t>you created</w:t>
      </w:r>
      <w:r w:rsidR="0040090F">
        <w:t xml:space="preserve"> in Exercise 1: </w:t>
      </w:r>
      <w:r w:rsidR="007B4746">
        <w:t xml:space="preserve">Training 1: Welcome &amp; </w:t>
      </w:r>
      <w:r w:rsidR="007B4746" w:rsidRPr="0014692C">
        <w:t>Advertis</w:t>
      </w:r>
      <w:r w:rsidR="007B4746">
        <w:t>ing Screen-</w:t>
      </w:r>
      <w:r w:rsidR="007B4746" w:rsidRPr="00B96E0B">
        <w:rPr>
          <w:i/>
          <w:iCs/>
        </w:rPr>
        <w:t>YourName</w:t>
      </w:r>
    </w:p>
    <w:p w14:paraId="3625A6BC" w14:textId="77777777" w:rsidR="00FC1C9A" w:rsidRDefault="00FC1C9A" w:rsidP="00FC1C9A"/>
    <w:p w14:paraId="395066CC" w14:textId="58D4697D" w:rsidR="007B4746" w:rsidRDefault="004C4E17" w:rsidP="00FC1C9A">
      <w:r>
        <w:t>When</w:t>
      </w:r>
      <w:r w:rsidR="007B4746">
        <w:t xml:space="preserve"> no content is scheduled, the screen will </w:t>
      </w:r>
      <w:r>
        <w:t xml:space="preserve">automatically show </w:t>
      </w:r>
      <w:r w:rsidR="007B4746">
        <w:t>black</w:t>
      </w:r>
      <w:r>
        <w:t>.</w:t>
      </w:r>
      <w:r w:rsidR="007B4746">
        <w:t xml:space="preserve"> </w:t>
      </w:r>
      <w:r>
        <w:t>This will</w:t>
      </w:r>
      <w:r w:rsidR="007B4746">
        <w:t xml:space="preserve"> confuse users and support staff</w:t>
      </w:r>
      <w:r w:rsidR="00B95A57">
        <w:t xml:space="preserve"> since it may appear that t</w:t>
      </w:r>
      <w:r w:rsidR="007B4746">
        <w:t xml:space="preserve">here </w:t>
      </w:r>
      <w:r w:rsidR="00B95A57">
        <w:t>is</w:t>
      </w:r>
      <w:r w:rsidR="007B4746">
        <w:t xml:space="preserve"> an issue with the </w:t>
      </w:r>
      <w:r w:rsidR="00B95A57">
        <w:t>display or player</w:t>
      </w:r>
      <w:r w:rsidR="009D21C0">
        <w:t xml:space="preserve">. </w:t>
      </w:r>
      <w:r w:rsidR="007B4746">
        <w:t>Therefore</w:t>
      </w:r>
      <w:r w:rsidR="00B95A57">
        <w:t xml:space="preserve">, </w:t>
      </w:r>
      <w:r w:rsidR="007B4746">
        <w:t>we</w:t>
      </w:r>
      <w:r w:rsidR="00B95A57">
        <w:t xml:space="preserve"> should</w:t>
      </w:r>
      <w:r w:rsidR="007B4746">
        <w:t xml:space="preserve"> create a</w:t>
      </w:r>
      <w:r w:rsidR="00B95A57">
        <w:t xml:space="preserve"> </w:t>
      </w:r>
      <w:r w:rsidR="007E5C1E">
        <w:t>default</w:t>
      </w:r>
      <w:r w:rsidR="007B4746">
        <w:t xml:space="preserve"> background </w:t>
      </w:r>
      <w:r w:rsidR="00B95A57">
        <w:t xml:space="preserve">to </w:t>
      </w:r>
      <w:r w:rsidR="007B4746">
        <w:t xml:space="preserve">display </w:t>
      </w:r>
      <w:r w:rsidR="00B95A57">
        <w:t>when there is no content to show</w:t>
      </w:r>
      <w:r w:rsidR="007B4746">
        <w:t>.</w:t>
      </w:r>
    </w:p>
    <w:p w14:paraId="5487914D" w14:textId="77777777" w:rsidR="007B4746" w:rsidRDefault="007B4746" w:rsidP="00FC1C9A"/>
    <w:p w14:paraId="3085E49D" w14:textId="0965F9C6" w:rsidR="00533F11" w:rsidRDefault="00533F11" w:rsidP="00FC1C9A">
      <w:r>
        <w:t>First</w:t>
      </w:r>
      <w:r w:rsidR="007E5C1E">
        <w:t>,</w:t>
      </w:r>
      <w:r>
        <w:t xml:space="preserve"> we </w:t>
      </w:r>
      <w:r w:rsidR="007E5C1E">
        <w:t xml:space="preserve">need to </w:t>
      </w:r>
      <w:r w:rsidR="00357FF9">
        <w:t>hide</w:t>
      </w:r>
      <w:r>
        <w:t xml:space="preserve"> the current Gallery </w:t>
      </w:r>
      <w:r w:rsidR="007E5C1E">
        <w:t>c</w:t>
      </w:r>
      <w:r>
        <w:t>omponent</w:t>
      </w:r>
      <w:r w:rsidR="007E5C1E">
        <w:t>,</w:t>
      </w:r>
      <w:r>
        <w:t xml:space="preserve"> so we can see the</w:t>
      </w:r>
      <w:r w:rsidR="007E5C1E">
        <w:t xml:space="preserve"> empty</w:t>
      </w:r>
      <w:r>
        <w:t xml:space="preserve"> layout</w:t>
      </w:r>
      <w:r w:rsidR="009D21C0">
        <w:t xml:space="preserve">. </w:t>
      </w:r>
      <w:r>
        <w:t xml:space="preserve">To do this, go to the “Structure” tab in the </w:t>
      </w:r>
      <w:r w:rsidR="003A0AEE">
        <w:t xml:space="preserve">top </w:t>
      </w:r>
      <w:r>
        <w:t xml:space="preserve">left panel and select the </w:t>
      </w:r>
      <w:r w:rsidR="007E5C1E">
        <w:t>e</w:t>
      </w:r>
      <w:r>
        <w:t xml:space="preserve">ye icon next to the Gallery </w:t>
      </w:r>
      <w:r w:rsidR="007E5C1E">
        <w:t>c</w:t>
      </w:r>
      <w:r>
        <w:t>omponent.</w:t>
      </w:r>
      <w:r w:rsidR="003A0AEE">
        <w:t xml:space="preserve"> (</w:t>
      </w:r>
      <w:r w:rsidR="00E73532">
        <w:t>Hover your mouse over the component row for the eye icon to become visible</w:t>
      </w:r>
      <w:r w:rsidR="00D12F38">
        <w:t>)</w:t>
      </w:r>
    </w:p>
    <w:p w14:paraId="7EA02D3E" w14:textId="77777777" w:rsidR="00D621E3" w:rsidRDefault="00D621E3" w:rsidP="00FC1C9A"/>
    <w:p w14:paraId="79F6BEEE" w14:textId="4AA98699" w:rsidR="00234246" w:rsidRDefault="00234246" w:rsidP="00FC1C9A">
      <w:r>
        <w:t xml:space="preserve">We can then </w:t>
      </w:r>
      <w:r w:rsidR="007E5C1E">
        <w:t>i</w:t>
      </w:r>
      <w:r>
        <w:t xml:space="preserve">nsert new layers </w:t>
      </w:r>
      <w:r w:rsidR="007E5C1E">
        <w:t>in</w:t>
      </w:r>
      <w:r>
        <w:t>to the</w:t>
      </w:r>
      <w:r w:rsidR="000D2FC8">
        <w:t xml:space="preserve"> </w:t>
      </w:r>
      <w:r w:rsidR="000F01AE">
        <w:t xml:space="preserve">App </w:t>
      </w:r>
      <w:r>
        <w:t>to build our background.</w:t>
      </w:r>
    </w:p>
    <w:p w14:paraId="3D89DF7D" w14:textId="77777777" w:rsidR="00234246" w:rsidRDefault="00234246" w:rsidP="00FC1C9A"/>
    <w:p w14:paraId="1E68E544" w14:textId="0ACBF258" w:rsidR="00234246" w:rsidRDefault="00234246" w:rsidP="006A00A8">
      <w:pPr>
        <w:pStyle w:val="Heading5"/>
      </w:pPr>
      <w:r>
        <w:t>Insert a Background Image</w:t>
      </w:r>
    </w:p>
    <w:p w14:paraId="66FC4953" w14:textId="0BE625C0" w:rsidR="00234246" w:rsidRDefault="00D371B0" w:rsidP="009E36F4">
      <w:pPr>
        <w:pStyle w:val="ListParagraph"/>
        <w:numPr>
          <w:ilvl w:val="0"/>
          <w:numId w:val="14"/>
        </w:numPr>
      </w:pPr>
      <w:r>
        <w:t xml:space="preserve">Insert an “Image” </w:t>
      </w:r>
      <w:r w:rsidR="007E5C1E">
        <w:t>c</w:t>
      </w:r>
      <w:r>
        <w:t>omponent</w:t>
      </w:r>
      <w:r w:rsidR="007E5C1E">
        <w:t>.</w:t>
      </w:r>
    </w:p>
    <w:p w14:paraId="65F5E058" w14:textId="679D48C1" w:rsidR="00D371B0" w:rsidRDefault="00D371B0" w:rsidP="009E36F4">
      <w:pPr>
        <w:pStyle w:val="ListParagraph"/>
        <w:numPr>
          <w:ilvl w:val="0"/>
          <w:numId w:val="14"/>
        </w:numPr>
      </w:pPr>
      <w:r>
        <w:t xml:space="preserve">Rename </w:t>
      </w:r>
      <w:r w:rsidR="007E5C1E">
        <w:t>c</w:t>
      </w:r>
      <w:r>
        <w:t>omponent to “Background” in the Properties</w:t>
      </w:r>
      <w:r w:rsidR="007E5C1E">
        <w:t>.</w:t>
      </w:r>
    </w:p>
    <w:p w14:paraId="3A1E47C1" w14:textId="54C8F3FE" w:rsidR="00D371B0" w:rsidRDefault="00D371B0" w:rsidP="009E36F4">
      <w:pPr>
        <w:pStyle w:val="ListParagraph"/>
        <w:numPr>
          <w:ilvl w:val="0"/>
          <w:numId w:val="14"/>
        </w:numPr>
      </w:pPr>
      <w:r>
        <w:t xml:space="preserve">Select the </w:t>
      </w:r>
      <w:r w:rsidR="007E5C1E">
        <w:t>content so</w:t>
      </w:r>
      <w:r>
        <w:t xml:space="preserve">urce “Airport-Background.png” from the Corporate Branding </w:t>
      </w:r>
      <w:r w:rsidR="007E5C1E">
        <w:t>folder.</w:t>
      </w:r>
    </w:p>
    <w:p w14:paraId="00E6C040" w14:textId="286EECEF" w:rsidR="00D371B0" w:rsidRDefault="00D371B0" w:rsidP="009E36F4">
      <w:pPr>
        <w:pStyle w:val="ListParagraph"/>
        <w:numPr>
          <w:ilvl w:val="0"/>
          <w:numId w:val="14"/>
        </w:numPr>
      </w:pPr>
      <w:r>
        <w:t xml:space="preserve">Expand the </w:t>
      </w:r>
      <w:r w:rsidR="007E5C1E">
        <w:t>image componen</w:t>
      </w:r>
      <w:r>
        <w:t>t to fit the screen</w:t>
      </w:r>
      <w:r w:rsidR="007E5C1E">
        <w:t>.</w:t>
      </w:r>
    </w:p>
    <w:p w14:paraId="01A163AA" w14:textId="4284634B" w:rsidR="00D621E3" w:rsidRDefault="00C44289" w:rsidP="00FC1C9A">
      <w:r w:rsidRPr="0014692C">
        <w:rPr>
          <w:noProof/>
        </w:rPr>
        <w:drawing>
          <wp:anchor distT="0" distB="0" distL="114300" distR="114300" simplePos="0" relativeHeight="251658297" behindDoc="1" locked="0" layoutInCell="1" allowOverlap="1" wp14:anchorId="0A7F5E7C" wp14:editId="7F068ABE">
            <wp:simplePos x="0" y="0"/>
            <wp:positionH relativeFrom="margin">
              <wp:align>center</wp:align>
            </wp:positionH>
            <wp:positionV relativeFrom="paragraph">
              <wp:posOffset>3810</wp:posOffset>
            </wp:positionV>
            <wp:extent cx="4629150" cy="2643505"/>
            <wp:effectExtent l="0" t="0" r="0" b="4445"/>
            <wp:wrapSquare wrapText="bothSides"/>
            <wp:docPr id="66" name="Picture 66" descr="Graphical user interface, application, PowerPoi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 PowerPoint&#10;&#10;Description automatically generated"/>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629150" cy="2643505"/>
                    </a:xfrm>
                    <a:prstGeom prst="rect">
                      <a:avLst/>
                    </a:prstGeom>
                  </pic:spPr>
                </pic:pic>
              </a:graphicData>
            </a:graphic>
            <wp14:sizeRelH relativeFrom="margin">
              <wp14:pctWidth>0</wp14:pctWidth>
            </wp14:sizeRelH>
            <wp14:sizeRelV relativeFrom="margin">
              <wp14:pctHeight>0</wp14:pctHeight>
            </wp14:sizeRelV>
          </wp:anchor>
        </w:drawing>
      </w:r>
    </w:p>
    <w:p w14:paraId="02CBA0B3" w14:textId="3E3BCEAD" w:rsidR="006A00A8" w:rsidRDefault="006A00A8">
      <w:pPr>
        <w:spacing w:after="200"/>
      </w:pPr>
      <w:r>
        <w:br w:type="page"/>
      </w:r>
    </w:p>
    <w:p w14:paraId="6F2D6F6C" w14:textId="7EDCE80B" w:rsidR="00D621E3" w:rsidRDefault="00C44289" w:rsidP="006A00A8">
      <w:pPr>
        <w:pStyle w:val="Heading5"/>
      </w:pPr>
      <w:r w:rsidRPr="00E36A23">
        <w:rPr>
          <w:noProof/>
        </w:rPr>
        <w:drawing>
          <wp:anchor distT="0" distB="0" distL="114300" distR="114300" simplePos="0" relativeHeight="251658298" behindDoc="1" locked="0" layoutInCell="1" allowOverlap="1" wp14:anchorId="7691CDCE" wp14:editId="39058486">
            <wp:simplePos x="0" y="0"/>
            <wp:positionH relativeFrom="column">
              <wp:posOffset>3046730</wp:posOffset>
            </wp:positionH>
            <wp:positionV relativeFrom="paragraph">
              <wp:posOffset>8255</wp:posOffset>
            </wp:positionV>
            <wp:extent cx="3267075" cy="1844040"/>
            <wp:effectExtent l="0" t="0" r="9525" b="3810"/>
            <wp:wrapSquare wrapText="bothSides"/>
            <wp:docPr id="90" name="Picture 90" descr="A picture containing sky, outdoor, plane, airpla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A picture containing sky, outdoor, plane, airplane&#10;&#10;Description automatically generated"/>
                    <pic:cNvPicPr/>
                  </pic:nvPicPr>
                  <pic:blipFill>
                    <a:blip r:embed="rId85" cstate="print">
                      <a:extLst>
                        <a:ext uri="{28A0092B-C50C-407E-A947-70E740481C1C}">
                          <a14:useLocalDpi xmlns:a14="http://schemas.microsoft.com/office/drawing/2010/main" val="0"/>
                        </a:ext>
                      </a:extLst>
                    </a:blip>
                    <a:stretch>
                      <a:fillRect/>
                    </a:stretch>
                  </pic:blipFill>
                  <pic:spPr>
                    <a:xfrm>
                      <a:off x="0" y="0"/>
                      <a:ext cx="3267075" cy="1844040"/>
                    </a:xfrm>
                    <a:prstGeom prst="rect">
                      <a:avLst/>
                    </a:prstGeom>
                  </pic:spPr>
                </pic:pic>
              </a:graphicData>
            </a:graphic>
            <wp14:sizeRelH relativeFrom="margin">
              <wp14:pctWidth>0</wp14:pctWidth>
            </wp14:sizeRelH>
            <wp14:sizeRelV relativeFrom="margin">
              <wp14:pctHeight>0</wp14:pctHeight>
            </wp14:sizeRelV>
          </wp:anchor>
        </w:drawing>
      </w:r>
      <w:r w:rsidR="006A00A8">
        <w:t>Insert Header and Foot</w:t>
      </w:r>
      <w:r w:rsidR="007E5C1E">
        <w:t>er</w:t>
      </w:r>
      <w:r w:rsidR="006A00A8">
        <w:t xml:space="preserve"> Bar</w:t>
      </w:r>
      <w:r w:rsidR="007E5C1E">
        <w:t>s</w:t>
      </w:r>
    </w:p>
    <w:p w14:paraId="395C8820" w14:textId="30972212" w:rsidR="006A00A8" w:rsidRDefault="006A00A8" w:rsidP="006A00A8">
      <w:r>
        <w:t xml:space="preserve">Without having to create a graphic, we can create blocks for </w:t>
      </w:r>
      <w:r w:rsidR="008C597E">
        <w:t>backgrounds</w:t>
      </w:r>
      <w:r>
        <w:t xml:space="preserve"> using </w:t>
      </w:r>
      <w:r w:rsidR="000B0DA7">
        <w:t>t</w:t>
      </w:r>
      <w:r>
        <w:t xml:space="preserve">ext components without </w:t>
      </w:r>
      <w:r w:rsidR="000B0DA7">
        <w:t>needing t</w:t>
      </w:r>
      <w:r>
        <w:t>ext in them.</w:t>
      </w:r>
    </w:p>
    <w:p w14:paraId="3B20FF24" w14:textId="44E64239" w:rsidR="006A00A8" w:rsidRDefault="006A00A8" w:rsidP="006A00A8"/>
    <w:p w14:paraId="17AD3410" w14:textId="31B39F31" w:rsidR="006A00A8" w:rsidRPr="00E36A23" w:rsidRDefault="006A00A8" w:rsidP="006A00A8">
      <w:pPr>
        <w:rPr>
          <w:u w:val="single"/>
        </w:rPr>
      </w:pPr>
      <w:r w:rsidRPr="00E36A23">
        <w:rPr>
          <w:u w:val="single"/>
        </w:rPr>
        <w:t xml:space="preserve">To Create Header </w:t>
      </w:r>
      <w:r w:rsidR="00E36A23" w:rsidRPr="00E36A23">
        <w:rPr>
          <w:u w:val="single"/>
        </w:rPr>
        <w:t xml:space="preserve">and Footer </w:t>
      </w:r>
      <w:r w:rsidRPr="00E36A23">
        <w:rPr>
          <w:u w:val="single"/>
        </w:rPr>
        <w:t>Bar</w:t>
      </w:r>
      <w:r w:rsidR="00E36A23" w:rsidRPr="00E36A23">
        <w:rPr>
          <w:u w:val="single"/>
        </w:rPr>
        <w:t>s</w:t>
      </w:r>
      <w:r w:rsidRPr="00E36A23">
        <w:rPr>
          <w:u w:val="single"/>
        </w:rPr>
        <w:t>:</w:t>
      </w:r>
    </w:p>
    <w:p w14:paraId="2DDF0E4A" w14:textId="74EA2F3C" w:rsidR="006A00A8" w:rsidRPr="0014692C" w:rsidRDefault="006A00A8" w:rsidP="00022A37">
      <w:pPr>
        <w:pStyle w:val="ListParagraph"/>
        <w:numPr>
          <w:ilvl w:val="0"/>
          <w:numId w:val="3"/>
        </w:numPr>
      </w:pPr>
      <w:r w:rsidRPr="0014692C">
        <w:t xml:space="preserve">Drag and drop a text </w:t>
      </w:r>
      <w:r w:rsidR="00BB6C17">
        <w:t>component</w:t>
      </w:r>
      <w:r w:rsidRPr="0014692C">
        <w:t xml:space="preserve"> onto the canvas. Edit the </w:t>
      </w:r>
      <w:r w:rsidR="000B0DA7" w:rsidRPr="0014692C">
        <w:t xml:space="preserve">size and position </w:t>
      </w:r>
      <w:r w:rsidRPr="0014692C">
        <w:t>to match</w:t>
      </w:r>
    </w:p>
    <w:p w14:paraId="6133FE7A" w14:textId="7C7AC054" w:rsidR="006A00A8" w:rsidRPr="0014692C" w:rsidRDefault="006A00A8" w:rsidP="00022A37">
      <w:pPr>
        <w:pStyle w:val="ListParagraph"/>
        <w:numPr>
          <w:ilvl w:val="1"/>
          <w:numId w:val="3"/>
        </w:numPr>
      </w:pPr>
      <w:r w:rsidRPr="0014692C">
        <w:t xml:space="preserve">Width: </w:t>
      </w:r>
      <w:r w:rsidR="007C697C">
        <w:t>192</w:t>
      </w:r>
      <w:r>
        <w:t>0</w:t>
      </w:r>
      <w:r w:rsidR="000B0DA7">
        <w:t>px</w:t>
      </w:r>
    </w:p>
    <w:p w14:paraId="22B6871B" w14:textId="4BE9649B" w:rsidR="006A00A8" w:rsidRPr="0014692C" w:rsidRDefault="006A00A8" w:rsidP="00022A37">
      <w:pPr>
        <w:pStyle w:val="ListParagraph"/>
        <w:numPr>
          <w:ilvl w:val="1"/>
          <w:numId w:val="3"/>
        </w:numPr>
      </w:pPr>
      <w:r w:rsidRPr="0014692C">
        <w:t xml:space="preserve">Height: </w:t>
      </w:r>
      <w:r w:rsidR="007C697C">
        <w:t>135</w:t>
      </w:r>
      <w:r w:rsidR="000B0DA7">
        <w:t>px</w:t>
      </w:r>
    </w:p>
    <w:p w14:paraId="4F69E927" w14:textId="4A310761" w:rsidR="006A00A8" w:rsidRPr="0014692C" w:rsidRDefault="006A00A8" w:rsidP="00022A37">
      <w:pPr>
        <w:pStyle w:val="ListParagraph"/>
        <w:numPr>
          <w:ilvl w:val="1"/>
          <w:numId w:val="3"/>
        </w:numPr>
      </w:pPr>
      <w:r w:rsidRPr="0014692C">
        <w:t>Left: 0</w:t>
      </w:r>
      <w:r w:rsidR="000B0DA7">
        <w:t>px</w:t>
      </w:r>
    </w:p>
    <w:p w14:paraId="2D226EE9" w14:textId="2F471291" w:rsidR="006A00A8" w:rsidRPr="0014692C" w:rsidRDefault="006A00A8" w:rsidP="00022A37">
      <w:pPr>
        <w:pStyle w:val="ListParagraph"/>
        <w:numPr>
          <w:ilvl w:val="1"/>
          <w:numId w:val="3"/>
        </w:numPr>
      </w:pPr>
      <w:r w:rsidRPr="0014692C">
        <w:t>Top: 0</w:t>
      </w:r>
      <w:r w:rsidR="000B0DA7">
        <w:t>px</w:t>
      </w:r>
    </w:p>
    <w:p w14:paraId="1D05B025" w14:textId="3ABC85FD" w:rsidR="006A00A8" w:rsidRPr="0014692C" w:rsidRDefault="006A00A8" w:rsidP="006A00A8">
      <w:pPr>
        <w:pStyle w:val="ListParagraph"/>
      </w:pPr>
      <w:r w:rsidRPr="0014692C">
        <w:t xml:space="preserve">Then change the </w:t>
      </w:r>
      <w:r w:rsidR="000B0DA7">
        <w:t>b</w:t>
      </w:r>
      <w:r w:rsidRPr="0014692C">
        <w:t>ackground color from transparent to</w:t>
      </w:r>
    </w:p>
    <w:p w14:paraId="7E434A90" w14:textId="10359354" w:rsidR="006A00A8" w:rsidRPr="0014692C" w:rsidRDefault="006A00A8" w:rsidP="00022A37">
      <w:pPr>
        <w:pStyle w:val="ListParagraph"/>
        <w:numPr>
          <w:ilvl w:val="0"/>
          <w:numId w:val="4"/>
        </w:numPr>
      </w:pPr>
      <w:r w:rsidRPr="0014692C">
        <w:t>R: 20</w:t>
      </w:r>
    </w:p>
    <w:p w14:paraId="76906F52" w14:textId="77777777" w:rsidR="006A00A8" w:rsidRPr="0014692C" w:rsidRDefault="006A00A8" w:rsidP="00022A37">
      <w:pPr>
        <w:pStyle w:val="ListParagraph"/>
        <w:numPr>
          <w:ilvl w:val="0"/>
          <w:numId w:val="4"/>
        </w:numPr>
      </w:pPr>
      <w:r w:rsidRPr="0014692C">
        <w:t>G: 0</w:t>
      </w:r>
    </w:p>
    <w:p w14:paraId="1E0B841E" w14:textId="2E820FF2" w:rsidR="006A00A8" w:rsidRPr="0014692C" w:rsidRDefault="006A00A8" w:rsidP="00022A37">
      <w:pPr>
        <w:pStyle w:val="ListParagraph"/>
        <w:numPr>
          <w:ilvl w:val="0"/>
          <w:numId w:val="4"/>
        </w:numPr>
      </w:pPr>
      <w:r w:rsidRPr="0014692C">
        <w:t>B: 117</w:t>
      </w:r>
    </w:p>
    <w:p w14:paraId="3AD838F5" w14:textId="3125E8C4" w:rsidR="006A00A8" w:rsidRDefault="006A00A8" w:rsidP="00022A37">
      <w:pPr>
        <w:pStyle w:val="ListParagraph"/>
        <w:numPr>
          <w:ilvl w:val="0"/>
          <w:numId w:val="4"/>
        </w:numPr>
      </w:pPr>
      <w:r w:rsidRPr="0014692C">
        <w:t>Hex: #140075</w:t>
      </w:r>
    </w:p>
    <w:p w14:paraId="08C8BCFA" w14:textId="64C794DA" w:rsidR="008C597E" w:rsidRDefault="008C597E" w:rsidP="00022A37">
      <w:pPr>
        <w:pStyle w:val="ListParagraph"/>
        <w:numPr>
          <w:ilvl w:val="0"/>
          <w:numId w:val="3"/>
        </w:numPr>
      </w:pPr>
      <w:r>
        <w:t xml:space="preserve">Rename the </w:t>
      </w:r>
      <w:r w:rsidR="000B0DA7">
        <w:t xml:space="preserve">component </w:t>
      </w:r>
      <w:r>
        <w:t xml:space="preserve">to Header </w:t>
      </w:r>
      <w:r w:rsidR="00C44289">
        <w:t>b</w:t>
      </w:r>
      <w:r>
        <w:t>ar</w:t>
      </w:r>
      <w:r w:rsidR="000B0DA7">
        <w:t>.</w:t>
      </w:r>
      <w:r>
        <w:t xml:space="preserve"> </w:t>
      </w:r>
    </w:p>
    <w:p w14:paraId="1596C01F" w14:textId="77777777" w:rsidR="00396D85" w:rsidRDefault="00396D85" w:rsidP="00396D85">
      <w:pPr>
        <w:ind w:left="360"/>
      </w:pPr>
    </w:p>
    <w:p w14:paraId="530C498A" w14:textId="4A02DE8A" w:rsidR="00396D85" w:rsidRPr="0014692C" w:rsidRDefault="00396D85" w:rsidP="00396D85">
      <w:pPr>
        <w:ind w:left="360"/>
      </w:pPr>
      <w:r w:rsidRPr="0014692C">
        <w:t xml:space="preserve">To add the footer bar, either repeat the </w:t>
      </w:r>
      <w:r>
        <w:t>above steps</w:t>
      </w:r>
      <w:r w:rsidR="000B0DA7">
        <w:t xml:space="preserve">. You can also </w:t>
      </w:r>
      <w:r w:rsidR="00564C5D">
        <w:t>select</w:t>
      </w:r>
      <w:r w:rsidRPr="0014692C">
        <w:t xml:space="preserve"> it </w:t>
      </w:r>
      <w:r w:rsidR="00564C5D">
        <w:t>in</w:t>
      </w:r>
      <w:r w:rsidRPr="0014692C">
        <w:t xml:space="preserve"> your Structure tab (Layers), copy and paste it. </w:t>
      </w:r>
      <w:r w:rsidR="002836F2">
        <w:t>Keyboard c</w:t>
      </w:r>
      <w:r w:rsidRPr="0014692C">
        <w:t xml:space="preserve">ontrols </w:t>
      </w:r>
      <w:r w:rsidR="002836F2">
        <w:t>like</w:t>
      </w:r>
      <w:r w:rsidRPr="0014692C">
        <w:t xml:space="preserve"> “CTRL+C” and “CTRL+V” work in </w:t>
      </w:r>
      <w:r w:rsidR="002836F2">
        <w:t>I</w:t>
      </w:r>
      <w:r w:rsidRPr="0014692C">
        <w:t xml:space="preserve">nk. </w:t>
      </w:r>
    </w:p>
    <w:p w14:paraId="196E1D3C" w14:textId="3DE632A0" w:rsidR="00396D85" w:rsidRPr="0014692C" w:rsidRDefault="00396D85" w:rsidP="00022A37">
      <w:pPr>
        <w:pStyle w:val="ListParagraph"/>
        <w:numPr>
          <w:ilvl w:val="1"/>
          <w:numId w:val="3"/>
        </w:numPr>
      </w:pPr>
      <w:r w:rsidRPr="0014692C">
        <w:t xml:space="preserve">Change the </w:t>
      </w:r>
      <w:r w:rsidR="002836F2" w:rsidRPr="0014692C">
        <w:t xml:space="preserve">height </w:t>
      </w:r>
      <w:r w:rsidRPr="0014692C">
        <w:t>of the footer bar to “</w:t>
      </w:r>
      <w:r w:rsidR="00DA544E">
        <w:t>1</w:t>
      </w:r>
      <w:r w:rsidRPr="0014692C">
        <w:t>00px”</w:t>
      </w:r>
    </w:p>
    <w:p w14:paraId="30644211" w14:textId="4458093D" w:rsidR="00396D85" w:rsidRPr="0014692C" w:rsidRDefault="00396D85" w:rsidP="00022A37">
      <w:pPr>
        <w:pStyle w:val="ListParagraph"/>
        <w:numPr>
          <w:ilvl w:val="1"/>
          <w:numId w:val="3"/>
        </w:numPr>
      </w:pPr>
      <w:r w:rsidRPr="0014692C">
        <w:t>Take the pasted “Header Bar” and move it to the bottom of your canvas. You ca</w:t>
      </w:r>
      <w:r w:rsidR="002836F2">
        <w:t xml:space="preserve">n do this manually, or you can </w:t>
      </w:r>
      <w:r w:rsidRPr="0014692C">
        <w:t xml:space="preserve">use the tools in the </w:t>
      </w:r>
      <w:r w:rsidR="002836F2" w:rsidRPr="0014692C">
        <w:t xml:space="preserve">top ribbon </w:t>
      </w:r>
      <w:r w:rsidR="002836F2">
        <w:t xml:space="preserve">for </w:t>
      </w:r>
      <w:r w:rsidRPr="0014692C">
        <w:t>perfect align</w:t>
      </w:r>
      <w:r w:rsidR="002836F2">
        <w:t>ment</w:t>
      </w:r>
      <w:r w:rsidRPr="0014692C">
        <w:t xml:space="preserve">. </w:t>
      </w:r>
    </w:p>
    <w:p w14:paraId="114753A8" w14:textId="061DDB5B" w:rsidR="00396D85" w:rsidRPr="0014692C" w:rsidRDefault="00A57D91" w:rsidP="00396D85">
      <w:pPr>
        <w:pStyle w:val="ListParagraph"/>
      </w:pPr>
      <w:r>
        <w:rPr>
          <w:noProof/>
        </w:rPr>
        <mc:AlternateContent>
          <mc:Choice Requires="wpg">
            <w:drawing>
              <wp:anchor distT="0" distB="0" distL="114300" distR="114300" simplePos="0" relativeHeight="251658301" behindDoc="0" locked="0" layoutInCell="1" allowOverlap="1" wp14:anchorId="7900413A" wp14:editId="1609A64C">
                <wp:simplePos x="0" y="0"/>
                <wp:positionH relativeFrom="column">
                  <wp:posOffset>500820</wp:posOffset>
                </wp:positionH>
                <wp:positionV relativeFrom="paragraph">
                  <wp:posOffset>12065</wp:posOffset>
                </wp:positionV>
                <wp:extent cx="2187575" cy="320675"/>
                <wp:effectExtent l="0" t="0" r="22225" b="22225"/>
                <wp:wrapNone/>
                <wp:docPr id="92" name="Group 92"/>
                <wp:cNvGraphicFramePr/>
                <a:graphic xmlns:a="http://schemas.openxmlformats.org/drawingml/2006/main">
                  <a:graphicData uri="http://schemas.microsoft.com/office/word/2010/wordprocessingGroup">
                    <wpg:wgp>
                      <wpg:cNvGrpSpPr/>
                      <wpg:grpSpPr>
                        <a:xfrm>
                          <a:off x="0" y="0"/>
                          <a:ext cx="2187575" cy="320675"/>
                          <a:chOff x="0" y="0"/>
                          <a:chExt cx="2187575" cy="320675"/>
                        </a:xfrm>
                      </wpg:grpSpPr>
                      <wps:wsp>
                        <wps:cNvPr id="65" name="Rectangle 65"/>
                        <wps:cNvSpPr/>
                        <wps:spPr>
                          <a:xfrm>
                            <a:off x="0" y="6350"/>
                            <a:ext cx="276225" cy="314325"/>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 name="Rectangle 64"/>
                        <wps:cNvSpPr/>
                        <wps:spPr>
                          <a:xfrm>
                            <a:off x="1911350" y="0"/>
                            <a:ext cx="276225" cy="314325"/>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arto="http://schemas.microsoft.com/office/word/2006/arto">
            <w:pict>
              <v:group w14:anchorId="5A1FB6A0" id="Group 92" o:spid="_x0000_s1026" style="position:absolute;margin-left:39.45pt;margin-top:.95pt;width:172.25pt;height:25.25pt;z-index:251657282" coordsize="21875,32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">
                <v:rect id="Rectangle 65" o:spid="_x0000_s1027" style="position:absolute;top:63;width:2762;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" filled="f" strokecolor="red" strokeweight="2pt"/>
                <v:rect id="Rectangle 64" o:spid="_x0000_s1028" style="position:absolute;left:19113;width:2762;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" filled="f" strokecolor="red" strokeweight="2pt"/>
              </v:group>
            </w:pict>
          </mc:Fallback>
        </mc:AlternateContent>
      </w:r>
      <w:r w:rsidR="00396D85" w:rsidRPr="0014692C">
        <w:rPr>
          <w:noProof/>
        </w:rPr>
        <w:drawing>
          <wp:inline distT="0" distB="0" distL="0" distR="0" wp14:anchorId="1051D56D" wp14:editId="01503283">
            <wp:extent cx="3067478" cy="381053"/>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pic:cNvPicPr/>
                  </pic:nvPicPr>
                  <pic:blipFill>
                    <a:blip r:embed="rId86">
                      <a:extLst>
                        <a:ext uri="{28A0092B-C50C-407E-A947-70E740481C1C}">
                          <a14:useLocalDpi xmlns:a14="http://schemas.microsoft.com/office/drawing/2010/main" val="0"/>
                        </a:ext>
                      </a:extLst>
                    </a:blip>
                    <a:stretch>
                      <a:fillRect/>
                    </a:stretch>
                  </pic:blipFill>
                  <pic:spPr>
                    <a:xfrm>
                      <a:off x="0" y="0"/>
                      <a:ext cx="3067478" cy="381053"/>
                    </a:xfrm>
                    <a:prstGeom prst="rect">
                      <a:avLst/>
                    </a:prstGeom>
                  </pic:spPr>
                </pic:pic>
              </a:graphicData>
            </a:graphic>
          </wp:inline>
        </w:drawing>
      </w:r>
    </w:p>
    <w:p w14:paraId="78610076" w14:textId="304AD38A" w:rsidR="00396D85" w:rsidRPr="0014692C" w:rsidRDefault="00396D85" w:rsidP="00396D85">
      <w:pPr>
        <w:pStyle w:val="ListParagraph"/>
      </w:pPr>
      <w:r w:rsidRPr="0014692C">
        <w:t xml:space="preserve">Choose the “Align Left” and “Align Bottom” to </w:t>
      </w:r>
      <w:r w:rsidR="00356AF4">
        <w:t>position the footer bar</w:t>
      </w:r>
      <w:r w:rsidRPr="0014692C">
        <w:t xml:space="preserve">. </w:t>
      </w:r>
    </w:p>
    <w:p w14:paraId="3C5BA40E" w14:textId="20D677A8" w:rsidR="00396D85" w:rsidRPr="0014692C" w:rsidRDefault="00396D85" w:rsidP="00022A37">
      <w:pPr>
        <w:pStyle w:val="ListParagraph"/>
        <w:numPr>
          <w:ilvl w:val="1"/>
          <w:numId w:val="3"/>
        </w:numPr>
      </w:pPr>
      <w:r w:rsidRPr="0014692C">
        <w:t>Rename the cop</w:t>
      </w:r>
      <w:r w:rsidR="009C4EE0">
        <w:t>ied</w:t>
      </w:r>
      <w:r w:rsidRPr="0014692C">
        <w:t xml:space="preserve"> Header </w:t>
      </w:r>
      <w:r w:rsidR="00A57D91">
        <w:t>b</w:t>
      </w:r>
      <w:r w:rsidRPr="0014692C">
        <w:t>ar</w:t>
      </w:r>
      <w:r w:rsidR="001929C3">
        <w:t xml:space="preserve"> layer</w:t>
      </w:r>
      <w:r w:rsidRPr="0014692C">
        <w:t xml:space="preserve"> to “Footer Bar</w:t>
      </w:r>
      <w:r w:rsidR="00E457EA">
        <w:t>.”</w:t>
      </w:r>
    </w:p>
    <w:p w14:paraId="64CFC8E0" w14:textId="14E1B3DB" w:rsidR="008C597E" w:rsidRDefault="008C597E" w:rsidP="008C597E">
      <w:r>
        <w:t xml:space="preserve">    </w:t>
      </w:r>
    </w:p>
    <w:p w14:paraId="6CC44D3B" w14:textId="77777777" w:rsidR="00A57D91" w:rsidRDefault="00A57D91" w:rsidP="00E36A23">
      <w:pPr>
        <w:pStyle w:val="Heading5"/>
      </w:pPr>
      <w:r>
        <w:br w:type="page"/>
      </w:r>
    </w:p>
    <w:p w14:paraId="40271666" w14:textId="145FC62A" w:rsidR="006942BB" w:rsidRPr="0014692C" w:rsidRDefault="00A57D91" w:rsidP="00E36A23">
      <w:pPr>
        <w:pStyle w:val="Heading5"/>
      </w:pPr>
      <w:r w:rsidRPr="00C666B3">
        <w:rPr>
          <w:noProof/>
        </w:rPr>
        <w:drawing>
          <wp:anchor distT="0" distB="0" distL="114300" distR="114300" simplePos="0" relativeHeight="251658299" behindDoc="1" locked="0" layoutInCell="1" allowOverlap="1" wp14:anchorId="30DA1D22" wp14:editId="23B9D8EE">
            <wp:simplePos x="0" y="0"/>
            <wp:positionH relativeFrom="margin">
              <wp:align>right</wp:align>
            </wp:positionH>
            <wp:positionV relativeFrom="paragraph">
              <wp:posOffset>62230</wp:posOffset>
            </wp:positionV>
            <wp:extent cx="2368550" cy="1285875"/>
            <wp:effectExtent l="0" t="0" r="0" b="9525"/>
            <wp:wrapSquare wrapText="bothSides"/>
            <wp:docPr id="91" name="Picture 91" descr="A picture containing text, outdoor, sign, blu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A picture containing text, outdoor, sign, blue&#10;&#10;Description automatically generated"/>
                    <pic:cNvPicPr/>
                  </pic:nvPicPr>
                  <pic:blipFill>
                    <a:blip r:embed="rId87">
                      <a:extLst>
                        <a:ext uri="{28A0092B-C50C-407E-A947-70E740481C1C}">
                          <a14:useLocalDpi xmlns:a14="http://schemas.microsoft.com/office/drawing/2010/main" val="0"/>
                        </a:ext>
                      </a:extLst>
                    </a:blip>
                    <a:stretch>
                      <a:fillRect/>
                    </a:stretch>
                  </pic:blipFill>
                  <pic:spPr>
                    <a:xfrm>
                      <a:off x="0" y="0"/>
                      <a:ext cx="2368550" cy="1285875"/>
                    </a:xfrm>
                    <a:prstGeom prst="rect">
                      <a:avLst/>
                    </a:prstGeom>
                  </pic:spPr>
                </pic:pic>
              </a:graphicData>
            </a:graphic>
            <wp14:sizeRelH relativeFrom="margin">
              <wp14:pctWidth>0</wp14:pctWidth>
            </wp14:sizeRelH>
            <wp14:sizeRelV relativeFrom="margin">
              <wp14:pctHeight>0</wp14:pctHeight>
            </wp14:sizeRelV>
          </wp:anchor>
        </w:drawing>
      </w:r>
      <w:r w:rsidR="00E36A23">
        <w:t>Insert Corporate Logo</w:t>
      </w:r>
      <w:r w:rsidR="00C666B3" w:rsidRPr="00C666B3">
        <w:rPr>
          <w:noProof/>
        </w:rPr>
        <w:t xml:space="preserve"> </w:t>
      </w:r>
    </w:p>
    <w:p w14:paraId="73B62321" w14:textId="1C0EEA6F" w:rsidR="006A00A8" w:rsidRPr="0014692C" w:rsidRDefault="00E36A23" w:rsidP="006A00A8">
      <w:r>
        <w:t xml:space="preserve">We will insert </w:t>
      </w:r>
      <w:r w:rsidR="001929C3">
        <w:t>the</w:t>
      </w:r>
      <w:r>
        <w:t xml:space="preserve"> RIA </w:t>
      </w:r>
      <w:r w:rsidR="001929C3">
        <w:t>l</w:t>
      </w:r>
      <w:r>
        <w:t xml:space="preserve">ogo </w:t>
      </w:r>
      <w:r w:rsidR="00F50B77">
        <w:t>in</w:t>
      </w:r>
      <w:r>
        <w:t xml:space="preserve"> the </w:t>
      </w:r>
      <w:r w:rsidR="001929C3">
        <w:t xml:space="preserve">top </w:t>
      </w:r>
      <w:r w:rsidR="00356AF4">
        <w:t>left</w:t>
      </w:r>
      <w:r w:rsidR="001929C3">
        <w:t xml:space="preserve"> of the header bar.</w:t>
      </w:r>
    </w:p>
    <w:p w14:paraId="2D6EADC3" w14:textId="7D81EC7B" w:rsidR="006A00A8" w:rsidRPr="0014692C" w:rsidRDefault="006A00A8" w:rsidP="006A00A8"/>
    <w:p w14:paraId="0A0CE696" w14:textId="2058CCDB" w:rsidR="006A00A8" w:rsidRPr="0014692C" w:rsidRDefault="006A00A8" w:rsidP="00E36A23">
      <w:r w:rsidRPr="0014692C">
        <w:t xml:space="preserve">Drag and drop an image onto your canvas. </w:t>
      </w:r>
    </w:p>
    <w:p w14:paraId="2BF6CCAE" w14:textId="454F65C8" w:rsidR="006A00A8" w:rsidRPr="0014692C" w:rsidRDefault="006A00A8" w:rsidP="00022A37">
      <w:pPr>
        <w:pStyle w:val="ListParagraph"/>
        <w:numPr>
          <w:ilvl w:val="1"/>
          <w:numId w:val="3"/>
        </w:numPr>
      </w:pPr>
      <w:r w:rsidRPr="0014692C">
        <w:t>Select the ellips</w:t>
      </w:r>
      <w:r w:rsidR="001929C3">
        <w:t>e</w:t>
      </w:r>
      <w:r w:rsidRPr="0014692C">
        <w:t>s next to “Source</w:t>
      </w:r>
      <w:r w:rsidR="00AC666C">
        <w:t>.</w:t>
      </w:r>
      <w:r w:rsidRPr="0014692C">
        <w:t xml:space="preserve">” </w:t>
      </w:r>
      <w:r w:rsidR="00AC666C">
        <w:t>W</w:t>
      </w:r>
      <w:r w:rsidRPr="0014692C">
        <w:t xml:space="preserve">hen </w:t>
      </w:r>
      <w:r w:rsidR="00AC666C">
        <w:t>“</w:t>
      </w:r>
      <w:r w:rsidRPr="0014692C">
        <w:t>Select an Image</w:t>
      </w:r>
      <w:r w:rsidR="00AC666C">
        <w:t>”</w:t>
      </w:r>
      <w:r w:rsidRPr="0014692C">
        <w:t xml:space="preserve"> </w:t>
      </w:r>
      <w:r w:rsidR="00AC666C">
        <w:t>is available</w:t>
      </w:r>
      <w:r w:rsidRPr="0014692C">
        <w:t>, change “Files” to “Folders</w:t>
      </w:r>
      <w:r w:rsidR="00E457EA">
        <w:t>.”</w:t>
      </w:r>
      <w:r w:rsidRPr="0014692C">
        <w:t xml:space="preserve"> Double click on the </w:t>
      </w:r>
      <w:r w:rsidR="00A15CB7">
        <w:t xml:space="preserve">Training 2: RIA </w:t>
      </w:r>
      <w:r w:rsidR="00E36A23">
        <w:t xml:space="preserve">Branding </w:t>
      </w:r>
      <w:r w:rsidR="00A15CB7">
        <w:t>F</w:t>
      </w:r>
      <w:r w:rsidR="00E36A23">
        <w:t>older</w:t>
      </w:r>
      <w:r w:rsidR="00A15CB7">
        <w:t xml:space="preserve">/ RIA </w:t>
      </w:r>
      <w:r w:rsidR="00A05342">
        <w:t>Logos sub-</w:t>
      </w:r>
      <w:r w:rsidRPr="0014692C">
        <w:t>folder</w:t>
      </w:r>
      <w:r w:rsidR="00A05342">
        <w:t xml:space="preserve"> and choose the </w:t>
      </w:r>
      <w:r w:rsidRPr="0014692C">
        <w:t>“RIA-LOGO-white-text.png”</w:t>
      </w:r>
    </w:p>
    <w:p w14:paraId="3616EDED" w14:textId="12008346" w:rsidR="006A00A8" w:rsidRPr="0014692C" w:rsidRDefault="006A00A8" w:rsidP="00022A37">
      <w:pPr>
        <w:pStyle w:val="ListParagraph"/>
        <w:numPr>
          <w:ilvl w:val="1"/>
          <w:numId w:val="3"/>
        </w:numPr>
      </w:pPr>
      <w:r w:rsidRPr="0014692C">
        <w:t>Resize it to</w:t>
      </w:r>
    </w:p>
    <w:p w14:paraId="28B27836" w14:textId="1E7CFB0D" w:rsidR="006A00A8" w:rsidRPr="0014692C" w:rsidRDefault="006A00A8" w:rsidP="00022A37">
      <w:pPr>
        <w:pStyle w:val="ListParagraph"/>
        <w:numPr>
          <w:ilvl w:val="2"/>
          <w:numId w:val="3"/>
        </w:numPr>
      </w:pPr>
      <w:r w:rsidRPr="0014692C">
        <w:t xml:space="preserve">Width: </w:t>
      </w:r>
      <w:r w:rsidR="00AA566D">
        <w:t>240</w:t>
      </w:r>
      <w:r w:rsidRPr="0014692C">
        <w:t>px</w:t>
      </w:r>
    </w:p>
    <w:p w14:paraId="61BA84A9" w14:textId="6C4AA797" w:rsidR="006A00A8" w:rsidRPr="0014692C" w:rsidRDefault="006A00A8" w:rsidP="00022A37">
      <w:pPr>
        <w:pStyle w:val="ListParagraph"/>
        <w:numPr>
          <w:ilvl w:val="2"/>
          <w:numId w:val="3"/>
        </w:numPr>
      </w:pPr>
      <w:r w:rsidRPr="0014692C">
        <w:t xml:space="preserve">Height: </w:t>
      </w:r>
      <w:r w:rsidR="00AA566D">
        <w:t>112</w:t>
      </w:r>
      <w:r w:rsidRPr="0014692C">
        <w:t>px</w:t>
      </w:r>
    </w:p>
    <w:p w14:paraId="4B802774" w14:textId="77777777" w:rsidR="006A00A8" w:rsidRPr="0014692C" w:rsidRDefault="006A00A8" w:rsidP="00022A37">
      <w:pPr>
        <w:pStyle w:val="ListParagraph"/>
        <w:numPr>
          <w:ilvl w:val="2"/>
          <w:numId w:val="3"/>
        </w:numPr>
      </w:pPr>
      <w:r w:rsidRPr="0014692C">
        <w:t>Left: 30px</w:t>
      </w:r>
    </w:p>
    <w:p w14:paraId="0E7661BD" w14:textId="0CBC38DA" w:rsidR="006A00A8" w:rsidRDefault="006A00A8" w:rsidP="00022A37">
      <w:pPr>
        <w:pStyle w:val="ListParagraph"/>
        <w:numPr>
          <w:ilvl w:val="2"/>
          <w:numId w:val="3"/>
        </w:numPr>
      </w:pPr>
      <w:r w:rsidRPr="0014692C">
        <w:t xml:space="preserve">Top: </w:t>
      </w:r>
      <w:r w:rsidR="00C64E99">
        <w:t>10</w:t>
      </w:r>
      <w:r w:rsidRPr="0014692C">
        <w:t>px</w:t>
      </w:r>
    </w:p>
    <w:p w14:paraId="510829C6" w14:textId="0A52A380" w:rsidR="00A05342" w:rsidRDefault="003C73E5" w:rsidP="00487DEF">
      <w:pPr>
        <w:pStyle w:val="ListParagraph"/>
        <w:numPr>
          <w:ilvl w:val="1"/>
          <w:numId w:val="3"/>
        </w:numPr>
      </w:pPr>
      <w:r>
        <w:t xml:space="preserve">Rename </w:t>
      </w:r>
      <w:r w:rsidR="00487DEF">
        <w:t>Image 1 to Logo</w:t>
      </w:r>
    </w:p>
    <w:p w14:paraId="2E862CDC" w14:textId="77777777" w:rsidR="00AC666C" w:rsidRPr="00A05342" w:rsidRDefault="00AC666C" w:rsidP="004628DF">
      <w:pPr>
        <w:pStyle w:val="ListParagraph"/>
        <w:ind w:left="0"/>
        <w:rPr>
          <w:color w:val="0070C0"/>
        </w:rPr>
      </w:pPr>
      <w:r w:rsidRPr="00C738E5">
        <w:rPr>
          <w:color w:val="0070C0"/>
          <w:u w:val="single"/>
        </w:rPr>
        <w:t>Note</w:t>
      </w:r>
      <w:r w:rsidRPr="00A05342">
        <w:rPr>
          <w:color w:val="0070C0"/>
        </w:rPr>
        <w:t xml:space="preserve">: </w:t>
      </w:r>
      <w:r>
        <w:rPr>
          <w:color w:val="0070C0"/>
        </w:rPr>
        <w:t>T</w:t>
      </w:r>
      <w:r w:rsidRPr="00A05342">
        <w:rPr>
          <w:color w:val="0070C0"/>
        </w:rPr>
        <w:t xml:space="preserve">o zoom </w:t>
      </w:r>
      <w:r>
        <w:rPr>
          <w:color w:val="0070C0"/>
        </w:rPr>
        <w:t>your layout to</w:t>
      </w:r>
      <w:r w:rsidRPr="00A05342">
        <w:rPr>
          <w:color w:val="0070C0"/>
        </w:rPr>
        <w:t xml:space="preserve"> better </w:t>
      </w:r>
      <w:r>
        <w:rPr>
          <w:color w:val="0070C0"/>
        </w:rPr>
        <w:t>see your content</w:t>
      </w:r>
      <w:r w:rsidRPr="00A05342">
        <w:rPr>
          <w:color w:val="0070C0"/>
        </w:rPr>
        <w:t xml:space="preserve">, use the “-“ “+” at the bottom </w:t>
      </w:r>
      <w:r>
        <w:rPr>
          <w:color w:val="0070C0"/>
        </w:rPr>
        <w:t>right-hand</w:t>
      </w:r>
      <w:r w:rsidRPr="00A05342">
        <w:rPr>
          <w:color w:val="0070C0"/>
        </w:rPr>
        <w:t xml:space="preserve"> of your screen</w:t>
      </w:r>
      <w:r>
        <w:rPr>
          <w:color w:val="0070C0"/>
        </w:rPr>
        <w:t>.</w:t>
      </w:r>
    </w:p>
    <w:p w14:paraId="66A9DCC0" w14:textId="6AB8C8E7" w:rsidR="001F0E6B" w:rsidRDefault="001F0E6B" w:rsidP="001F0E6B"/>
    <w:p w14:paraId="72DD78A5" w14:textId="4E003928" w:rsidR="001F0E6B" w:rsidRPr="001F0E6B" w:rsidRDefault="006D7BCA" w:rsidP="001F0E6B">
      <w:pPr>
        <w:rPr>
          <w:b/>
          <w:bCs/>
        </w:rPr>
      </w:pPr>
      <w:r w:rsidRPr="00396D85">
        <w:rPr>
          <w:noProof/>
        </w:rPr>
        <w:drawing>
          <wp:anchor distT="0" distB="0" distL="114300" distR="114300" simplePos="0" relativeHeight="251658300" behindDoc="1" locked="0" layoutInCell="1" allowOverlap="1" wp14:anchorId="7090AA10" wp14:editId="2BC3EA8B">
            <wp:simplePos x="0" y="0"/>
            <wp:positionH relativeFrom="column">
              <wp:posOffset>3297555</wp:posOffset>
            </wp:positionH>
            <wp:positionV relativeFrom="paragraph">
              <wp:posOffset>22225</wp:posOffset>
            </wp:positionV>
            <wp:extent cx="3467100" cy="1203325"/>
            <wp:effectExtent l="0" t="0" r="0" b="0"/>
            <wp:wrapSquare wrapText="bothSides"/>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pic:cNvPicPr/>
                  </pic:nvPicPr>
                  <pic:blipFill>
                    <a:blip r:embed="rId88" cstate="print">
                      <a:extLst>
                        <a:ext uri="{28A0092B-C50C-407E-A947-70E740481C1C}">
                          <a14:useLocalDpi xmlns:a14="http://schemas.microsoft.com/office/drawing/2010/main" val="0"/>
                        </a:ext>
                      </a:extLst>
                    </a:blip>
                    <a:stretch>
                      <a:fillRect/>
                    </a:stretch>
                  </pic:blipFill>
                  <pic:spPr>
                    <a:xfrm>
                      <a:off x="0" y="0"/>
                      <a:ext cx="3467100" cy="1203325"/>
                    </a:xfrm>
                    <a:prstGeom prst="rect">
                      <a:avLst/>
                    </a:prstGeom>
                  </pic:spPr>
                </pic:pic>
              </a:graphicData>
            </a:graphic>
            <wp14:sizeRelV relativeFrom="margin">
              <wp14:pctHeight>0</wp14:pctHeight>
            </wp14:sizeRelV>
          </wp:anchor>
        </w:drawing>
      </w:r>
      <w:r w:rsidR="001F0E6B" w:rsidRPr="001F0E6B">
        <w:rPr>
          <w:b/>
          <w:bCs/>
        </w:rPr>
        <w:t xml:space="preserve">Insert Date and Time </w:t>
      </w:r>
      <w:r w:rsidR="00AC666C">
        <w:rPr>
          <w:b/>
          <w:bCs/>
        </w:rPr>
        <w:t>in</w:t>
      </w:r>
      <w:r w:rsidR="001F0E6B" w:rsidRPr="001F0E6B">
        <w:rPr>
          <w:b/>
          <w:bCs/>
        </w:rPr>
        <w:t xml:space="preserve">to </w:t>
      </w:r>
      <w:r w:rsidR="00AC666C">
        <w:rPr>
          <w:b/>
          <w:bCs/>
        </w:rPr>
        <w:t>the</w:t>
      </w:r>
      <w:r w:rsidR="001F0E6B" w:rsidRPr="001F0E6B">
        <w:rPr>
          <w:b/>
          <w:bCs/>
        </w:rPr>
        <w:t xml:space="preserve"> Layout</w:t>
      </w:r>
    </w:p>
    <w:p w14:paraId="1083BDD2" w14:textId="333F14BF" w:rsidR="006A00A8" w:rsidRPr="0014692C" w:rsidRDefault="006A00A8" w:rsidP="00396D85">
      <w:r w:rsidRPr="0014692C">
        <w:t>Add a clock</w:t>
      </w:r>
      <w:r w:rsidR="00C33D42">
        <w:t xml:space="preserve"> for the time</w:t>
      </w:r>
      <w:r w:rsidRPr="0014692C">
        <w:t xml:space="preserve"> </w:t>
      </w:r>
      <w:r w:rsidR="00C33D42">
        <w:t>to</w:t>
      </w:r>
      <w:r w:rsidRPr="0014692C">
        <w:t xml:space="preserve"> your header bar. Drag and drop a clock onto the right side of your header bar. </w:t>
      </w:r>
    </w:p>
    <w:p w14:paraId="2915CC26" w14:textId="6C14ECA4" w:rsidR="006A00A8" w:rsidRPr="0014692C" w:rsidRDefault="006A00A8" w:rsidP="009E36F4">
      <w:pPr>
        <w:pStyle w:val="ListParagraph"/>
        <w:numPr>
          <w:ilvl w:val="1"/>
          <w:numId w:val="15"/>
        </w:numPr>
      </w:pPr>
      <w:r w:rsidRPr="0014692C">
        <w:t xml:space="preserve">In the </w:t>
      </w:r>
      <w:r w:rsidR="004C3D02" w:rsidRPr="0014692C">
        <w:t xml:space="preserve">color </w:t>
      </w:r>
      <w:r w:rsidRPr="0014692C">
        <w:t>section of Properties, click on the drop down to change the color</w:t>
      </w:r>
      <w:r w:rsidR="00023F96">
        <w:t xml:space="preserve"> of the </w:t>
      </w:r>
      <w:r w:rsidR="00592C0C">
        <w:t>font</w:t>
      </w:r>
      <w:r w:rsidRPr="0014692C">
        <w:t>. Choose white or #FFFFFF</w:t>
      </w:r>
      <w:r w:rsidR="004C3D02">
        <w:t>.</w:t>
      </w:r>
    </w:p>
    <w:p w14:paraId="4445A3BF" w14:textId="13799C0A" w:rsidR="006A00A8" w:rsidRDefault="006A00A8" w:rsidP="009E36F4">
      <w:pPr>
        <w:pStyle w:val="ListParagraph"/>
        <w:numPr>
          <w:ilvl w:val="1"/>
          <w:numId w:val="15"/>
        </w:numPr>
      </w:pPr>
      <w:r w:rsidRPr="0014692C">
        <w:t xml:space="preserve">Change the </w:t>
      </w:r>
      <w:r w:rsidR="004C3D02" w:rsidRPr="0014692C">
        <w:t xml:space="preserve">format </w:t>
      </w:r>
      <w:r w:rsidRPr="0014692C">
        <w:t>under “Content” in the Properties to h:mm A</w:t>
      </w:r>
    </w:p>
    <w:p w14:paraId="441547C6" w14:textId="3BB3D1D8" w:rsidR="001171CF" w:rsidRDefault="001171CF" w:rsidP="009E36F4">
      <w:pPr>
        <w:pStyle w:val="ListParagraph"/>
        <w:numPr>
          <w:ilvl w:val="1"/>
          <w:numId w:val="15"/>
        </w:numPr>
      </w:pPr>
      <w:r w:rsidRPr="0014692C">
        <w:t xml:space="preserve">Change the size under Content&gt;Font&gt;Size to </w:t>
      </w:r>
      <w:r w:rsidR="003550BC">
        <w:t>6</w:t>
      </w:r>
      <w:r>
        <w:t>0</w:t>
      </w:r>
      <w:r w:rsidRPr="0014692C">
        <w:t>px</w:t>
      </w:r>
      <w:r>
        <w:t>.</w:t>
      </w:r>
    </w:p>
    <w:p w14:paraId="019DAB41" w14:textId="073CCB4F" w:rsidR="00FE3244" w:rsidRPr="0014692C" w:rsidRDefault="00FE3244" w:rsidP="009E36F4">
      <w:pPr>
        <w:pStyle w:val="ListParagraph"/>
        <w:numPr>
          <w:ilvl w:val="1"/>
          <w:numId w:val="15"/>
        </w:numPr>
      </w:pPr>
      <w:r w:rsidRPr="00FE3244">
        <w:t>Change the horizontal alignment to “Right.”</w:t>
      </w:r>
    </w:p>
    <w:p w14:paraId="3EA7BD57" w14:textId="770A1C5A" w:rsidR="006A00A8" w:rsidRPr="0014692C" w:rsidRDefault="006A00A8" w:rsidP="009E36F4">
      <w:pPr>
        <w:pStyle w:val="ListParagraph"/>
        <w:numPr>
          <w:ilvl w:val="1"/>
          <w:numId w:val="15"/>
        </w:numPr>
      </w:pPr>
      <w:r w:rsidRPr="0014692C">
        <w:t xml:space="preserve">Change the </w:t>
      </w:r>
      <w:r w:rsidR="004C3D02" w:rsidRPr="0014692C">
        <w:t xml:space="preserve">size </w:t>
      </w:r>
      <w:r w:rsidRPr="0014692C">
        <w:t xml:space="preserve">and </w:t>
      </w:r>
      <w:r w:rsidR="004C3D02" w:rsidRPr="0014692C">
        <w:t xml:space="preserve">position </w:t>
      </w:r>
      <w:r w:rsidRPr="0014692C">
        <w:t>to</w:t>
      </w:r>
    </w:p>
    <w:p w14:paraId="44177C1C" w14:textId="148CEED1" w:rsidR="006A00A8" w:rsidRPr="0014692C" w:rsidRDefault="006A00A8" w:rsidP="009E36F4">
      <w:pPr>
        <w:pStyle w:val="ListParagraph"/>
        <w:numPr>
          <w:ilvl w:val="2"/>
          <w:numId w:val="15"/>
        </w:numPr>
      </w:pPr>
      <w:r w:rsidRPr="0014692C">
        <w:t xml:space="preserve">Width: </w:t>
      </w:r>
      <w:r w:rsidR="00F00B28">
        <w:t>360</w:t>
      </w:r>
      <w:r w:rsidRPr="0014692C">
        <w:t>px</w:t>
      </w:r>
    </w:p>
    <w:p w14:paraId="54011F47" w14:textId="3404D11C" w:rsidR="006A00A8" w:rsidRPr="0014692C" w:rsidRDefault="006A00A8" w:rsidP="009E36F4">
      <w:pPr>
        <w:pStyle w:val="ListParagraph"/>
        <w:numPr>
          <w:ilvl w:val="2"/>
          <w:numId w:val="15"/>
        </w:numPr>
      </w:pPr>
      <w:r w:rsidRPr="0014692C">
        <w:t xml:space="preserve">Height: </w:t>
      </w:r>
      <w:r w:rsidR="002B22C0">
        <w:t>6</w:t>
      </w:r>
      <w:r w:rsidR="00F00B28">
        <w:t>5</w:t>
      </w:r>
      <w:r w:rsidRPr="0014692C">
        <w:t>px</w:t>
      </w:r>
    </w:p>
    <w:p w14:paraId="4A19D037" w14:textId="06330E25" w:rsidR="006A00A8" w:rsidRPr="0014692C" w:rsidRDefault="006A00A8" w:rsidP="009E36F4">
      <w:pPr>
        <w:pStyle w:val="ListParagraph"/>
        <w:numPr>
          <w:ilvl w:val="2"/>
          <w:numId w:val="15"/>
        </w:numPr>
      </w:pPr>
      <w:r w:rsidRPr="0014692C">
        <w:t>Left: 15</w:t>
      </w:r>
      <w:r w:rsidR="005028DA">
        <w:t>0</w:t>
      </w:r>
      <w:r w:rsidRPr="0014692C">
        <w:t>0px</w:t>
      </w:r>
    </w:p>
    <w:p w14:paraId="5B55BD9F" w14:textId="5C911530" w:rsidR="006A00A8" w:rsidRPr="0014692C" w:rsidRDefault="006A00A8" w:rsidP="009E36F4">
      <w:pPr>
        <w:pStyle w:val="ListParagraph"/>
        <w:numPr>
          <w:ilvl w:val="2"/>
          <w:numId w:val="15"/>
        </w:numPr>
      </w:pPr>
      <w:r w:rsidRPr="0014692C">
        <w:t xml:space="preserve">Top: </w:t>
      </w:r>
      <w:r w:rsidR="00F0209D">
        <w:t>7</w:t>
      </w:r>
      <w:r w:rsidRPr="0014692C">
        <w:t>px</w:t>
      </w:r>
    </w:p>
    <w:p w14:paraId="03586F55" w14:textId="342B6D5E" w:rsidR="006A00A8" w:rsidRPr="0014692C" w:rsidRDefault="006A00A8" w:rsidP="009E36F4">
      <w:pPr>
        <w:pStyle w:val="ListParagraph"/>
        <w:numPr>
          <w:ilvl w:val="1"/>
          <w:numId w:val="15"/>
        </w:numPr>
      </w:pPr>
      <w:r w:rsidRPr="0014692C">
        <w:t>Rename Clock 1 to “Time</w:t>
      </w:r>
      <w:r w:rsidR="004C3D02">
        <w:t>.</w:t>
      </w:r>
      <w:r w:rsidRPr="0014692C">
        <w:t>”</w:t>
      </w:r>
    </w:p>
    <w:p w14:paraId="73CABDB4" w14:textId="77777777" w:rsidR="006A00A8" w:rsidRPr="0014692C" w:rsidRDefault="006A00A8" w:rsidP="00396D85"/>
    <w:p w14:paraId="43DC9F99" w14:textId="77777777" w:rsidR="006A00A8" w:rsidRPr="0014692C" w:rsidRDefault="006A00A8" w:rsidP="009E36F4">
      <w:pPr>
        <w:pStyle w:val="ListParagraph"/>
        <w:numPr>
          <w:ilvl w:val="0"/>
          <w:numId w:val="15"/>
        </w:numPr>
      </w:pPr>
      <w:r w:rsidRPr="0014692C">
        <w:t xml:space="preserve">Next, add another clock for the date. Drag and drop another clock right below your time clock. </w:t>
      </w:r>
    </w:p>
    <w:p w14:paraId="01E37825" w14:textId="57DAD49C" w:rsidR="006A00A8" w:rsidRPr="0014692C" w:rsidRDefault="006A00A8" w:rsidP="009E36F4">
      <w:pPr>
        <w:pStyle w:val="ListParagraph"/>
        <w:numPr>
          <w:ilvl w:val="1"/>
          <w:numId w:val="15"/>
        </w:numPr>
      </w:pPr>
      <w:r w:rsidRPr="0014692C">
        <w:t xml:space="preserve">Change the color of the clock to #FFFFFF or white. </w:t>
      </w:r>
    </w:p>
    <w:p w14:paraId="288AD8E8" w14:textId="77777777" w:rsidR="00AA2EAF" w:rsidRDefault="006A00A8" w:rsidP="009E36F4">
      <w:pPr>
        <w:pStyle w:val="ListParagraph"/>
        <w:numPr>
          <w:ilvl w:val="1"/>
          <w:numId w:val="15"/>
        </w:numPr>
      </w:pPr>
      <w:r w:rsidRPr="0014692C">
        <w:t xml:space="preserve">Change the </w:t>
      </w:r>
      <w:r w:rsidR="00C33D42" w:rsidRPr="0014692C">
        <w:t xml:space="preserve">format </w:t>
      </w:r>
      <w:r w:rsidRPr="0014692C">
        <w:t xml:space="preserve">under “Content” to </w:t>
      </w:r>
      <w:r w:rsidR="00AA2EAF" w:rsidRPr="00AA2EAF">
        <w:t>dddd, MMMM D YYYY</w:t>
      </w:r>
    </w:p>
    <w:p w14:paraId="16250A5B" w14:textId="17F18BBF" w:rsidR="006A00A8" w:rsidRPr="0014692C" w:rsidRDefault="006A00A8" w:rsidP="009E36F4">
      <w:pPr>
        <w:pStyle w:val="ListParagraph"/>
        <w:numPr>
          <w:ilvl w:val="1"/>
          <w:numId w:val="15"/>
        </w:numPr>
      </w:pPr>
      <w:r w:rsidRPr="0014692C">
        <w:t xml:space="preserve">Change the </w:t>
      </w:r>
      <w:r w:rsidR="00C33D42" w:rsidRPr="0014692C">
        <w:t xml:space="preserve">size </w:t>
      </w:r>
      <w:r w:rsidRPr="0014692C">
        <w:t xml:space="preserve">under Content&gt;Font&gt;Size to </w:t>
      </w:r>
      <w:r w:rsidR="009F3CE0">
        <w:t>4</w:t>
      </w:r>
      <w:r w:rsidR="00396D85">
        <w:t>0</w:t>
      </w:r>
      <w:r w:rsidRPr="0014692C">
        <w:t>px</w:t>
      </w:r>
      <w:r w:rsidR="00C33D42">
        <w:t>.</w:t>
      </w:r>
      <w:r w:rsidRPr="0014692C">
        <w:t xml:space="preserve"> </w:t>
      </w:r>
    </w:p>
    <w:p w14:paraId="260AF53D" w14:textId="466FF73C" w:rsidR="006A00A8" w:rsidRPr="0014692C" w:rsidRDefault="006A00A8" w:rsidP="009E36F4">
      <w:pPr>
        <w:pStyle w:val="ListParagraph"/>
        <w:numPr>
          <w:ilvl w:val="1"/>
          <w:numId w:val="15"/>
        </w:numPr>
      </w:pPr>
      <w:r w:rsidRPr="0014692C">
        <w:t xml:space="preserve">Make sure </w:t>
      </w:r>
      <w:r w:rsidR="00902BC3">
        <w:t xml:space="preserve">the clock </w:t>
      </w:r>
      <w:r w:rsidR="00D93D88">
        <w:t>has</w:t>
      </w:r>
      <w:r w:rsidR="001A1B09">
        <w:t xml:space="preserve"> enough room to accommodate dates with longer character lengths.</w:t>
      </w:r>
      <w:r w:rsidRPr="0014692C">
        <w:t xml:space="preserve"> </w:t>
      </w:r>
    </w:p>
    <w:p w14:paraId="0D6EF723" w14:textId="31EACA43" w:rsidR="006A00A8" w:rsidRPr="0014692C" w:rsidRDefault="006A00A8" w:rsidP="009E36F4">
      <w:pPr>
        <w:pStyle w:val="ListParagraph"/>
        <w:numPr>
          <w:ilvl w:val="2"/>
          <w:numId w:val="15"/>
        </w:numPr>
      </w:pPr>
      <w:r w:rsidRPr="0014692C">
        <w:t xml:space="preserve">Change the </w:t>
      </w:r>
      <w:r w:rsidR="00C33D42" w:rsidRPr="0014692C">
        <w:t>horizontal align</w:t>
      </w:r>
      <w:r w:rsidR="00C33D42">
        <w:t>ment</w:t>
      </w:r>
      <w:r w:rsidR="00C33D42" w:rsidRPr="0014692C">
        <w:t xml:space="preserve"> to </w:t>
      </w:r>
      <w:r w:rsidRPr="0014692C">
        <w:t>“Right</w:t>
      </w:r>
      <w:r w:rsidR="00902BC3">
        <w:t>.</w:t>
      </w:r>
      <w:r w:rsidRPr="0014692C">
        <w:t>”</w:t>
      </w:r>
    </w:p>
    <w:p w14:paraId="750BA240" w14:textId="175E45E2" w:rsidR="006A00A8" w:rsidRPr="0014692C" w:rsidRDefault="006A00A8" w:rsidP="009E36F4">
      <w:pPr>
        <w:pStyle w:val="ListParagraph"/>
        <w:numPr>
          <w:ilvl w:val="2"/>
          <w:numId w:val="15"/>
        </w:numPr>
      </w:pPr>
      <w:r w:rsidRPr="0014692C">
        <w:t xml:space="preserve">Change the </w:t>
      </w:r>
      <w:r w:rsidR="00C33D42" w:rsidRPr="0014692C">
        <w:t xml:space="preserve">size </w:t>
      </w:r>
      <w:r w:rsidRPr="0014692C">
        <w:t xml:space="preserve">and </w:t>
      </w:r>
      <w:r w:rsidR="00C33D42" w:rsidRPr="0014692C">
        <w:t xml:space="preserve">position </w:t>
      </w:r>
      <w:r w:rsidRPr="0014692C">
        <w:t>to</w:t>
      </w:r>
    </w:p>
    <w:p w14:paraId="5A5C555A" w14:textId="7A8DFC9D" w:rsidR="006A00A8" w:rsidRPr="0014692C" w:rsidRDefault="006A00A8" w:rsidP="009E36F4">
      <w:pPr>
        <w:pStyle w:val="ListParagraph"/>
        <w:numPr>
          <w:ilvl w:val="3"/>
          <w:numId w:val="15"/>
        </w:numPr>
      </w:pPr>
      <w:r w:rsidRPr="0014692C">
        <w:t xml:space="preserve">Width: </w:t>
      </w:r>
      <w:r w:rsidR="00F766A4">
        <w:t>695</w:t>
      </w:r>
      <w:r w:rsidRPr="0014692C">
        <w:t>px</w:t>
      </w:r>
    </w:p>
    <w:p w14:paraId="23435150" w14:textId="48BF5EA3" w:rsidR="006A00A8" w:rsidRPr="0014692C" w:rsidRDefault="006A00A8" w:rsidP="009E36F4">
      <w:pPr>
        <w:pStyle w:val="ListParagraph"/>
        <w:numPr>
          <w:ilvl w:val="3"/>
          <w:numId w:val="15"/>
        </w:numPr>
      </w:pPr>
      <w:r w:rsidRPr="0014692C">
        <w:t xml:space="preserve">Height: </w:t>
      </w:r>
      <w:r w:rsidR="00FE0433">
        <w:t>62</w:t>
      </w:r>
      <w:r w:rsidRPr="0014692C">
        <w:t>px</w:t>
      </w:r>
    </w:p>
    <w:p w14:paraId="689327F3" w14:textId="1D75B284" w:rsidR="006A00A8" w:rsidRPr="0014692C" w:rsidRDefault="006A00A8" w:rsidP="009E36F4">
      <w:pPr>
        <w:pStyle w:val="ListParagraph"/>
        <w:numPr>
          <w:ilvl w:val="3"/>
          <w:numId w:val="15"/>
        </w:numPr>
      </w:pPr>
      <w:r w:rsidRPr="0014692C">
        <w:t>Left: 1</w:t>
      </w:r>
      <w:r w:rsidR="00F766A4">
        <w:t>165</w:t>
      </w:r>
      <w:r w:rsidRPr="0014692C">
        <w:t>px</w:t>
      </w:r>
    </w:p>
    <w:p w14:paraId="707096D3" w14:textId="0B58DFA5" w:rsidR="006A00A8" w:rsidRPr="0014692C" w:rsidRDefault="006A00A8" w:rsidP="009E36F4">
      <w:pPr>
        <w:pStyle w:val="ListParagraph"/>
        <w:numPr>
          <w:ilvl w:val="3"/>
          <w:numId w:val="15"/>
        </w:numPr>
      </w:pPr>
      <w:r w:rsidRPr="0014692C">
        <w:t xml:space="preserve">Top: </w:t>
      </w:r>
      <w:r w:rsidR="00917F7E">
        <w:t>65</w:t>
      </w:r>
      <w:r w:rsidRPr="0014692C">
        <w:t>px</w:t>
      </w:r>
    </w:p>
    <w:p w14:paraId="2A571F07" w14:textId="1677B5FB" w:rsidR="006A00A8" w:rsidRPr="0014692C" w:rsidRDefault="006A00A8" w:rsidP="009E36F4">
      <w:pPr>
        <w:pStyle w:val="ListParagraph"/>
        <w:numPr>
          <w:ilvl w:val="1"/>
          <w:numId w:val="15"/>
        </w:numPr>
      </w:pPr>
      <w:r w:rsidRPr="0014692C">
        <w:t xml:space="preserve">Rename </w:t>
      </w:r>
      <w:r w:rsidR="002A605D">
        <w:t>Clock</w:t>
      </w:r>
      <w:r w:rsidR="008135A4">
        <w:t xml:space="preserve"> 1 </w:t>
      </w:r>
      <w:r w:rsidRPr="0014692C">
        <w:t>to “Date</w:t>
      </w:r>
      <w:r w:rsidR="00902BC3">
        <w:t>.</w:t>
      </w:r>
      <w:r w:rsidRPr="0014692C">
        <w:t>”</w:t>
      </w:r>
    </w:p>
    <w:p w14:paraId="6B4E2B7A" w14:textId="77777777" w:rsidR="006A00A8" w:rsidRPr="0014692C" w:rsidRDefault="006A00A8" w:rsidP="006A00A8">
      <w:pPr>
        <w:pStyle w:val="ListParagraph"/>
      </w:pPr>
    </w:p>
    <w:p w14:paraId="6FA2401A" w14:textId="77777777" w:rsidR="006A00A8" w:rsidRPr="0014692C" w:rsidRDefault="006A00A8" w:rsidP="006A00A8">
      <w:pPr>
        <w:pStyle w:val="ListParagraph"/>
      </w:pPr>
    </w:p>
    <w:p w14:paraId="2B288B34" w14:textId="015646B2" w:rsidR="006A00A8" w:rsidRDefault="00C72A94" w:rsidP="00FC1C9A">
      <w:pPr>
        <w:rPr>
          <w:b/>
          <w:bCs/>
        </w:rPr>
      </w:pPr>
      <w:r w:rsidRPr="00C72A94">
        <w:rPr>
          <w:b/>
          <w:bCs/>
        </w:rPr>
        <w:t>Preview your layout to see how it looks.</w:t>
      </w:r>
    </w:p>
    <w:p w14:paraId="39051F96" w14:textId="77777777" w:rsidR="00357FF9" w:rsidRDefault="00357FF9" w:rsidP="00FC1C9A">
      <w:pPr>
        <w:rPr>
          <w:b/>
          <w:bCs/>
        </w:rPr>
      </w:pPr>
    </w:p>
    <w:p w14:paraId="71ED269E" w14:textId="0EBD5D92" w:rsidR="006A00A8" w:rsidRDefault="006A00A8" w:rsidP="00F10112">
      <w:pPr>
        <w:spacing w:after="200"/>
      </w:pPr>
      <w:r>
        <w:br w:type="page"/>
      </w:r>
    </w:p>
    <w:p w14:paraId="19DA75CF" w14:textId="4AD0D0E3" w:rsidR="00396D85" w:rsidRDefault="00396D85" w:rsidP="00396D85">
      <w:pPr>
        <w:pStyle w:val="Heading4"/>
      </w:pPr>
      <w:r>
        <w:t xml:space="preserve">Managing Layers </w:t>
      </w:r>
      <w:r w:rsidR="00E256FA">
        <w:t>in</w:t>
      </w:r>
      <w:r>
        <w:t xml:space="preserve"> Ink</w:t>
      </w:r>
    </w:p>
    <w:p w14:paraId="487FF117" w14:textId="6BDC0D54" w:rsidR="007B6862" w:rsidRDefault="002A605D" w:rsidP="00396D85">
      <w:r>
        <w:t>Next, we</w:t>
      </w:r>
      <w:r w:rsidR="00C72A94">
        <w:t xml:space="preserve"> want to </w:t>
      </w:r>
      <w:r w:rsidR="002249B4">
        <w:t>unhide</w:t>
      </w:r>
      <w:r w:rsidR="00C72A94">
        <w:t xml:space="preserve"> our </w:t>
      </w:r>
      <w:r w:rsidR="002249B4">
        <w:t>Main Gallery Playlist</w:t>
      </w:r>
      <w:r w:rsidR="007B6862">
        <w:t xml:space="preserve"> in the Structure </w:t>
      </w:r>
      <w:r>
        <w:t>p</w:t>
      </w:r>
      <w:r w:rsidR="007B6862">
        <w:t xml:space="preserve">anel </w:t>
      </w:r>
      <w:r w:rsidR="00003A61">
        <w:t>in the top left panel</w:t>
      </w:r>
      <w:r w:rsidR="009D21C0">
        <w:t xml:space="preserve">. </w:t>
      </w:r>
      <w:r w:rsidR="007663CD">
        <w:t xml:space="preserve">If you </w:t>
      </w:r>
      <w:r>
        <w:t>select</w:t>
      </w:r>
      <w:r w:rsidR="007663CD">
        <w:t xml:space="preserve"> </w:t>
      </w:r>
      <w:r>
        <w:t>“</w:t>
      </w:r>
      <w:r w:rsidR="007663CD">
        <w:t>Unhide</w:t>
      </w:r>
      <w:r>
        <w:t>”</w:t>
      </w:r>
      <w:r w:rsidR="007663CD">
        <w:t xml:space="preserve"> and </w:t>
      </w:r>
      <w:r>
        <w:t>“</w:t>
      </w:r>
      <w:r w:rsidR="007663CD">
        <w:t>Preview,</w:t>
      </w:r>
      <w:r>
        <w:t>”</w:t>
      </w:r>
      <w:r w:rsidR="007663CD">
        <w:t xml:space="preserve"> you will notice </w:t>
      </w:r>
      <w:r>
        <w:t>the content is</w:t>
      </w:r>
      <w:r w:rsidR="007663CD">
        <w:t xml:space="preserve"> under </w:t>
      </w:r>
      <w:r>
        <w:t>your</w:t>
      </w:r>
      <w:r w:rsidR="007663CD">
        <w:t xml:space="preserve"> new content</w:t>
      </w:r>
      <w:r w:rsidR="009D21C0">
        <w:t xml:space="preserve">. </w:t>
      </w:r>
    </w:p>
    <w:p w14:paraId="1257732F" w14:textId="77777777" w:rsidR="004628DF" w:rsidRDefault="004628DF" w:rsidP="00396D85"/>
    <w:p w14:paraId="5DE48AA6" w14:textId="2A6A6930" w:rsidR="00E256FA" w:rsidRDefault="00412BAB" w:rsidP="00396D85">
      <w:r>
        <w:rPr>
          <w:noProof/>
        </w:rPr>
        <mc:AlternateContent>
          <mc:Choice Requires="wps">
            <w:drawing>
              <wp:anchor distT="0" distB="0" distL="114300" distR="114300" simplePos="0" relativeHeight="251658327" behindDoc="0" locked="0" layoutInCell="1" allowOverlap="1" wp14:anchorId="4F5221E4" wp14:editId="1AA60E77">
                <wp:simplePos x="0" y="0"/>
                <wp:positionH relativeFrom="column">
                  <wp:posOffset>1796415</wp:posOffset>
                </wp:positionH>
                <wp:positionV relativeFrom="paragraph">
                  <wp:posOffset>1066496</wp:posOffset>
                </wp:positionV>
                <wp:extent cx="397566" cy="349857"/>
                <wp:effectExtent l="0" t="0" r="21590" b="12700"/>
                <wp:wrapNone/>
                <wp:docPr id="666826843" name="Rectangle 666826843"/>
                <wp:cNvGraphicFramePr/>
                <a:graphic xmlns:a="http://schemas.openxmlformats.org/drawingml/2006/main">
                  <a:graphicData uri="http://schemas.microsoft.com/office/word/2010/wordprocessingShape">
                    <wps:wsp>
                      <wps:cNvSpPr/>
                      <wps:spPr>
                        <a:xfrm>
                          <a:off x="0" y="0"/>
                          <a:ext cx="397566" cy="349857"/>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rect w14:anchorId="06C590A6" id="Rectangle 666826843" o:spid="_x0000_s1026" style="position:absolute;margin-left:141.45pt;margin-top:84pt;width:31.3pt;height:27.55pt;z-index:2516573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" filled="f" strokecolor="red" strokeweight="2pt"/>
            </w:pict>
          </mc:Fallback>
        </mc:AlternateContent>
      </w:r>
      <w:r w:rsidR="007B6862">
        <w:t xml:space="preserve">To move </w:t>
      </w:r>
      <w:r w:rsidR="002A605D">
        <w:t xml:space="preserve">your </w:t>
      </w:r>
      <w:r w:rsidR="00544764">
        <w:t>Advertising Gallery</w:t>
      </w:r>
      <w:r w:rsidR="00724B37">
        <w:t xml:space="preserve"> layer</w:t>
      </w:r>
      <w:r w:rsidR="007B6862">
        <w:t xml:space="preserve"> to the </w:t>
      </w:r>
      <w:r w:rsidR="00724B37">
        <w:t>top</w:t>
      </w:r>
      <w:r w:rsidR="007B6862">
        <w:t xml:space="preserve">, you can either select the Gallery from the Structure </w:t>
      </w:r>
      <w:r w:rsidR="00724B37">
        <w:t>pa</w:t>
      </w:r>
      <w:r w:rsidR="007B6862">
        <w:t>nel</w:t>
      </w:r>
      <w:r w:rsidR="00371D69">
        <w:t xml:space="preserve"> and use the Bring to front</w:t>
      </w:r>
      <w:r w:rsidR="00D44D73">
        <w:t xml:space="preserve"> tool in the top ribbon</w:t>
      </w:r>
      <w:r w:rsidR="00724B37">
        <w:t xml:space="preserve">, or </w:t>
      </w:r>
      <w:r w:rsidR="007B6862">
        <w:t>you can click and drag it to the top</w:t>
      </w:r>
      <w:r w:rsidR="00D44D73">
        <w:t xml:space="preserve"> of the list in the Structure layers</w:t>
      </w:r>
      <w:r w:rsidR="007B6862">
        <w:t>.</w:t>
      </w:r>
      <w:r w:rsidR="00C77DF6">
        <w:br/>
      </w:r>
      <w:r w:rsidR="00D44D73">
        <w:br/>
      </w:r>
      <w:r w:rsidR="00544764">
        <w:rPr>
          <w:noProof/>
        </w:rPr>
        <w:drawing>
          <wp:inline distT="0" distB="0" distL="0" distR="0" wp14:anchorId="2C4FE082" wp14:editId="3C8A4620">
            <wp:extent cx="3116911" cy="640786"/>
            <wp:effectExtent l="0" t="0" r="7620" b="6985"/>
            <wp:docPr id="1736059347" name="Picture 1736059347"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059347" name="Picture 1" descr="A screenshot of a phone&#10;&#10;Description automatically generated"/>
                    <pic:cNvPicPr/>
                  </pic:nvPicPr>
                  <pic:blipFill>
                    <a:blip r:embed="rId89"/>
                    <a:stretch>
                      <a:fillRect/>
                    </a:stretch>
                  </pic:blipFill>
                  <pic:spPr>
                    <a:xfrm>
                      <a:off x="0" y="0"/>
                      <a:ext cx="3130109" cy="643499"/>
                    </a:xfrm>
                    <a:prstGeom prst="rect">
                      <a:avLst/>
                    </a:prstGeom>
                  </pic:spPr>
                </pic:pic>
              </a:graphicData>
            </a:graphic>
          </wp:inline>
        </w:drawing>
      </w:r>
    </w:p>
    <w:p w14:paraId="22F74F5C" w14:textId="1C353F6E" w:rsidR="00E256FA" w:rsidRDefault="00E256FA" w:rsidP="00396D85">
      <w:r w:rsidRPr="00E256FA">
        <w:rPr>
          <w:noProof/>
        </w:rPr>
        <w:drawing>
          <wp:anchor distT="0" distB="0" distL="114300" distR="114300" simplePos="0" relativeHeight="251658324" behindDoc="0" locked="0" layoutInCell="1" allowOverlap="1" wp14:anchorId="54A3A42F" wp14:editId="2FBEFF0C">
            <wp:simplePos x="0" y="0"/>
            <wp:positionH relativeFrom="column">
              <wp:posOffset>-1270</wp:posOffset>
            </wp:positionH>
            <wp:positionV relativeFrom="paragraph">
              <wp:posOffset>2540</wp:posOffset>
            </wp:positionV>
            <wp:extent cx="6309360" cy="3202305"/>
            <wp:effectExtent l="0" t="0" r="0" b="0"/>
            <wp:wrapSquare wrapText="bothSides"/>
            <wp:docPr id="95" name="Picture 95"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Graphical user interface&#10;&#10;Description automatically generated"/>
                    <pic:cNvPicPr/>
                  </pic:nvPicPr>
                  <pic:blipFill>
                    <a:blip r:embed="rId90" cstate="print">
                      <a:extLst>
                        <a:ext uri="{28A0092B-C50C-407E-A947-70E740481C1C}">
                          <a14:useLocalDpi xmlns:a14="http://schemas.microsoft.com/office/drawing/2010/main" val="0"/>
                        </a:ext>
                      </a:extLst>
                    </a:blip>
                    <a:stretch>
                      <a:fillRect/>
                    </a:stretch>
                  </pic:blipFill>
                  <pic:spPr>
                    <a:xfrm>
                      <a:off x="0" y="0"/>
                      <a:ext cx="6309360" cy="3202305"/>
                    </a:xfrm>
                    <a:prstGeom prst="rect">
                      <a:avLst/>
                    </a:prstGeom>
                  </pic:spPr>
                </pic:pic>
              </a:graphicData>
            </a:graphic>
            <wp14:sizeRelH relativeFrom="page">
              <wp14:pctWidth>0</wp14:pctWidth>
            </wp14:sizeRelH>
            <wp14:sizeRelV relativeFrom="page">
              <wp14:pctHeight>0</wp14:pctHeight>
            </wp14:sizeRelV>
          </wp:anchor>
        </w:drawing>
      </w:r>
    </w:p>
    <w:p w14:paraId="3E184CA2" w14:textId="50C86353" w:rsidR="00E256FA" w:rsidRPr="00D23B3F" w:rsidRDefault="00E256FA" w:rsidP="009E36F4">
      <w:pPr>
        <w:pStyle w:val="ListParagraph"/>
        <w:numPr>
          <w:ilvl w:val="0"/>
          <w:numId w:val="16"/>
        </w:numPr>
      </w:pPr>
      <w:r w:rsidRPr="00D23B3F">
        <w:t>Preview and</w:t>
      </w:r>
      <w:r w:rsidR="00724B37" w:rsidRPr="00D23B3F">
        <w:t xml:space="preserve"> publish </w:t>
      </w:r>
      <w:r w:rsidRPr="00D23B3F">
        <w:t xml:space="preserve">your completed work. </w:t>
      </w:r>
    </w:p>
    <w:p w14:paraId="4556AB4A" w14:textId="77777777" w:rsidR="00E256FA" w:rsidRPr="00D23B3F" w:rsidRDefault="00E256FA" w:rsidP="00E256FA">
      <w:pPr>
        <w:pStyle w:val="ListParagraph"/>
      </w:pPr>
    </w:p>
    <w:p w14:paraId="03365F46" w14:textId="3952C867" w:rsidR="00396D85" w:rsidRDefault="00E256FA" w:rsidP="009E36F4">
      <w:pPr>
        <w:pStyle w:val="ListParagraph"/>
        <w:numPr>
          <w:ilvl w:val="0"/>
          <w:numId w:val="16"/>
        </w:numPr>
      </w:pPr>
      <w:r w:rsidRPr="00D23B3F">
        <w:t xml:space="preserve">Change the Schedule metadata on your images in the Advertising Folder to all </w:t>
      </w:r>
      <w:r w:rsidR="00925767" w:rsidRPr="00D23B3F">
        <w:t>display</w:t>
      </w:r>
      <w:r w:rsidRPr="00D23B3F">
        <w:t xml:space="preserve"> </w:t>
      </w:r>
      <w:r w:rsidR="00925767" w:rsidRPr="00D23B3F">
        <w:t xml:space="preserve">starting on </w:t>
      </w:r>
      <w:r w:rsidRPr="00D23B3F">
        <w:t>tomorrow</w:t>
      </w:r>
      <w:r w:rsidR="00925767" w:rsidRPr="00D23B3F">
        <w:t>’s date</w:t>
      </w:r>
      <w:r w:rsidR="009D21C0" w:rsidRPr="00D23B3F">
        <w:t xml:space="preserve">. </w:t>
      </w:r>
      <w:r w:rsidRPr="00D23B3F">
        <w:t xml:space="preserve">You should see your default background on the </w:t>
      </w:r>
      <w:r w:rsidR="00724B37" w:rsidRPr="00D23B3F">
        <w:t xml:space="preserve">display </w:t>
      </w:r>
      <w:r w:rsidR="00D75F0A" w:rsidRPr="00D23B3F">
        <w:t>and</w:t>
      </w:r>
      <w:r w:rsidRPr="00D23B3F">
        <w:t xml:space="preserve"> when you run the</w:t>
      </w:r>
      <w:r w:rsidR="000D2FC8" w:rsidRPr="00D23B3F">
        <w:t xml:space="preserve"> </w:t>
      </w:r>
      <w:r w:rsidR="000F01AE" w:rsidRPr="00D23B3F">
        <w:t xml:space="preserve">App </w:t>
      </w:r>
      <w:r w:rsidRPr="00D23B3F">
        <w:t>on your desktop.</w:t>
      </w:r>
      <w:r w:rsidR="00396D85">
        <w:br w:type="page"/>
      </w:r>
    </w:p>
    <w:p w14:paraId="63AFFAB9" w14:textId="754F262A" w:rsidR="00704A6E" w:rsidRDefault="00CE6C8B" w:rsidP="00704A6E">
      <w:pPr>
        <w:pStyle w:val="Heading3"/>
      </w:pPr>
      <w:bookmarkStart w:id="18" w:name="_Toc162983216"/>
      <w:r w:rsidRPr="0014692C">
        <w:t>Training Exercise</w:t>
      </w:r>
      <w:r>
        <w:t xml:space="preserve"> </w:t>
      </w:r>
      <w:r w:rsidR="00E256FA">
        <w:t>3</w:t>
      </w:r>
      <w:r>
        <w:t xml:space="preserve">: </w:t>
      </w:r>
      <w:r w:rsidRPr="0014692C">
        <w:t>Building a</w:t>
      </w:r>
      <w:r>
        <w:t xml:space="preserve">n </w:t>
      </w:r>
      <w:r w:rsidR="00704A6E">
        <w:t>Information Screen</w:t>
      </w:r>
      <w:bookmarkEnd w:id="18"/>
    </w:p>
    <w:p w14:paraId="7F08FAA9" w14:textId="787961F5" w:rsidR="00CE6C8B" w:rsidRDefault="00704A6E" w:rsidP="005C57A8">
      <w:r w:rsidRPr="00704A6E">
        <w:rPr>
          <w:noProof/>
        </w:rPr>
        <w:drawing>
          <wp:anchor distT="0" distB="0" distL="114300" distR="114300" simplePos="0" relativeHeight="251658295" behindDoc="1" locked="0" layoutInCell="1" allowOverlap="1" wp14:anchorId="42B3A59F" wp14:editId="16C2CA0D">
            <wp:simplePos x="0" y="0"/>
            <wp:positionH relativeFrom="margin">
              <wp:posOffset>1123950</wp:posOffset>
            </wp:positionH>
            <wp:positionV relativeFrom="paragraph">
              <wp:posOffset>36830</wp:posOffset>
            </wp:positionV>
            <wp:extent cx="4052570" cy="2276475"/>
            <wp:effectExtent l="0" t="0" r="5080" b="9525"/>
            <wp:wrapTight wrapText="bothSides">
              <wp:wrapPolygon edited="0">
                <wp:start x="0" y="0"/>
                <wp:lineTo x="0" y="21510"/>
                <wp:lineTo x="21526" y="21510"/>
                <wp:lineTo x="21526" y="0"/>
                <wp:lineTo x="0" y="0"/>
              </wp:wrapPolygon>
            </wp:wrapTight>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91" cstate="print">
                      <a:extLst>
                        <a:ext uri="{28A0092B-C50C-407E-A947-70E740481C1C}">
                          <a14:useLocalDpi xmlns:a14="http://schemas.microsoft.com/office/drawing/2010/main" val="0"/>
                        </a:ext>
                      </a:extLst>
                    </a:blip>
                    <a:stretch>
                      <a:fillRect/>
                    </a:stretch>
                  </pic:blipFill>
                  <pic:spPr>
                    <a:xfrm>
                      <a:off x="0" y="0"/>
                      <a:ext cx="4052570" cy="2276475"/>
                    </a:xfrm>
                    <a:prstGeom prst="rect">
                      <a:avLst/>
                    </a:prstGeom>
                  </pic:spPr>
                </pic:pic>
              </a:graphicData>
            </a:graphic>
            <wp14:sizeRelH relativeFrom="margin">
              <wp14:pctWidth>0</wp14:pctWidth>
            </wp14:sizeRelH>
            <wp14:sizeRelV relativeFrom="margin">
              <wp14:pctHeight>0</wp14:pctHeight>
            </wp14:sizeRelV>
          </wp:anchor>
        </w:drawing>
      </w:r>
    </w:p>
    <w:p w14:paraId="168523A7" w14:textId="6653D9EB" w:rsidR="00CE6C8B" w:rsidRDefault="00CE6C8B" w:rsidP="005C57A8"/>
    <w:p w14:paraId="0CB58A9F" w14:textId="77777777" w:rsidR="00CE6C8B" w:rsidRDefault="00CE6C8B" w:rsidP="005C57A8"/>
    <w:p w14:paraId="2B93BE25" w14:textId="77777777" w:rsidR="00CE6C8B" w:rsidRDefault="00CE6C8B" w:rsidP="005C57A8"/>
    <w:p w14:paraId="5DF256C0" w14:textId="77777777" w:rsidR="00CE6C8B" w:rsidRDefault="00CE6C8B" w:rsidP="005C57A8"/>
    <w:p w14:paraId="34F6DE44" w14:textId="77777777" w:rsidR="00CE6C8B" w:rsidRDefault="00CE6C8B" w:rsidP="005C57A8"/>
    <w:p w14:paraId="7DB99A5C" w14:textId="77777777" w:rsidR="00CE6C8B" w:rsidRDefault="00CE6C8B" w:rsidP="005C57A8"/>
    <w:p w14:paraId="5463BC73" w14:textId="77777777" w:rsidR="00CE6C8B" w:rsidRDefault="00CE6C8B" w:rsidP="005C57A8"/>
    <w:p w14:paraId="11415987" w14:textId="77777777" w:rsidR="00CE6C8B" w:rsidRDefault="00CE6C8B" w:rsidP="005C57A8"/>
    <w:p w14:paraId="5F759704" w14:textId="1000AA49" w:rsidR="00E256FA" w:rsidRDefault="00357FF9" w:rsidP="00CE6C8B">
      <w:r>
        <w:t>For this exercise</w:t>
      </w:r>
      <w:r w:rsidR="00750EC3">
        <w:t>,</w:t>
      </w:r>
      <w:r>
        <w:t xml:space="preserve"> we </w:t>
      </w:r>
      <w:r w:rsidR="00750EC3">
        <w:t>will</w:t>
      </w:r>
      <w:r>
        <w:t xml:space="preserve"> </w:t>
      </w:r>
      <w:r w:rsidR="00B1373D">
        <w:t xml:space="preserve">create </w:t>
      </w:r>
      <w:r w:rsidR="000A6829">
        <w:t xml:space="preserve">a </w:t>
      </w:r>
      <w:r w:rsidR="002D0B20">
        <w:t>vendors</w:t>
      </w:r>
      <w:r w:rsidR="00EF4388">
        <w:t xml:space="preserve"> and amenities</w:t>
      </w:r>
      <w:r w:rsidR="002D0B20">
        <w:t xml:space="preserve"> layout that will display walking directions and walk times. On this layout we will also</w:t>
      </w:r>
      <w:r w:rsidR="00EF4388">
        <w:t xml:space="preserve"> show when certain vendors are closing</w:t>
      </w:r>
      <w:r w:rsidR="000A6829">
        <w:t xml:space="preserve"> and restroom capacities.</w:t>
      </w:r>
    </w:p>
    <w:p w14:paraId="0C692BBE" w14:textId="77777777" w:rsidR="00CE6C8B" w:rsidRDefault="00CE6C8B" w:rsidP="00CE6C8B"/>
    <w:p w14:paraId="39BFBDCA" w14:textId="009DE73A" w:rsidR="00CE6C8B" w:rsidRDefault="00CE6C8B" w:rsidP="00CE6C8B">
      <w:pPr>
        <w:pStyle w:val="Heading4"/>
      </w:pPr>
      <w:r>
        <w:t>Business Requirements</w:t>
      </w:r>
    </w:p>
    <w:p w14:paraId="05C630BD" w14:textId="77777777" w:rsidR="00A9305E" w:rsidRDefault="00A9305E" w:rsidP="00CE6C8B">
      <w:pPr>
        <w:pStyle w:val="Heading4"/>
      </w:pPr>
    </w:p>
    <w:tbl>
      <w:tblPr>
        <w:tblW w:w="9895" w:type="dxa"/>
        <w:tblLook w:val="04A0" w:firstRow="1" w:lastRow="0" w:firstColumn="1" w:lastColumn="0" w:noHBand="0" w:noVBand="1"/>
      </w:tblPr>
      <w:tblGrid>
        <w:gridCol w:w="1020"/>
        <w:gridCol w:w="8875"/>
      </w:tblGrid>
      <w:tr w:rsidR="00A9305E" w:rsidRPr="00A9305E" w14:paraId="28605F91" w14:textId="77777777" w:rsidTr="00446246">
        <w:trPr>
          <w:trHeight w:val="144"/>
        </w:trPr>
        <w:tc>
          <w:tcPr>
            <w:tcW w:w="1020" w:type="dxa"/>
            <w:shd w:val="clear" w:color="auto" w:fill="auto"/>
            <w:noWrap/>
            <w:hideMark/>
          </w:tcPr>
          <w:p w14:paraId="0E6527AD" w14:textId="77777777" w:rsidR="00A9305E" w:rsidRPr="00A9305E" w:rsidRDefault="00A9305E" w:rsidP="00A9305E">
            <w:pPr>
              <w:spacing w:line="240" w:lineRule="auto"/>
              <w:rPr>
                <w:rFonts w:eastAsia="Times New Roman"/>
                <w:color w:val="000000"/>
                <w:szCs w:val="28"/>
              </w:rPr>
            </w:pPr>
            <w:r w:rsidRPr="00A9305E">
              <w:rPr>
                <w:rFonts w:eastAsia="Times New Roman"/>
                <w:color w:val="000000"/>
                <w:szCs w:val="28"/>
              </w:rPr>
              <w:t>1.1</w:t>
            </w:r>
          </w:p>
        </w:tc>
        <w:tc>
          <w:tcPr>
            <w:tcW w:w="8875" w:type="dxa"/>
            <w:shd w:val="clear" w:color="auto" w:fill="auto"/>
            <w:noWrap/>
            <w:hideMark/>
          </w:tcPr>
          <w:p w14:paraId="49FDCAF8" w14:textId="52F30469" w:rsidR="00A9305E" w:rsidRPr="00A9305E" w:rsidRDefault="00A9305E" w:rsidP="00A9305E">
            <w:pPr>
              <w:spacing w:line="240" w:lineRule="auto"/>
              <w:rPr>
                <w:rFonts w:eastAsia="Times New Roman"/>
                <w:color w:val="000000"/>
                <w:szCs w:val="28"/>
              </w:rPr>
            </w:pPr>
            <w:r w:rsidRPr="00A9305E">
              <w:rPr>
                <w:rFonts w:eastAsia="Times New Roman"/>
                <w:color w:val="000000"/>
                <w:szCs w:val="28"/>
              </w:rPr>
              <w:t xml:space="preserve">Create </w:t>
            </w:r>
            <w:r w:rsidR="005A14EB">
              <w:rPr>
                <w:rFonts w:eastAsia="Times New Roman"/>
                <w:color w:val="000000"/>
                <w:szCs w:val="28"/>
              </w:rPr>
              <w:t xml:space="preserve">layout using </w:t>
            </w:r>
            <w:r w:rsidR="00DF07A3">
              <w:rPr>
                <w:rFonts w:eastAsia="Times New Roman"/>
                <w:color w:val="000000"/>
                <w:szCs w:val="28"/>
              </w:rPr>
              <w:t>collections and duplication tool</w:t>
            </w:r>
          </w:p>
        </w:tc>
      </w:tr>
      <w:tr w:rsidR="00A9305E" w:rsidRPr="00A9305E" w14:paraId="4A032D74" w14:textId="77777777" w:rsidTr="00446246">
        <w:trPr>
          <w:trHeight w:val="144"/>
        </w:trPr>
        <w:tc>
          <w:tcPr>
            <w:tcW w:w="1020" w:type="dxa"/>
            <w:shd w:val="clear" w:color="auto" w:fill="auto"/>
            <w:noWrap/>
            <w:hideMark/>
          </w:tcPr>
          <w:p w14:paraId="143EFE7E" w14:textId="77777777" w:rsidR="00A9305E" w:rsidRPr="00A9305E" w:rsidRDefault="00A9305E" w:rsidP="00A9305E">
            <w:pPr>
              <w:spacing w:line="240" w:lineRule="auto"/>
              <w:rPr>
                <w:rFonts w:eastAsia="Times New Roman"/>
                <w:color w:val="000000"/>
                <w:szCs w:val="28"/>
              </w:rPr>
            </w:pPr>
            <w:r w:rsidRPr="00A9305E">
              <w:rPr>
                <w:rFonts w:eastAsia="Times New Roman"/>
                <w:color w:val="000000"/>
                <w:szCs w:val="28"/>
              </w:rPr>
              <w:t>1.2</w:t>
            </w:r>
          </w:p>
        </w:tc>
        <w:tc>
          <w:tcPr>
            <w:tcW w:w="8875" w:type="dxa"/>
            <w:shd w:val="clear" w:color="auto" w:fill="auto"/>
            <w:hideMark/>
          </w:tcPr>
          <w:p w14:paraId="0F585009" w14:textId="77777777" w:rsidR="00A9305E" w:rsidRPr="00A9305E" w:rsidRDefault="00A9305E" w:rsidP="00A9305E">
            <w:pPr>
              <w:spacing w:line="240" w:lineRule="auto"/>
              <w:rPr>
                <w:rFonts w:eastAsia="Times New Roman"/>
                <w:color w:val="000000"/>
                <w:szCs w:val="28"/>
              </w:rPr>
            </w:pPr>
            <w:r w:rsidRPr="00A9305E">
              <w:rPr>
                <w:rFonts w:eastAsia="Times New Roman"/>
                <w:color w:val="000000"/>
                <w:szCs w:val="28"/>
              </w:rPr>
              <w:t>Content will be landscape orientation</w:t>
            </w:r>
          </w:p>
        </w:tc>
      </w:tr>
      <w:tr w:rsidR="00A9305E" w:rsidRPr="00A9305E" w14:paraId="72EB3AFD" w14:textId="77777777" w:rsidTr="00446246">
        <w:trPr>
          <w:trHeight w:val="144"/>
        </w:trPr>
        <w:tc>
          <w:tcPr>
            <w:tcW w:w="1020" w:type="dxa"/>
            <w:shd w:val="clear" w:color="auto" w:fill="auto"/>
            <w:noWrap/>
            <w:hideMark/>
          </w:tcPr>
          <w:p w14:paraId="76F3A037" w14:textId="77777777" w:rsidR="00A9305E" w:rsidRPr="00A9305E" w:rsidRDefault="00A9305E" w:rsidP="00A9305E">
            <w:pPr>
              <w:spacing w:line="240" w:lineRule="auto"/>
              <w:rPr>
                <w:rFonts w:eastAsia="Times New Roman"/>
                <w:color w:val="000000"/>
                <w:szCs w:val="28"/>
              </w:rPr>
            </w:pPr>
            <w:r w:rsidRPr="00A9305E">
              <w:rPr>
                <w:rFonts w:eastAsia="Times New Roman"/>
                <w:color w:val="000000"/>
                <w:szCs w:val="28"/>
              </w:rPr>
              <w:t>1.3</w:t>
            </w:r>
          </w:p>
        </w:tc>
        <w:tc>
          <w:tcPr>
            <w:tcW w:w="8875" w:type="dxa"/>
            <w:shd w:val="clear" w:color="auto" w:fill="auto"/>
            <w:hideMark/>
          </w:tcPr>
          <w:p w14:paraId="3B98E08C" w14:textId="2CAA105C" w:rsidR="00A9305E" w:rsidRPr="00A9305E" w:rsidRDefault="006B7B8E" w:rsidP="00A9305E">
            <w:pPr>
              <w:spacing w:line="240" w:lineRule="auto"/>
              <w:rPr>
                <w:rFonts w:eastAsia="Times New Roman"/>
                <w:color w:val="000000"/>
                <w:szCs w:val="28"/>
              </w:rPr>
            </w:pPr>
            <w:r w:rsidRPr="007C799A">
              <w:rPr>
                <w:rFonts w:eastAsia="Times New Roman"/>
                <w:color w:val="000000"/>
                <w:szCs w:val="28"/>
              </w:rPr>
              <w:t xml:space="preserve">Content </w:t>
            </w:r>
            <w:r>
              <w:rPr>
                <w:rFonts w:eastAsia="Times New Roman"/>
                <w:color w:val="000000"/>
                <w:szCs w:val="28"/>
              </w:rPr>
              <w:t>to support</w:t>
            </w:r>
            <w:r w:rsidRPr="007C799A">
              <w:rPr>
                <w:rFonts w:eastAsia="Times New Roman"/>
                <w:color w:val="000000"/>
                <w:szCs w:val="28"/>
              </w:rPr>
              <w:t xml:space="preserve"> </w:t>
            </w:r>
            <w:r>
              <w:rPr>
                <w:rFonts w:eastAsia="Times New Roman"/>
                <w:color w:val="000000"/>
                <w:szCs w:val="28"/>
              </w:rPr>
              <w:t>HD resolution.</w:t>
            </w:r>
          </w:p>
        </w:tc>
      </w:tr>
      <w:tr w:rsidR="00A9305E" w:rsidRPr="00A9305E" w14:paraId="55C1D89C" w14:textId="77777777" w:rsidTr="00446246">
        <w:trPr>
          <w:trHeight w:val="144"/>
        </w:trPr>
        <w:tc>
          <w:tcPr>
            <w:tcW w:w="1020" w:type="dxa"/>
            <w:shd w:val="clear" w:color="auto" w:fill="auto"/>
            <w:noWrap/>
            <w:hideMark/>
          </w:tcPr>
          <w:p w14:paraId="58F348C8" w14:textId="77777777" w:rsidR="00A9305E" w:rsidRDefault="00103284" w:rsidP="00A9305E">
            <w:pPr>
              <w:spacing w:line="240" w:lineRule="auto"/>
              <w:rPr>
                <w:rFonts w:eastAsia="Times New Roman"/>
                <w:color w:val="000000"/>
                <w:szCs w:val="28"/>
              </w:rPr>
            </w:pPr>
            <w:r>
              <w:rPr>
                <w:rFonts w:eastAsia="Times New Roman"/>
                <w:color w:val="000000"/>
                <w:szCs w:val="28"/>
              </w:rPr>
              <w:t>2.1</w:t>
            </w:r>
          </w:p>
          <w:p w14:paraId="4AC69FCE" w14:textId="77777777" w:rsidR="00606888" w:rsidRDefault="00606888" w:rsidP="00A9305E">
            <w:pPr>
              <w:spacing w:line="240" w:lineRule="auto"/>
              <w:rPr>
                <w:rFonts w:eastAsia="Times New Roman"/>
                <w:color w:val="000000"/>
                <w:szCs w:val="28"/>
              </w:rPr>
            </w:pPr>
            <w:r>
              <w:rPr>
                <w:rFonts w:eastAsia="Times New Roman"/>
                <w:color w:val="000000"/>
                <w:szCs w:val="28"/>
              </w:rPr>
              <w:t>2.2</w:t>
            </w:r>
          </w:p>
          <w:p w14:paraId="700AC066" w14:textId="77777777" w:rsidR="00DA1724" w:rsidRDefault="00DA1724" w:rsidP="00A9305E">
            <w:pPr>
              <w:spacing w:line="240" w:lineRule="auto"/>
              <w:rPr>
                <w:rFonts w:eastAsia="Times New Roman"/>
                <w:color w:val="000000"/>
                <w:szCs w:val="28"/>
              </w:rPr>
            </w:pPr>
          </w:p>
          <w:p w14:paraId="4542FDD6" w14:textId="6B60EDEE" w:rsidR="00DA1724" w:rsidRPr="00A9305E" w:rsidRDefault="00DA1724" w:rsidP="00A9305E">
            <w:pPr>
              <w:spacing w:line="240" w:lineRule="auto"/>
              <w:rPr>
                <w:rFonts w:eastAsia="Times New Roman"/>
                <w:color w:val="000000"/>
                <w:szCs w:val="28"/>
              </w:rPr>
            </w:pPr>
            <w:r>
              <w:rPr>
                <w:rFonts w:eastAsia="Times New Roman"/>
                <w:color w:val="000000"/>
                <w:szCs w:val="28"/>
              </w:rPr>
              <w:t>2.3</w:t>
            </w:r>
          </w:p>
        </w:tc>
        <w:tc>
          <w:tcPr>
            <w:tcW w:w="8875" w:type="dxa"/>
            <w:shd w:val="clear" w:color="auto" w:fill="auto"/>
            <w:noWrap/>
            <w:hideMark/>
          </w:tcPr>
          <w:p w14:paraId="7BB7AEB4" w14:textId="77777777" w:rsidR="00A9305E" w:rsidRDefault="00FA6E40" w:rsidP="00A9305E">
            <w:pPr>
              <w:spacing w:line="240" w:lineRule="auto"/>
              <w:rPr>
                <w:rFonts w:eastAsia="Times New Roman"/>
                <w:color w:val="000000"/>
                <w:szCs w:val="28"/>
              </w:rPr>
            </w:pPr>
            <w:r>
              <w:rPr>
                <w:rFonts w:eastAsia="Times New Roman"/>
                <w:color w:val="000000"/>
                <w:szCs w:val="28"/>
              </w:rPr>
              <w:t>Header</w:t>
            </w:r>
            <w:r w:rsidR="008225F2">
              <w:rPr>
                <w:rFonts w:eastAsia="Times New Roman"/>
                <w:color w:val="000000"/>
                <w:szCs w:val="28"/>
              </w:rPr>
              <w:t xml:space="preserve"> should </w:t>
            </w:r>
            <w:r w:rsidR="00A8032E">
              <w:rPr>
                <w:rFonts w:eastAsia="Times New Roman"/>
                <w:color w:val="000000"/>
                <w:szCs w:val="28"/>
              </w:rPr>
              <w:t>include What’s Open and Concourse location text</w:t>
            </w:r>
          </w:p>
          <w:p w14:paraId="358E065B" w14:textId="77777777" w:rsidR="00CB12C9" w:rsidRDefault="00606888" w:rsidP="00A9305E">
            <w:pPr>
              <w:spacing w:line="240" w:lineRule="auto"/>
              <w:rPr>
                <w:rFonts w:eastAsia="Times New Roman"/>
                <w:color w:val="000000"/>
                <w:szCs w:val="28"/>
              </w:rPr>
            </w:pPr>
            <w:r>
              <w:rPr>
                <w:rFonts w:eastAsia="Times New Roman"/>
                <w:color w:val="000000"/>
                <w:szCs w:val="28"/>
              </w:rPr>
              <w:t>What’s Open</w:t>
            </w:r>
            <w:r w:rsidR="009A2A8C">
              <w:rPr>
                <w:rFonts w:eastAsia="Times New Roman"/>
                <w:color w:val="000000"/>
                <w:szCs w:val="28"/>
              </w:rPr>
              <w:t xml:space="preserve"> font size should be as follows:</w:t>
            </w:r>
            <w:r w:rsidR="009A2A8C">
              <w:rPr>
                <w:rFonts w:eastAsia="Times New Roman"/>
                <w:color w:val="000000"/>
                <w:szCs w:val="28"/>
              </w:rPr>
              <w:br/>
              <w:t>75px</w:t>
            </w:r>
          </w:p>
          <w:p w14:paraId="64F720F7" w14:textId="77777777" w:rsidR="009A2A8C" w:rsidRDefault="009A2A8C" w:rsidP="00A9305E">
            <w:pPr>
              <w:spacing w:line="240" w:lineRule="auto"/>
              <w:rPr>
                <w:rFonts w:eastAsia="Times New Roman"/>
                <w:color w:val="000000"/>
                <w:szCs w:val="28"/>
              </w:rPr>
            </w:pPr>
            <w:r>
              <w:rPr>
                <w:rFonts w:eastAsia="Times New Roman"/>
                <w:color w:val="000000"/>
                <w:szCs w:val="28"/>
              </w:rPr>
              <w:t>Concourse Location font size should be as follows:</w:t>
            </w:r>
          </w:p>
          <w:p w14:paraId="3E8A2BDF" w14:textId="398A53A6" w:rsidR="009A2A8C" w:rsidRPr="00A9305E" w:rsidRDefault="00DA1724" w:rsidP="00A9305E">
            <w:pPr>
              <w:spacing w:line="240" w:lineRule="auto"/>
              <w:rPr>
                <w:rFonts w:eastAsia="Times New Roman"/>
                <w:color w:val="000000"/>
                <w:szCs w:val="28"/>
              </w:rPr>
            </w:pPr>
            <w:r>
              <w:rPr>
                <w:rFonts w:eastAsia="Times New Roman"/>
                <w:color w:val="000000"/>
                <w:szCs w:val="28"/>
              </w:rPr>
              <w:t>40px</w:t>
            </w:r>
          </w:p>
        </w:tc>
      </w:tr>
      <w:tr w:rsidR="00A9305E" w:rsidRPr="00A9305E" w14:paraId="4BCAA144" w14:textId="77777777" w:rsidTr="00446246">
        <w:trPr>
          <w:trHeight w:val="144"/>
        </w:trPr>
        <w:tc>
          <w:tcPr>
            <w:tcW w:w="1020" w:type="dxa"/>
            <w:shd w:val="clear" w:color="auto" w:fill="auto"/>
            <w:noWrap/>
            <w:hideMark/>
          </w:tcPr>
          <w:p w14:paraId="71F568D3" w14:textId="10B5B09E" w:rsidR="00A9305E" w:rsidRPr="00A9305E" w:rsidRDefault="008D74CB" w:rsidP="00A9305E">
            <w:pPr>
              <w:spacing w:line="240" w:lineRule="auto"/>
              <w:rPr>
                <w:rFonts w:eastAsia="Times New Roman"/>
                <w:color w:val="000000"/>
                <w:szCs w:val="28"/>
              </w:rPr>
            </w:pPr>
            <w:r>
              <w:rPr>
                <w:rFonts w:eastAsia="Times New Roman"/>
                <w:color w:val="000000"/>
                <w:szCs w:val="28"/>
              </w:rPr>
              <w:t>3</w:t>
            </w:r>
            <w:r w:rsidR="00A9305E" w:rsidRPr="00A9305E">
              <w:rPr>
                <w:rFonts w:eastAsia="Times New Roman"/>
                <w:color w:val="000000"/>
                <w:szCs w:val="28"/>
              </w:rPr>
              <w:t>.1</w:t>
            </w:r>
          </w:p>
        </w:tc>
        <w:tc>
          <w:tcPr>
            <w:tcW w:w="8875" w:type="dxa"/>
            <w:shd w:val="clear" w:color="auto" w:fill="auto"/>
            <w:noWrap/>
            <w:hideMark/>
          </w:tcPr>
          <w:p w14:paraId="58F1B571" w14:textId="77777777" w:rsidR="00A9305E" w:rsidRPr="00A9305E" w:rsidRDefault="00A9305E" w:rsidP="00A9305E">
            <w:pPr>
              <w:spacing w:line="240" w:lineRule="auto"/>
              <w:rPr>
                <w:rFonts w:eastAsia="Times New Roman"/>
                <w:color w:val="000000"/>
                <w:szCs w:val="28"/>
              </w:rPr>
            </w:pPr>
            <w:r w:rsidRPr="00A9305E">
              <w:rPr>
                <w:rFonts w:eastAsia="Times New Roman"/>
                <w:color w:val="000000"/>
                <w:szCs w:val="28"/>
              </w:rPr>
              <w:t>Footer should include Visual Paging.</w:t>
            </w:r>
          </w:p>
        </w:tc>
      </w:tr>
      <w:tr w:rsidR="00A9305E" w:rsidRPr="00A9305E" w14:paraId="20B018F8" w14:textId="77777777" w:rsidTr="00446246">
        <w:trPr>
          <w:trHeight w:val="144"/>
        </w:trPr>
        <w:tc>
          <w:tcPr>
            <w:tcW w:w="1020" w:type="dxa"/>
            <w:shd w:val="clear" w:color="auto" w:fill="auto"/>
            <w:noWrap/>
            <w:hideMark/>
          </w:tcPr>
          <w:p w14:paraId="37999927" w14:textId="3D7B0660" w:rsidR="00A9305E" w:rsidRPr="00A9305E" w:rsidRDefault="008D74CB" w:rsidP="00A9305E">
            <w:pPr>
              <w:spacing w:line="240" w:lineRule="auto"/>
              <w:rPr>
                <w:rFonts w:eastAsia="Times New Roman"/>
                <w:color w:val="000000"/>
                <w:szCs w:val="28"/>
              </w:rPr>
            </w:pPr>
            <w:r>
              <w:rPr>
                <w:rFonts w:eastAsia="Times New Roman"/>
                <w:color w:val="000000"/>
                <w:szCs w:val="28"/>
              </w:rPr>
              <w:t>3.2</w:t>
            </w:r>
          </w:p>
        </w:tc>
        <w:tc>
          <w:tcPr>
            <w:tcW w:w="8875" w:type="dxa"/>
            <w:shd w:val="clear" w:color="auto" w:fill="auto"/>
            <w:hideMark/>
          </w:tcPr>
          <w:p w14:paraId="68C9CC50" w14:textId="77777777" w:rsidR="00A9305E" w:rsidRPr="00A9305E" w:rsidRDefault="00A9305E" w:rsidP="00A9305E">
            <w:pPr>
              <w:spacing w:line="240" w:lineRule="auto"/>
              <w:rPr>
                <w:rFonts w:eastAsia="Times New Roman"/>
                <w:color w:val="000000"/>
                <w:szCs w:val="28"/>
              </w:rPr>
            </w:pPr>
            <w:r w:rsidRPr="00A9305E">
              <w:rPr>
                <w:rFonts w:eastAsia="Times New Roman"/>
                <w:color w:val="000000"/>
                <w:szCs w:val="28"/>
              </w:rPr>
              <w:t>Visual Paging should be left aligned and positioned in the middle of the footer.</w:t>
            </w:r>
          </w:p>
        </w:tc>
      </w:tr>
      <w:tr w:rsidR="00A9305E" w:rsidRPr="00A9305E" w14:paraId="3A3FEDBD" w14:textId="77777777" w:rsidTr="00446246">
        <w:trPr>
          <w:trHeight w:val="144"/>
        </w:trPr>
        <w:tc>
          <w:tcPr>
            <w:tcW w:w="1020" w:type="dxa"/>
            <w:shd w:val="clear" w:color="auto" w:fill="auto"/>
            <w:noWrap/>
            <w:hideMark/>
          </w:tcPr>
          <w:p w14:paraId="1EBA97E5" w14:textId="6D0FD548" w:rsidR="00A9305E" w:rsidRPr="00A9305E" w:rsidRDefault="008D74CB" w:rsidP="00A9305E">
            <w:pPr>
              <w:spacing w:line="240" w:lineRule="auto"/>
              <w:rPr>
                <w:rFonts w:eastAsia="Times New Roman"/>
                <w:color w:val="000000"/>
                <w:szCs w:val="28"/>
              </w:rPr>
            </w:pPr>
            <w:r>
              <w:rPr>
                <w:rFonts w:eastAsia="Times New Roman"/>
                <w:color w:val="000000"/>
                <w:szCs w:val="28"/>
              </w:rPr>
              <w:t>3.3</w:t>
            </w:r>
          </w:p>
        </w:tc>
        <w:tc>
          <w:tcPr>
            <w:tcW w:w="8875" w:type="dxa"/>
            <w:shd w:val="clear" w:color="auto" w:fill="auto"/>
            <w:hideMark/>
          </w:tcPr>
          <w:p w14:paraId="0335991F" w14:textId="181DEB41" w:rsidR="00A9305E" w:rsidRPr="00A9305E" w:rsidRDefault="00A9305E" w:rsidP="00A9305E">
            <w:pPr>
              <w:spacing w:line="240" w:lineRule="auto"/>
              <w:rPr>
                <w:rFonts w:eastAsia="Times New Roman"/>
                <w:color w:val="000000"/>
                <w:szCs w:val="28"/>
              </w:rPr>
            </w:pPr>
            <w:r w:rsidRPr="00A9305E">
              <w:rPr>
                <w:rFonts w:eastAsia="Times New Roman"/>
                <w:color w:val="000000"/>
                <w:szCs w:val="28"/>
              </w:rPr>
              <w:t>Visual Paging display size should be as follows:</w:t>
            </w:r>
            <w:r w:rsidRPr="00A9305E">
              <w:rPr>
                <w:rFonts w:eastAsia="Times New Roman"/>
                <w:color w:val="000000"/>
                <w:szCs w:val="28"/>
              </w:rPr>
              <w:br/>
              <w:t>Width: 18</w:t>
            </w:r>
            <w:r w:rsidR="000602BB">
              <w:rPr>
                <w:rFonts w:eastAsia="Times New Roman"/>
                <w:color w:val="000000"/>
                <w:szCs w:val="28"/>
              </w:rPr>
              <w:t>80</w:t>
            </w:r>
            <w:r w:rsidRPr="00A9305E">
              <w:rPr>
                <w:rFonts w:eastAsia="Times New Roman"/>
                <w:color w:val="000000"/>
                <w:szCs w:val="28"/>
              </w:rPr>
              <w:t>px</w:t>
            </w:r>
            <w:r w:rsidRPr="00A9305E">
              <w:rPr>
                <w:rFonts w:eastAsia="Times New Roman"/>
                <w:color w:val="000000"/>
                <w:szCs w:val="28"/>
              </w:rPr>
              <w:br/>
              <w:t xml:space="preserve">Height: </w:t>
            </w:r>
            <w:r w:rsidR="00DA6CF4">
              <w:rPr>
                <w:rFonts w:eastAsia="Times New Roman"/>
                <w:color w:val="000000"/>
                <w:szCs w:val="28"/>
              </w:rPr>
              <w:t>6</w:t>
            </w:r>
            <w:r w:rsidR="00CE6288">
              <w:rPr>
                <w:rFonts w:eastAsia="Times New Roman"/>
                <w:color w:val="000000"/>
                <w:szCs w:val="28"/>
              </w:rPr>
              <w:t>0</w:t>
            </w:r>
            <w:r w:rsidRPr="00A9305E">
              <w:rPr>
                <w:rFonts w:eastAsia="Times New Roman"/>
                <w:color w:val="000000"/>
                <w:szCs w:val="28"/>
              </w:rPr>
              <w:t>px</w:t>
            </w:r>
          </w:p>
        </w:tc>
      </w:tr>
      <w:tr w:rsidR="00A9305E" w:rsidRPr="00A9305E" w14:paraId="73BD6D6E" w14:textId="77777777" w:rsidTr="00446246">
        <w:trPr>
          <w:trHeight w:val="144"/>
        </w:trPr>
        <w:tc>
          <w:tcPr>
            <w:tcW w:w="1020" w:type="dxa"/>
            <w:shd w:val="clear" w:color="auto" w:fill="auto"/>
            <w:noWrap/>
            <w:hideMark/>
          </w:tcPr>
          <w:p w14:paraId="41903D56" w14:textId="298DABD0" w:rsidR="00A9305E" w:rsidRPr="00A9305E" w:rsidRDefault="008D74CB" w:rsidP="00A9305E">
            <w:pPr>
              <w:spacing w:line="240" w:lineRule="auto"/>
              <w:rPr>
                <w:rFonts w:eastAsia="Times New Roman"/>
                <w:color w:val="000000"/>
                <w:szCs w:val="28"/>
              </w:rPr>
            </w:pPr>
            <w:r>
              <w:rPr>
                <w:rFonts w:eastAsia="Times New Roman"/>
                <w:color w:val="000000"/>
                <w:szCs w:val="28"/>
              </w:rPr>
              <w:t>3.4</w:t>
            </w:r>
          </w:p>
        </w:tc>
        <w:tc>
          <w:tcPr>
            <w:tcW w:w="8875" w:type="dxa"/>
            <w:shd w:val="clear" w:color="auto" w:fill="auto"/>
            <w:hideMark/>
          </w:tcPr>
          <w:p w14:paraId="3D620097" w14:textId="5A0D63BC" w:rsidR="00A9305E" w:rsidRPr="00A9305E" w:rsidRDefault="00A9305E" w:rsidP="00A9305E">
            <w:pPr>
              <w:spacing w:line="240" w:lineRule="auto"/>
              <w:rPr>
                <w:rFonts w:eastAsia="Times New Roman"/>
                <w:color w:val="000000"/>
                <w:szCs w:val="28"/>
              </w:rPr>
            </w:pPr>
            <w:r w:rsidRPr="00A9305E">
              <w:rPr>
                <w:rFonts w:eastAsia="Times New Roman"/>
                <w:color w:val="000000"/>
                <w:szCs w:val="28"/>
              </w:rPr>
              <w:t>Visual Paging font size should be as follows:</w:t>
            </w:r>
            <w:r w:rsidRPr="00A9305E">
              <w:rPr>
                <w:rFonts w:eastAsia="Times New Roman"/>
                <w:color w:val="000000"/>
                <w:szCs w:val="28"/>
              </w:rPr>
              <w:br/>
            </w:r>
            <w:r w:rsidR="00CE6288">
              <w:rPr>
                <w:rFonts w:eastAsia="Times New Roman"/>
                <w:color w:val="000000"/>
                <w:szCs w:val="28"/>
              </w:rPr>
              <w:t>32</w:t>
            </w:r>
            <w:r w:rsidRPr="00A9305E">
              <w:rPr>
                <w:rFonts w:eastAsia="Times New Roman"/>
                <w:color w:val="000000"/>
                <w:szCs w:val="28"/>
              </w:rPr>
              <w:t>px</w:t>
            </w:r>
          </w:p>
        </w:tc>
      </w:tr>
      <w:tr w:rsidR="00A9305E" w:rsidRPr="00A9305E" w14:paraId="12B4999A" w14:textId="77777777" w:rsidTr="00446246">
        <w:trPr>
          <w:trHeight w:val="144"/>
        </w:trPr>
        <w:tc>
          <w:tcPr>
            <w:tcW w:w="1020" w:type="dxa"/>
            <w:shd w:val="clear" w:color="auto" w:fill="auto"/>
            <w:noWrap/>
            <w:hideMark/>
          </w:tcPr>
          <w:p w14:paraId="451C073A" w14:textId="5BDE3331" w:rsidR="00A9305E" w:rsidRPr="00A9305E" w:rsidRDefault="008D74CB" w:rsidP="00A9305E">
            <w:pPr>
              <w:spacing w:line="240" w:lineRule="auto"/>
              <w:rPr>
                <w:rFonts w:eastAsia="Times New Roman"/>
                <w:color w:val="000000"/>
                <w:szCs w:val="28"/>
              </w:rPr>
            </w:pPr>
            <w:r>
              <w:rPr>
                <w:rFonts w:eastAsia="Times New Roman"/>
                <w:color w:val="000000"/>
                <w:szCs w:val="28"/>
              </w:rPr>
              <w:t>3.5</w:t>
            </w:r>
          </w:p>
        </w:tc>
        <w:tc>
          <w:tcPr>
            <w:tcW w:w="8875" w:type="dxa"/>
            <w:shd w:val="clear" w:color="auto" w:fill="auto"/>
            <w:hideMark/>
          </w:tcPr>
          <w:p w14:paraId="51B11D0F" w14:textId="2DA43D4F" w:rsidR="00A9305E" w:rsidRPr="00A9305E" w:rsidRDefault="00A9305E" w:rsidP="00A9305E">
            <w:pPr>
              <w:spacing w:line="240" w:lineRule="auto"/>
              <w:rPr>
                <w:rFonts w:eastAsia="Times New Roman"/>
                <w:color w:val="000000"/>
                <w:szCs w:val="28"/>
              </w:rPr>
            </w:pPr>
            <w:r w:rsidRPr="00A9305E">
              <w:rPr>
                <w:rFonts w:eastAsia="Times New Roman"/>
                <w:color w:val="000000"/>
                <w:szCs w:val="28"/>
              </w:rPr>
              <w:t xml:space="preserve">Visual Paging font </w:t>
            </w:r>
            <w:r w:rsidR="008D74CB">
              <w:rPr>
                <w:rFonts w:eastAsia="Times New Roman"/>
                <w:color w:val="000000"/>
                <w:szCs w:val="28"/>
              </w:rPr>
              <w:t>c</w:t>
            </w:r>
            <w:r w:rsidRPr="00A9305E">
              <w:rPr>
                <w:rFonts w:eastAsia="Times New Roman"/>
                <w:color w:val="000000"/>
                <w:szCs w:val="28"/>
              </w:rPr>
              <w:t>olor should use the following Hex Code: #FFFFFF</w:t>
            </w:r>
          </w:p>
        </w:tc>
      </w:tr>
      <w:tr w:rsidR="00F93200" w:rsidRPr="00A9305E" w14:paraId="7076FC4E" w14:textId="77777777" w:rsidTr="00446246">
        <w:trPr>
          <w:trHeight w:val="144"/>
        </w:trPr>
        <w:tc>
          <w:tcPr>
            <w:tcW w:w="1020" w:type="dxa"/>
            <w:shd w:val="clear" w:color="auto" w:fill="auto"/>
            <w:noWrap/>
            <w:hideMark/>
          </w:tcPr>
          <w:p w14:paraId="3575518F" w14:textId="579999BA" w:rsidR="00F93200" w:rsidRPr="00A9305E" w:rsidRDefault="00F93200" w:rsidP="00A9305E">
            <w:pPr>
              <w:spacing w:line="240" w:lineRule="auto"/>
              <w:rPr>
                <w:rFonts w:eastAsia="Times New Roman"/>
                <w:color w:val="000000"/>
                <w:szCs w:val="28"/>
              </w:rPr>
            </w:pPr>
            <w:r>
              <w:rPr>
                <w:rFonts w:eastAsia="Times New Roman"/>
                <w:color w:val="000000"/>
                <w:szCs w:val="28"/>
              </w:rPr>
              <w:t>4.1</w:t>
            </w:r>
          </w:p>
        </w:tc>
        <w:tc>
          <w:tcPr>
            <w:tcW w:w="8875" w:type="dxa"/>
            <w:shd w:val="clear" w:color="auto" w:fill="auto"/>
            <w:noWrap/>
            <w:hideMark/>
          </w:tcPr>
          <w:p w14:paraId="0EE7DF87" w14:textId="15C06F91" w:rsidR="00F93200" w:rsidRPr="00A9305E" w:rsidRDefault="005E7BD5" w:rsidP="00A9305E">
            <w:pPr>
              <w:spacing w:line="240" w:lineRule="auto"/>
              <w:rPr>
                <w:rFonts w:eastAsia="Times New Roman"/>
                <w:color w:val="000000"/>
                <w:szCs w:val="28"/>
              </w:rPr>
            </w:pPr>
            <w:r>
              <w:rPr>
                <w:rFonts w:eastAsia="Times New Roman"/>
                <w:color w:val="000000"/>
                <w:szCs w:val="28"/>
              </w:rPr>
              <w:t>Vendor collection should include vendor logo, gate number, walk direction, walk time</w:t>
            </w:r>
            <w:r w:rsidR="006766B5">
              <w:rPr>
                <w:rFonts w:eastAsia="Times New Roman"/>
                <w:color w:val="000000"/>
                <w:szCs w:val="28"/>
              </w:rPr>
              <w:t xml:space="preserve"> and amenity icon.</w:t>
            </w:r>
          </w:p>
        </w:tc>
      </w:tr>
      <w:tr w:rsidR="00F93200" w:rsidRPr="00A9305E" w14:paraId="4EC1F832" w14:textId="77777777" w:rsidTr="00446246">
        <w:trPr>
          <w:trHeight w:val="144"/>
        </w:trPr>
        <w:tc>
          <w:tcPr>
            <w:tcW w:w="1020" w:type="dxa"/>
            <w:shd w:val="clear" w:color="auto" w:fill="auto"/>
            <w:noWrap/>
            <w:hideMark/>
          </w:tcPr>
          <w:p w14:paraId="1FBA3A5E" w14:textId="1A65DE5D" w:rsidR="00F93200" w:rsidRPr="00A9305E" w:rsidRDefault="00F93200" w:rsidP="00A9305E">
            <w:pPr>
              <w:spacing w:line="240" w:lineRule="auto"/>
              <w:rPr>
                <w:rFonts w:eastAsia="Times New Roman"/>
                <w:color w:val="000000"/>
                <w:szCs w:val="28"/>
              </w:rPr>
            </w:pPr>
            <w:r>
              <w:rPr>
                <w:rFonts w:eastAsia="Times New Roman"/>
                <w:color w:val="000000"/>
                <w:szCs w:val="28"/>
              </w:rPr>
              <w:t>4</w:t>
            </w:r>
            <w:r w:rsidRPr="00A9305E">
              <w:rPr>
                <w:rFonts w:eastAsia="Times New Roman"/>
                <w:color w:val="000000"/>
                <w:szCs w:val="28"/>
              </w:rPr>
              <w:t>.2</w:t>
            </w:r>
          </w:p>
        </w:tc>
        <w:tc>
          <w:tcPr>
            <w:tcW w:w="8875" w:type="dxa"/>
            <w:shd w:val="clear" w:color="auto" w:fill="auto"/>
            <w:hideMark/>
          </w:tcPr>
          <w:p w14:paraId="1CC1B824" w14:textId="0A120F7D" w:rsidR="00F93200" w:rsidRPr="00A9305E" w:rsidRDefault="006766B5" w:rsidP="00A9305E">
            <w:pPr>
              <w:spacing w:line="240" w:lineRule="auto"/>
              <w:rPr>
                <w:rFonts w:eastAsia="Times New Roman"/>
                <w:color w:val="000000"/>
                <w:szCs w:val="28"/>
              </w:rPr>
            </w:pPr>
            <w:r>
              <w:rPr>
                <w:rFonts w:eastAsia="Times New Roman"/>
                <w:color w:val="000000"/>
                <w:szCs w:val="28"/>
              </w:rPr>
              <w:t>Vendor collection should be</w:t>
            </w:r>
            <w:r w:rsidR="00F93200" w:rsidRPr="00A9305E">
              <w:rPr>
                <w:rFonts w:eastAsia="Times New Roman"/>
                <w:color w:val="000000"/>
                <w:szCs w:val="28"/>
              </w:rPr>
              <w:t xml:space="preserve"> </w:t>
            </w:r>
            <w:r w:rsidR="00F93200">
              <w:rPr>
                <w:rFonts w:eastAsia="Times New Roman"/>
                <w:color w:val="000000"/>
                <w:szCs w:val="28"/>
              </w:rPr>
              <w:t>sized</w:t>
            </w:r>
            <w:r w:rsidR="00F93200" w:rsidRPr="00A9305E">
              <w:rPr>
                <w:rFonts w:eastAsia="Times New Roman"/>
                <w:color w:val="000000"/>
                <w:szCs w:val="28"/>
              </w:rPr>
              <w:t xml:space="preserve"> as follows:</w:t>
            </w:r>
            <w:r w:rsidR="00F93200" w:rsidRPr="00A9305E">
              <w:rPr>
                <w:rFonts w:eastAsia="Times New Roman"/>
                <w:color w:val="000000"/>
                <w:szCs w:val="28"/>
              </w:rPr>
              <w:br/>
              <w:t xml:space="preserve">Width: </w:t>
            </w:r>
            <w:r>
              <w:rPr>
                <w:rFonts w:eastAsia="Times New Roman"/>
                <w:color w:val="000000"/>
                <w:szCs w:val="28"/>
              </w:rPr>
              <w:t>274</w:t>
            </w:r>
            <w:r w:rsidR="00F93200" w:rsidRPr="00A9305E">
              <w:rPr>
                <w:rFonts w:eastAsia="Times New Roman"/>
                <w:color w:val="000000"/>
                <w:szCs w:val="28"/>
              </w:rPr>
              <w:t>px</w:t>
            </w:r>
            <w:r w:rsidR="00F93200" w:rsidRPr="00A9305E">
              <w:rPr>
                <w:rFonts w:eastAsia="Times New Roman"/>
                <w:color w:val="000000"/>
                <w:szCs w:val="28"/>
              </w:rPr>
              <w:br/>
              <w:t xml:space="preserve">Height: </w:t>
            </w:r>
            <w:r>
              <w:rPr>
                <w:rFonts w:eastAsia="Times New Roman"/>
                <w:color w:val="000000"/>
                <w:szCs w:val="28"/>
              </w:rPr>
              <w:t>245</w:t>
            </w:r>
            <w:r w:rsidR="00F93200" w:rsidRPr="00A9305E">
              <w:rPr>
                <w:rFonts w:eastAsia="Times New Roman"/>
                <w:color w:val="000000"/>
                <w:szCs w:val="28"/>
              </w:rPr>
              <w:t>px</w:t>
            </w:r>
          </w:p>
        </w:tc>
      </w:tr>
      <w:tr w:rsidR="00F93200" w:rsidRPr="00A9305E" w14:paraId="4148BB42" w14:textId="77777777" w:rsidTr="00446246">
        <w:trPr>
          <w:trHeight w:val="144"/>
        </w:trPr>
        <w:tc>
          <w:tcPr>
            <w:tcW w:w="1020" w:type="dxa"/>
            <w:shd w:val="clear" w:color="auto" w:fill="auto"/>
            <w:noWrap/>
            <w:hideMark/>
          </w:tcPr>
          <w:p w14:paraId="025B7C12" w14:textId="03D53EE0" w:rsidR="00F93200" w:rsidRPr="00A9305E" w:rsidRDefault="00F93200" w:rsidP="00A9305E">
            <w:pPr>
              <w:spacing w:line="240" w:lineRule="auto"/>
              <w:rPr>
                <w:rFonts w:eastAsia="Times New Roman"/>
                <w:color w:val="000000"/>
                <w:szCs w:val="28"/>
              </w:rPr>
            </w:pPr>
            <w:r>
              <w:rPr>
                <w:rFonts w:eastAsia="Times New Roman"/>
                <w:color w:val="000000"/>
                <w:szCs w:val="28"/>
              </w:rPr>
              <w:t>4</w:t>
            </w:r>
            <w:r w:rsidRPr="00A9305E">
              <w:rPr>
                <w:rFonts w:eastAsia="Times New Roman"/>
                <w:color w:val="000000"/>
                <w:szCs w:val="28"/>
              </w:rPr>
              <w:t>.3</w:t>
            </w:r>
          </w:p>
        </w:tc>
        <w:tc>
          <w:tcPr>
            <w:tcW w:w="8875" w:type="dxa"/>
            <w:shd w:val="clear" w:color="auto" w:fill="auto"/>
            <w:hideMark/>
          </w:tcPr>
          <w:p w14:paraId="2157D30F" w14:textId="0617022F" w:rsidR="00F93200" w:rsidRPr="00A9305E" w:rsidRDefault="00815587" w:rsidP="00A9305E">
            <w:pPr>
              <w:spacing w:line="240" w:lineRule="auto"/>
              <w:rPr>
                <w:rFonts w:eastAsia="Times New Roman"/>
                <w:color w:val="000000"/>
                <w:szCs w:val="28"/>
              </w:rPr>
            </w:pPr>
            <w:r>
              <w:rPr>
                <w:rFonts w:eastAsia="Times New Roman"/>
                <w:color w:val="000000"/>
                <w:szCs w:val="28"/>
              </w:rPr>
              <w:t>Vendor logo, gate number, walk direction, walk time and amenity icon should be</w:t>
            </w:r>
            <w:r w:rsidR="00304A1F">
              <w:rPr>
                <w:rFonts w:eastAsia="Times New Roman"/>
                <w:color w:val="000000"/>
                <w:szCs w:val="28"/>
              </w:rPr>
              <w:t xml:space="preserve"> data bind</w:t>
            </w:r>
            <w:r w:rsidR="00363284">
              <w:rPr>
                <w:rFonts w:eastAsia="Times New Roman"/>
                <w:color w:val="000000"/>
                <w:szCs w:val="28"/>
              </w:rPr>
              <w:t>ed to data in training sheet.</w:t>
            </w:r>
          </w:p>
        </w:tc>
      </w:tr>
      <w:tr w:rsidR="00F93200" w:rsidRPr="00A9305E" w14:paraId="4CB0ED8C" w14:textId="77777777" w:rsidTr="00446246">
        <w:trPr>
          <w:trHeight w:val="144"/>
        </w:trPr>
        <w:tc>
          <w:tcPr>
            <w:tcW w:w="1020" w:type="dxa"/>
            <w:shd w:val="clear" w:color="auto" w:fill="auto"/>
            <w:noWrap/>
            <w:hideMark/>
          </w:tcPr>
          <w:p w14:paraId="1E44B53F" w14:textId="3D2BD3A5" w:rsidR="00F93200" w:rsidRPr="00A9305E" w:rsidRDefault="00F93200" w:rsidP="00A9305E">
            <w:pPr>
              <w:spacing w:line="240" w:lineRule="auto"/>
              <w:rPr>
                <w:rFonts w:eastAsia="Times New Roman"/>
                <w:color w:val="000000"/>
                <w:szCs w:val="28"/>
              </w:rPr>
            </w:pPr>
            <w:r>
              <w:rPr>
                <w:rFonts w:eastAsia="Times New Roman"/>
                <w:color w:val="000000"/>
                <w:szCs w:val="28"/>
              </w:rPr>
              <w:t>5</w:t>
            </w:r>
            <w:r w:rsidRPr="00A9305E">
              <w:rPr>
                <w:rFonts w:eastAsia="Times New Roman"/>
                <w:color w:val="000000"/>
                <w:szCs w:val="28"/>
              </w:rPr>
              <w:t>.1</w:t>
            </w:r>
          </w:p>
        </w:tc>
        <w:tc>
          <w:tcPr>
            <w:tcW w:w="8875" w:type="dxa"/>
            <w:shd w:val="clear" w:color="auto" w:fill="auto"/>
            <w:hideMark/>
          </w:tcPr>
          <w:p w14:paraId="4CDBD967" w14:textId="77777777" w:rsidR="00F93200" w:rsidRDefault="00452DCF" w:rsidP="00A9305E">
            <w:pPr>
              <w:spacing w:line="240" w:lineRule="auto"/>
              <w:rPr>
                <w:rFonts w:eastAsia="Times New Roman"/>
                <w:color w:val="000000"/>
                <w:szCs w:val="28"/>
              </w:rPr>
            </w:pPr>
            <w:r>
              <w:rPr>
                <w:rFonts w:eastAsia="Times New Roman"/>
                <w:color w:val="000000"/>
                <w:szCs w:val="28"/>
              </w:rPr>
              <w:t>Vendor logo field should be sized as follows:</w:t>
            </w:r>
          </w:p>
          <w:p w14:paraId="4835A2BC" w14:textId="501AB80E" w:rsidR="00452DCF" w:rsidRPr="00A9305E" w:rsidRDefault="00AE6108" w:rsidP="00A9305E">
            <w:pPr>
              <w:spacing w:line="240" w:lineRule="auto"/>
              <w:rPr>
                <w:rFonts w:eastAsia="Times New Roman"/>
                <w:color w:val="000000"/>
                <w:szCs w:val="28"/>
              </w:rPr>
            </w:pPr>
            <w:r>
              <w:rPr>
                <w:rFonts w:eastAsia="Times New Roman"/>
                <w:color w:val="000000"/>
                <w:szCs w:val="28"/>
              </w:rPr>
              <w:t>Width: 190px</w:t>
            </w:r>
            <w:r>
              <w:rPr>
                <w:rFonts w:eastAsia="Times New Roman"/>
                <w:color w:val="000000"/>
                <w:szCs w:val="28"/>
              </w:rPr>
              <w:br/>
            </w:r>
            <w:r w:rsidR="005F00FA">
              <w:rPr>
                <w:rFonts w:eastAsia="Times New Roman"/>
                <w:color w:val="000000"/>
                <w:szCs w:val="28"/>
              </w:rPr>
              <w:t>Height: 130px</w:t>
            </w:r>
          </w:p>
        </w:tc>
      </w:tr>
      <w:tr w:rsidR="00F93200" w:rsidRPr="00A9305E" w14:paraId="673FF752" w14:textId="77777777" w:rsidTr="00446246">
        <w:trPr>
          <w:trHeight w:val="144"/>
        </w:trPr>
        <w:tc>
          <w:tcPr>
            <w:tcW w:w="1020" w:type="dxa"/>
            <w:shd w:val="clear" w:color="auto" w:fill="auto"/>
            <w:noWrap/>
            <w:hideMark/>
          </w:tcPr>
          <w:p w14:paraId="3A95F93D" w14:textId="664771BF" w:rsidR="00F93200" w:rsidRPr="00A9305E" w:rsidRDefault="00F93200" w:rsidP="00A9305E">
            <w:pPr>
              <w:spacing w:line="240" w:lineRule="auto"/>
              <w:rPr>
                <w:rFonts w:eastAsia="Times New Roman"/>
                <w:color w:val="000000"/>
                <w:szCs w:val="28"/>
              </w:rPr>
            </w:pPr>
            <w:r>
              <w:rPr>
                <w:rFonts w:eastAsia="Times New Roman"/>
                <w:color w:val="000000"/>
                <w:szCs w:val="28"/>
              </w:rPr>
              <w:t>5</w:t>
            </w:r>
            <w:r w:rsidRPr="00A9305E">
              <w:rPr>
                <w:rFonts w:eastAsia="Times New Roman"/>
                <w:color w:val="000000"/>
                <w:szCs w:val="28"/>
              </w:rPr>
              <w:t>.2</w:t>
            </w:r>
          </w:p>
        </w:tc>
        <w:tc>
          <w:tcPr>
            <w:tcW w:w="8875" w:type="dxa"/>
            <w:shd w:val="clear" w:color="auto" w:fill="auto"/>
            <w:hideMark/>
          </w:tcPr>
          <w:p w14:paraId="33F20894" w14:textId="5886D829" w:rsidR="00F93200" w:rsidRPr="00A9305E" w:rsidRDefault="005F00FA" w:rsidP="00A9305E">
            <w:pPr>
              <w:spacing w:line="240" w:lineRule="auto"/>
              <w:rPr>
                <w:rFonts w:eastAsia="Times New Roman"/>
                <w:color w:val="000000"/>
                <w:szCs w:val="28"/>
              </w:rPr>
            </w:pPr>
            <w:r>
              <w:rPr>
                <w:rFonts w:eastAsia="Times New Roman"/>
                <w:color w:val="000000"/>
                <w:szCs w:val="28"/>
              </w:rPr>
              <w:t>Amenity icon should be sized as follows:</w:t>
            </w:r>
            <w:r w:rsidR="00F93200" w:rsidRPr="00A9305E">
              <w:rPr>
                <w:rFonts w:eastAsia="Times New Roman"/>
                <w:color w:val="000000"/>
                <w:szCs w:val="28"/>
              </w:rPr>
              <w:br/>
              <w:t xml:space="preserve">Width: </w:t>
            </w:r>
            <w:r>
              <w:rPr>
                <w:rFonts w:eastAsia="Times New Roman"/>
                <w:color w:val="000000"/>
                <w:szCs w:val="28"/>
              </w:rPr>
              <w:t>30</w:t>
            </w:r>
            <w:r w:rsidR="00F93200" w:rsidRPr="00A9305E">
              <w:rPr>
                <w:rFonts w:eastAsia="Times New Roman"/>
                <w:color w:val="000000"/>
                <w:szCs w:val="28"/>
              </w:rPr>
              <w:t>px</w:t>
            </w:r>
            <w:r w:rsidR="00F93200" w:rsidRPr="00A9305E">
              <w:rPr>
                <w:rFonts w:eastAsia="Times New Roman"/>
                <w:color w:val="000000"/>
                <w:szCs w:val="28"/>
              </w:rPr>
              <w:br/>
              <w:t xml:space="preserve">Height: </w:t>
            </w:r>
            <w:r>
              <w:rPr>
                <w:rFonts w:eastAsia="Times New Roman"/>
                <w:color w:val="000000"/>
                <w:szCs w:val="28"/>
              </w:rPr>
              <w:t>24</w:t>
            </w:r>
            <w:r w:rsidR="00F93200" w:rsidRPr="00A9305E">
              <w:rPr>
                <w:rFonts w:eastAsia="Times New Roman"/>
                <w:color w:val="000000"/>
                <w:szCs w:val="28"/>
              </w:rPr>
              <w:t>px</w:t>
            </w:r>
          </w:p>
        </w:tc>
      </w:tr>
      <w:tr w:rsidR="00F93200" w:rsidRPr="00A9305E" w14:paraId="1884F040" w14:textId="77777777" w:rsidTr="00446246">
        <w:trPr>
          <w:trHeight w:val="144"/>
        </w:trPr>
        <w:tc>
          <w:tcPr>
            <w:tcW w:w="1020" w:type="dxa"/>
            <w:shd w:val="clear" w:color="auto" w:fill="auto"/>
            <w:noWrap/>
            <w:hideMark/>
          </w:tcPr>
          <w:p w14:paraId="1BFFF1AA" w14:textId="04F41E97" w:rsidR="00F93200" w:rsidRPr="00A9305E" w:rsidRDefault="00F93200" w:rsidP="00A9305E">
            <w:pPr>
              <w:spacing w:line="240" w:lineRule="auto"/>
              <w:rPr>
                <w:rFonts w:eastAsia="Times New Roman"/>
                <w:color w:val="000000"/>
                <w:szCs w:val="28"/>
              </w:rPr>
            </w:pPr>
            <w:r>
              <w:rPr>
                <w:rFonts w:eastAsia="Times New Roman"/>
                <w:color w:val="000000"/>
                <w:szCs w:val="28"/>
              </w:rPr>
              <w:t>5</w:t>
            </w:r>
            <w:r w:rsidRPr="00A9305E">
              <w:rPr>
                <w:rFonts w:eastAsia="Times New Roman"/>
                <w:color w:val="000000"/>
                <w:szCs w:val="28"/>
              </w:rPr>
              <w:t>.3</w:t>
            </w:r>
          </w:p>
        </w:tc>
        <w:tc>
          <w:tcPr>
            <w:tcW w:w="8875" w:type="dxa"/>
            <w:shd w:val="clear" w:color="auto" w:fill="auto"/>
            <w:hideMark/>
          </w:tcPr>
          <w:p w14:paraId="62134683" w14:textId="0367DAAD" w:rsidR="00F93200" w:rsidRPr="00A9305E" w:rsidRDefault="005F00FA" w:rsidP="00A9305E">
            <w:pPr>
              <w:spacing w:line="240" w:lineRule="auto"/>
              <w:rPr>
                <w:rFonts w:eastAsia="Times New Roman"/>
                <w:color w:val="000000"/>
                <w:szCs w:val="28"/>
              </w:rPr>
            </w:pPr>
            <w:r>
              <w:rPr>
                <w:rFonts w:eastAsia="Times New Roman"/>
                <w:color w:val="000000"/>
                <w:szCs w:val="28"/>
              </w:rPr>
              <w:t>Gate</w:t>
            </w:r>
            <w:r w:rsidR="00547BA0">
              <w:rPr>
                <w:rFonts w:eastAsia="Times New Roman"/>
                <w:color w:val="000000"/>
                <w:szCs w:val="28"/>
              </w:rPr>
              <w:t xml:space="preserve"> number font size should be as follows:</w:t>
            </w:r>
            <w:r w:rsidR="00547BA0">
              <w:rPr>
                <w:rFonts w:eastAsia="Times New Roman"/>
                <w:color w:val="000000"/>
                <w:szCs w:val="28"/>
              </w:rPr>
              <w:br/>
              <w:t>30px</w:t>
            </w:r>
          </w:p>
        </w:tc>
      </w:tr>
      <w:tr w:rsidR="00F93200" w:rsidRPr="00A9305E" w14:paraId="2EAEB215" w14:textId="77777777" w:rsidTr="00446246">
        <w:trPr>
          <w:trHeight w:val="144"/>
        </w:trPr>
        <w:tc>
          <w:tcPr>
            <w:tcW w:w="1020" w:type="dxa"/>
            <w:shd w:val="clear" w:color="auto" w:fill="auto"/>
            <w:noWrap/>
            <w:hideMark/>
          </w:tcPr>
          <w:p w14:paraId="3F0186DD" w14:textId="407C3BE8" w:rsidR="00F93200" w:rsidRPr="00A9305E" w:rsidRDefault="00F93200" w:rsidP="00A9305E">
            <w:pPr>
              <w:spacing w:line="240" w:lineRule="auto"/>
              <w:rPr>
                <w:rFonts w:eastAsia="Times New Roman"/>
                <w:color w:val="000000"/>
                <w:szCs w:val="28"/>
              </w:rPr>
            </w:pPr>
            <w:r>
              <w:rPr>
                <w:rFonts w:eastAsia="Times New Roman"/>
                <w:color w:val="000000"/>
                <w:szCs w:val="28"/>
              </w:rPr>
              <w:t>5</w:t>
            </w:r>
            <w:r w:rsidRPr="00A9305E">
              <w:rPr>
                <w:rFonts w:eastAsia="Times New Roman"/>
                <w:color w:val="000000"/>
                <w:szCs w:val="28"/>
              </w:rPr>
              <w:t>.4</w:t>
            </w:r>
          </w:p>
        </w:tc>
        <w:tc>
          <w:tcPr>
            <w:tcW w:w="8875" w:type="dxa"/>
            <w:shd w:val="clear" w:color="auto" w:fill="auto"/>
            <w:hideMark/>
          </w:tcPr>
          <w:p w14:paraId="60EE3D33" w14:textId="73434335" w:rsidR="00F93200" w:rsidRPr="00A9305E" w:rsidRDefault="00547BA0" w:rsidP="00A9305E">
            <w:pPr>
              <w:spacing w:line="240" w:lineRule="auto"/>
              <w:rPr>
                <w:rFonts w:eastAsia="Times New Roman"/>
                <w:color w:val="000000"/>
                <w:szCs w:val="28"/>
              </w:rPr>
            </w:pPr>
            <w:r>
              <w:rPr>
                <w:rFonts w:eastAsia="Times New Roman"/>
                <w:color w:val="000000"/>
                <w:szCs w:val="28"/>
              </w:rPr>
              <w:t>Gate number font color should use the following</w:t>
            </w:r>
            <w:r w:rsidR="00F93200" w:rsidRPr="00A9305E">
              <w:rPr>
                <w:rFonts w:eastAsia="Times New Roman"/>
                <w:color w:val="000000"/>
                <w:szCs w:val="28"/>
              </w:rPr>
              <w:t xml:space="preserve"> Hex Code:</w:t>
            </w:r>
            <w:r>
              <w:rPr>
                <w:rFonts w:eastAsia="Times New Roman"/>
                <w:color w:val="000000"/>
                <w:szCs w:val="28"/>
              </w:rPr>
              <w:br/>
            </w:r>
            <w:r w:rsidR="00DE2CD6" w:rsidRPr="00DE2CD6">
              <w:rPr>
                <w:rFonts w:eastAsia="Times New Roman"/>
                <w:color w:val="000000"/>
                <w:szCs w:val="28"/>
              </w:rPr>
              <w:t>#212C41</w:t>
            </w:r>
          </w:p>
        </w:tc>
      </w:tr>
      <w:tr w:rsidR="00F93200" w:rsidRPr="00A9305E" w14:paraId="20DA1235" w14:textId="77777777" w:rsidTr="00446246">
        <w:trPr>
          <w:trHeight w:val="144"/>
        </w:trPr>
        <w:tc>
          <w:tcPr>
            <w:tcW w:w="1020" w:type="dxa"/>
            <w:shd w:val="clear" w:color="auto" w:fill="auto"/>
            <w:noWrap/>
            <w:hideMark/>
          </w:tcPr>
          <w:p w14:paraId="3934AB56" w14:textId="77777777" w:rsidR="00F93200" w:rsidRDefault="00F93200" w:rsidP="00A9305E">
            <w:pPr>
              <w:spacing w:line="240" w:lineRule="auto"/>
              <w:rPr>
                <w:rFonts w:eastAsia="Times New Roman"/>
                <w:color w:val="000000"/>
                <w:szCs w:val="28"/>
              </w:rPr>
            </w:pPr>
            <w:r>
              <w:rPr>
                <w:rFonts w:eastAsia="Times New Roman"/>
                <w:color w:val="000000"/>
                <w:szCs w:val="28"/>
              </w:rPr>
              <w:t>5</w:t>
            </w:r>
            <w:r w:rsidRPr="00A9305E">
              <w:rPr>
                <w:rFonts w:eastAsia="Times New Roman"/>
                <w:color w:val="000000"/>
                <w:szCs w:val="28"/>
              </w:rPr>
              <w:t>.5</w:t>
            </w:r>
          </w:p>
          <w:p w14:paraId="2602AF76" w14:textId="77777777" w:rsidR="0069145A" w:rsidRDefault="0069145A" w:rsidP="00A9305E">
            <w:pPr>
              <w:spacing w:line="240" w:lineRule="auto"/>
              <w:rPr>
                <w:rFonts w:eastAsia="Times New Roman"/>
                <w:color w:val="000000"/>
                <w:szCs w:val="28"/>
              </w:rPr>
            </w:pPr>
          </w:p>
          <w:p w14:paraId="735907C6" w14:textId="77777777" w:rsidR="0069145A" w:rsidRDefault="0069145A" w:rsidP="00A9305E">
            <w:pPr>
              <w:spacing w:line="240" w:lineRule="auto"/>
              <w:rPr>
                <w:rFonts w:eastAsia="Times New Roman"/>
                <w:color w:val="000000"/>
                <w:szCs w:val="28"/>
              </w:rPr>
            </w:pPr>
            <w:r>
              <w:rPr>
                <w:rFonts w:eastAsia="Times New Roman"/>
                <w:color w:val="000000"/>
                <w:szCs w:val="28"/>
              </w:rPr>
              <w:t>5.6</w:t>
            </w:r>
          </w:p>
          <w:p w14:paraId="533484C9" w14:textId="77777777" w:rsidR="0069145A" w:rsidRDefault="0069145A" w:rsidP="00A9305E">
            <w:pPr>
              <w:spacing w:line="240" w:lineRule="auto"/>
              <w:rPr>
                <w:rFonts w:eastAsia="Times New Roman"/>
                <w:color w:val="000000"/>
                <w:szCs w:val="28"/>
              </w:rPr>
            </w:pPr>
          </w:p>
          <w:p w14:paraId="7EF2A053" w14:textId="45B725F8" w:rsidR="0069145A" w:rsidRPr="00A9305E" w:rsidRDefault="0069145A" w:rsidP="00A9305E">
            <w:pPr>
              <w:spacing w:line="240" w:lineRule="auto"/>
              <w:rPr>
                <w:rFonts w:eastAsia="Times New Roman"/>
                <w:color w:val="000000"/>
                <w:szCs w:val="28"/>
              </w:rPr>
            </w:pPr>
            <w:r>
              <w:rPr>
                <w:rFonts w:eastAsia="Times New Roman"/>
                <w:color w:val="000000"/>
                <w:szCs w:val="28"/>
              </w:rPr>
              <w:t>5.7</w:t>
            </w:r>
          </w:p>
        </w:tc>
        <w:tc>
          <w:tcPr>
            <w:tcW w:w="8875" w:type="dxa"/>
            <w:shd w:val="clear" w:color="auto" w:fill="auto"/>
            <w:hideMark/>
          </w:tcPr>
          <w:p w14:paraId="2F76F8BB" w14:textId="5E64B465" w:rsidR="008C07A9" w:rsidRDefault="00346D2C" w:rsidP="00A9305E">
            <w:pPr>
              <w:spacing w:line="240" w:lineRule="auto"/>
              <w:rPr>
                <w:rFonts w:eastAsia="Times New Roman"/>
                <w:color w:val="000000"/>
                <w:szCs w:val="28"/>
              </w:rPr>
            </w:pPr>
            <w:r>
              <w:rPr>
                <w:rFonts w:eastAsia="Times New Roman"/>
                <w:color w:val="000000"/>
                <w:szCs w:val="28"/>
              </w:rPr>
              <w:t>Walk direction background should use the following Hex Code:</w:t>
            </w:r>
            <w:r>
              <w:rPr>
                <w:rFonts w:eastAsia="Times New Roman"/>
                <w:color w:val="000000"/>
                <w:szCs w:val="28"/>
              </w:rPr>
              <w:br/>
            </w:r>
            <w:r w:rsidRPr="00A9305E">
              <w:rPr>
                <w:rFonts w:eastAsia="Times New Roman"/>
                <w:color w:val="000000"/>
                <w:szCs w:val="28"/>
              </w:rPr>
              <w:t>#</w:t>
            </w:r>
            <w:r w:rsidRPr="00DE2CD6">
              <w:rPr>
                <w:rFonts w:eastAsia="Times New Roman"/>
                <w:color w:val="000000"/>
                <w:szCs w:val="28"/>
              </w:rPr>
              <w:t>212C41</w:t>
            </w:r>
          </w:p>
          <w:p w14:paraId="13D4F0F0" w14:textId="19B4A7B3" w:rsidR="008C07A9" w:rsidRDefault="00346D2C" w:rsidP="00A9305E">
            <w:pPr>
              <w:spacing w:line="240" w:lineRule="auto"/>
              <w:rPr>
                <w:rFonts w:eastAsia="Times New Roman"/>
                <w:color w:val="000000"/>
                <w:szCs w:val="28"/>
              </w:rPr>
            </w:pPr>
            <w:r>
              <w:rPr>
                <w:rFonts w:eastAsia="Times New Roman"/>
                <w:color w:val="000000"/>
                <w:szCs w:val="28"/>
              </w:rPr>
              <w:t>Walk time background should the following Hex Code:</w:t>
            </w:r>
          </w:p>
          <w:p w14:paraId="7CC71BF0" w14:textId="7AAA648C" w:rsidR="00346D2C" w:rsidRDefault="0069145A" w:rsidP="00A9305E">
            <w:pPr>
              <w:spacing w:line="240" w:lineRule="auto"/>
              <w:rPr>
                <w:rFonts w:eastAsia="Times New Roman"/>
                <w:color w:val="000000"/>
                <w:szCs w:val="28"/>
              </w:rPr>
            </w:pPr>
            <w:r w:rsidRPr="0069145A">
              <w:rPr>
                <w:rFonts w:eastAsia="Times New Roman"/>
                <w:color w:val="000000"/>
                <w:szCs w:val="28"/>
              </w:rPr>
              <w:t>#EABD3D</w:t>
            </w:r>
          </w:p>
          <w:p w14:paraId="6472BD6E" w14:textId="50A63891" w:rsidR="00F93200" w:rsidRPr="00A9305E" w:rsidRDefault="00DE2CD6" w:rsidP="00A9305E">
            <w:pPr>
              <w:spacing w:line="240" w:lineRule="auto"/>
              <w:rPr>
                <w:rFonts w:eastAsia="Times New Roman"/>
                <w:color w:val="000000"/>
                <w:szCs w:val="28"/>
              </w:rPr>
            </w:pPr>
            <w:r>
              <w:rPr>
                <w:rFonts w:eastAsia="Times New Roman"/>
                <w:color w:val="000000"/>
                <w:szCs w:val="28"/>
              </w:rPr>
              <w:t>Walk direction icon should be sized as follows</w:t>
            </w:r>
            <w:r w:rsidR="00F93200" w:rsidRPr="00A9305E">
              <w:rPr>
                <w:rFonts w:eastAsia="Times New Roman"/>
                <w:color w:val="000000"/>
                <w:szCs w:val="28"/>
              </w:rPr>
              <w:t xml:space="preserve">: </w:t>
            </w:r>
            <w:r w:rsidR="00F93200" w:rsidRPr="00A9305E">
              <w:rPr>
                <w:rFonts w:eastAsia="Times New Roman"/>
                <w:color w:val="000000"/>
                <w:szCs w:val="28"/>
              </w:rPr>
              <w:br/>
              <w:t xml:space="preserve">Width: </w:t>
            </w:r>
            <w:r w:rsidR="00311255">
              <w:rPr>
                <w:rFonts w:eastAsia="Times New Roman"/>
                <w:color w:val="000000"/>
                <w:szCs w:val="28"/>
              </w:rPr>
              <w:t>38</w:t>
            </w:r>
            <w:r w:rsidR="00F93200" w:rsidRPr="00A9305E">
              <w:rPr>
                <w:rFonts w:eastAsia="Times New Roman"/>
                <w:color w:val="000000"/>
                <w:szCs w:val="28"/>
              </w:rPr>
              <w:t>px</w:t>
            </w:r>
            <w:r w:rsidR="00F93200" w:rsidRPr="00A9305E">
              <w:rPr>
                <w:rFonts w:eastAsia="Times New Roman"/>
                <w:color w:val="000000"/>
                <w:szCs w:val="28"/>
              </w:rPr>
              <w:br/>
              <w:t xml:space="preserve">Height: </w:t>
            </w:r>
            <w:r w:rsidR="00311255">
              <w:rPr>
                <w:rFonts w:eastAsia="Times New Roman"/>
                <w:color w:val="000000"/>
                <w:szCs w:val="28"/>
              </w:rPr>
              <w:t>38</w:t>
            </w:r>
            <w:r w:rsidR="00F93200" w:rsidRPr="00A9305E">
              <w:rPr>
                <w:rFonts w:eastAsia="Times New Roman"/>
                <w:color w:val="000000"/>
                <w:szCs w:val="28"/>
              </w:rPr>
              <w:t>px</w:t>
            </w:r>
          </w:p>
        </w:tc>
      </w:tr>
      <w:tr w:rsidR="00F93200" w:rsidRPr="00A9305E" w14:paraId="54ABB3A1" w14:textId="77777777" w:rsidTr="00446246">
        <w:trPr>
          <w:trHeight w:val="144"/>
        </w:trPr>
        <w:tc>
          <w:tcPr>
            <w:tcW w:w="1020" w:type="dxa"/>
            <w:shd w:val="clear" w:color="auto" w:fill="auto"/>
            <w:noWrap/>
            <w:hideMark/>
          </w:tcPr>
          <w:p w14:paraId="68F94EA6" w14:textId="7604D0D7" w:rsidR="00F93200" w:rsidRPr="00A9305E" w:rsidRDefault="00F93200" w:rsidP="00A9305E">
            <w:pPr>
              <w:spacing w:line="240" w:lineRule="auto"/>
              <w:rPr>
                <w:rFonts w:eastAsia="Times New Roman"/>
                <w:color w:val="000000"/>
                <w:szCs w:val="28"/>
              </w:rPr>
            </w:pPr>
            <w:r>
              <w:rPr>
                <w:rFonts w:eastAsia="Times New Roman"/>
                <w:color w:val="000000"/>
                <w:szCs w:val="28"/>
              </w:rPr>
              <w:t>5</w:t>
            </w:r>
            <w:r w:rsidRPr="00A9305E">
              <w:rPr>
                <w:rFonts w:eastAsia="Times New Roman"/>
                <w:color w:val="000000"/>
                <w:szCs w:val="28"/>
              </w:rPr>
              <w:t>.</w:t>
            </w:r>
            <w:r w:rsidR="0069145A">
              <w:rPr>
                <w:rFonts w:eastAsia="Times New Roman"/>
                <w:color w:val="000000"/>
                <w:szCs w:val="28"/>
              </w:rPr>
              <w:t>8</w:t>
            </w:r>
          </w:p>
        </w:tc>
        <w:tc>
          <w:tcPr>
            <w:tcW w:w="8875" w:type="dxa"/>
            <w:shd w:val="clear" w:color="auto" w:fill="auto"/>
            <w:hideMark/>
          </w:tcPr>
          <w:p w14:paraId="3EAB821F" w14:textId="7B279B3B" w:rsidR="00F93200" w:rsidRPr="00A9305E" w:rsidRDefault="00311255" w:rsidP="00A9305E">
            <w:pPr>
              <w:spacing w:line="240" w:lineRule="auto"/>
              <w:rPr>
                <w:rFonts w:eastAsia="Times New Roman"/>
                <w:color w:val="000000"/>
                <w:szCs w:val="28"/>
              </w:rPr>
            </w:pPr>
            <w:r>
              <w:rPr>
                <w:rFonts w:eastAsia="Times New Roman"/>
                <w:color w:val="000000"/>
                <w:szCs w:val="28"/>
              </w:rPr>
              <w:t xml:space="preserve">Walk time </w:t>
            </w:r>
            <w:r w:rsidR="00F93200" w:rsidRPr="00A9305E">
              <w:rPr>
                <w:rFonts w:eastAsia="Times New Roman"/>
                <w:color w:val="000000"/>
                <w:szCs w:val="28"/>
              </w:rPr>
              <w:t>font size should be as follows:</w:t>
            </w:r>
            <w:r w:rsidR="00F93200" w:rsidRPr="00A9305E">
              <w:rPr>
                <w:rFonts w:eastAsia="Times New Roman"/>
                <w:color w:val="000000"/>
                <w:szCs w:val="28"/>
              </w:rPr>
              <w:br/>
            </w:r>
            <w:r>
              <w:rPr>
                <w:rFonts w:eastAsia="Times New Roman"/>
                <w:color w:val="000000"/>
                <w:szCs w:val="28"/>
              </w:rPr>
              <w:t>25</w:t>
            </w:r>
            <w:r w:rsidR="00F93200" w:rsidRPr="00A9305E">
              <w:rPr>
                <w:rFonts w:eastAsia="Times New Roman"/>
                <w:color w:val="000000"/>
                <w:szCs w:val="28"/>
              </w:rPr>
              <w:t>px</w:t>
            </w:r>
          </w:p>
        </w:tc>
      </w:tr>
      <w:tr w:rsidR="00F93200" w:rsidRPr="00A9305E" w14:paraId="146278FE" w14:textId="77777777" w:rsidTr="00446246">
        <w:trPr>
          <w:trHeight w:val="144"/>
        </w:trPr>
        <w:tc>
          <w:tcPr>
            <w:tcW w:w="1020" w:type="dxa"/>
            <w:shd w:val="clear" w:color="auto" w:fill="auto"/>
            <w:noWrap/>
            <w:hideMark/>
          </w:tcPr>
          <w:p w14:paraId="46FF3BBD" w14:textId="77777777" w:rsidR="00F93200" w:rsidRDefault="00F93200" w:rsidP="00A9305E">
            <w:pPr>
              <w:spacing w:line="240" w:lineRule="auto"/>
              <w:rPr>
                <w:rFonts w:eastAsia="Times New Roman"/>
                <w:color w:val="000000"/>
                <w:szCs w:val="28"/>
              </w:rPr>
            </w:pPr>
            <w:r>
              <w:rPr>
                <w:rFonts w:eastAsia="Times New Roman"/>
                <w:color w:val="000000"/>
                <w:szCs w:val="28"/>
              </w:rPr>
              <w:t>5</w:t>
            </w:r>
            <w:r w:rsidRPr="00A9305E">
              <w:rPr>
                <w:rFonts w:eastAsia="Times New Roman"/>
                <w:color w:val="000000"/>
                <w:szCs w:val="28"/>
              </w:rPr>
              <w:t>.</w:t>
            </w:r>
            <w:r w:rsidR="0069145A">
              <w:rPr>
                <w:rFonts w:eastAsia="Times New Roman"/>
                <w:color w:val="000000"/>
                <w:szCs w:val="28"/>
              </w:rPr>
              <w:t>9</w:t>
            </w:r>
          </w:p>
          <w:p w14:paraId="459765EF" w14:textId="77777777" w:rsidR="00D37142" w:rsidRDefault="00D37142" w:rsidP="00A9305E">
            <w:pPr>
              <w:spacing w:line="240" w:lineRule="auto"/>
              <w:rPr>
                <w:rFonts w:eastAsia="Times New Roman"/>
                <w:color w:val="000000"/>
                <w:szCs w:val="28"/>
              </w:rPr>
            </w:pPr>
          </w:p>
          <w:p w14:paraId="0933EED9" w14:textId="77777777" w:rsidR="00D37142" w:rsidRDefault="00D37142" w:rsidP="00A9305E">
            <w:pPr>
              <w:spacing w:line="240" w:lineRule="auto"/>
              <w:rPr>
                <w:rFonts w:eastAsia="Times New Roman"/>
                <w:color w:val="000000"/>
                <w:szCs w:val="28"/>
              </w:rPr>
            </w:pPr>
            <w:r>
              <w:rPr>
                <w:rFonts w:eastAsia="Times New Roman"/>
                <w:color w:val="000000"/>
                <w:szCs w:val="28"/>
              </w:rPr>
              <w:t>5.10</w:t>
            </w:r>
          </w:p>
          <w:p w14:paraId="55F55FFA" w14:textId="77777777" w:rsidR="00CE446B" w:rsidRDefault="00CE446B" w:rsidP="00A9305E">
            <w:pPr>
              <w:spacing w:line="240" w:lineRule="auto"/>
              <w:rPr>
                <w:rFonts w:eastAsia="Times New Roman"/>
                <w:color w:val="000000"/>
                <w:szCs w:val="28"/>
              </w:rPr>
            </w:pPr>
          </w:p>
          <w:p w14:paraId="5A17158F" w14:textId="4396C34E" w:rsidR="00CE446B" w:rsidRPr="00A9305E" w:rsidRDefault="00CE446B" w:rsidP="00A9305E">
            <w:pPr>
              <w:spacing w:line="240" w:lineRule="auto"/>
              <w:rPr>
                <w:rFonts w:eastAsia="Times New Roman"/>
                <w:color w:val="000000"/>
                <w:szCs w:val="28"/>
              </w:rPr>
            </w:pPr>
            <w:r>
              <w:rPr>
                <w:rFonts w:eastAsia="Times New Roman"/>
                <w:color w:val="000000"/>
                <w:szCs w:val="28"/>
              </w:rPr>
              <w:t>5.11</w:t>
            </w:r>
          </w:p>
        </w:tc>
        <w:tc>
          <w:tcPr>
            <w:tcW w:w="8875" w:type="dxa"/>
            <w:shd w:val="clear" w:color="auto" w:fill="auto"/>
            <w:hideMark/>
          </w:tcPr>
          <w:p w14:paraId="57DDC947" w14:textId="77777777" w:rsidR="00D37142" w:rsidRDefault="00311255" w:rsidP="00A9305E">
            <w:pPr>
              <w:spacing w:line="240" w:lineRule="auto"/>
              <w:rPr>
                <w:rFonts w:eastAsia="Times New Roman"/>
                <w:color w:val="000000"/>
                <w:szCs w:val="28"/>
              </w:rPr>
            </w:pPr>
            <w:r>
              <w:rPr>
                <w:rFonts w:eastAsia="Times New Roman"/>
                <w:color w:val="000000"/>
                <w:szCs w:val="28"/>
              </w:rPr>
              <w:t>Walk time</w:t>
            </w:r>
            <w:r w:rsidR="00F93200" w:rsidRPr="00A9305E">
              <w:rPr>
                <w:rFonts w:eastAsia="Times New Roman"/>
                <w:color w:val="000000"/>
                <w:szCs w:val="28"/>
              </w:rPr>
              <w:t xml:space="preserve"> font color should use the following Hex Code:</w:t>
            </w:r>
            <w:r>
              <w:rPr>
                <w:rFonts w:eastAsia="Times New Roman"/>
                <w:color w:val="000000"/>
                <w:szCs w:val="28"/>
              </w:rPr>
              <w:br/>
            </w:r>
            <w:r w:rsidR="00F93200" w:rsidRPr="00A9305E">
              <w:rPr>
                <w:rFonts w:eastAsia="Times New Roman"/>
                <w:color w:val="000000"/>
                <w:szCs w:val="28"/>
              </w:rPr>
              <w:t>#</w:t>
            </w:r>
            <w:r w:rsidRPr="00DE2CD6">
              <w:rPr>
                <w:rFonts w:eastAsia="Times New Roman"/>
                <w:color w:val="000000"/>
                <w:szCs w:val="28"/>
              </w:rPr>
              <w:t>212C41</w:t>
            </w:r>
          </w:p>
          <w:p w14:paraId="79BB1E85" w14:textId="77777777" w:rsidR="00D37142" w:rsidRDefault="00D37142" w:rsidP="00A9305E">
            <w:pPr>
              <w:spacing w:line="240" w:lineRule="auto"/>
              <w:rPr>
                <w:rFonts w:eastAsia="Times New Roman"/>
                <w:color w:val="000000"/>
                <w:szCs w:val="28"/>
              </w:rPr>
            </w:pPr>
            <w:r>
              <w:rPr>
                <w:rFonts w:eastAsia="Times New Roman"/>
                <w:color w:val="000000"/>
                <w:szCs w:val="28"/>
              </w:rPr>
              <w:t>Amenity collection background should use the following Hex Code:</w:t>
            </w:r>
            <w:r>
              <w:rPr>
                <w:rFonts w:eastAsia="Times New Roman"/>
                <w:color w:val="000000"/>
                <w:szCs w:val="28"/>
              </w:rPr>
              <w:br/>
            </w:r>
            <w:r w:rsidRPr="00A9305E">
              <w:rPr>
                <w:rFonts w:eastAsia="Times New Roman"/>
                <w:color w:val="000000"/>
                <w:szCs w:val="28"/>
              </w:rPr>
              <w:t>#</w:t>
            </w:r>
            <w:r w:rsidRPr="00DE2CD6">
              <w:rPr>
                <w:rFonts w:eastAsia="Times New Roman"/>
                <w:color w:val="000000"/>
                <w:szCs w:val="28"/>
              </w:rPr>
              <w:t>212C41</w:t>
            </w:r>
          </w:p>
          <w:p w14:paraId="2E5054E7" w14:textId="77777777" w:rsidR="00361D38" w:rsidRDefault="00361D38" w:rsidP="00A9305E">
            <w:pPr>
              <w:spacing w:line="240" w:lineRule="auto"/>
              <w:rPr>
                <w:rFonts w:eastAsia="Times New Roman"/>
                <w:color w:val="000000"/>
                <w:szCs w:val="28"/>
              </w:rPr>
            </w:pPr>
            <w:r>
              <w:rPr>
                <w:rFonts w:eastAsia="Times New Roman"/>
                <w:color w:val="000000"/>
                <w:szCs w:val="28"/>
              </w:rPr>
              <w:t>Amenity gate number font color should use the following Hex Code:</w:t>
            </w:r>
          </w:p>
          <w:p w14:paraId="7DCF4A4D" w14:textId="76157F68" w:rsidR="00361D38" w:rsidRPr="00A9305E" w:rsidRDefault="00CE446B" w:rsidP="00A9305E">
            <w:pPr>
              <w:spacing w:line="240" w:lineRule="auto"/>
              <w:rPr>
                <w:rFonts w:eastAsia="Times New Roman"/>
                <w:color w:val="000000"/>
                <w:szCs w:val="28"/>
              </w:rPr>
            </w:pPr>
            <w:r w:rsidRPr="00CE446B">
              <w:rPr>
                <w:rFonts w:eastAsia="Times New Roman"/>
                <w:color w:val="000000"/>
                <w:szCs w:val="28"/>
              </w:rPr>
              <w:t>#FFFFFF</w:t>
            </w:r>
          </w:p>
        </w:tc>
      </w:tr>
      <w:tr w:rsidR="0069145A" w:rsidRPr="00A9305E" w14:paraId="265D36F1" w14:textId="77777777" w:rsidTr="00D37142">
        <w:trPr>
          <w:trHeight w:val="144"/>
        </w:trPr>
        <w:tc>
          <w:tcPr>
            <w:tcW w:w="1020" w:type="dxa"/>
            <w:shd w:val="clear" w:color="auto" w:fill="auto"/>
            <w:noWrap/>
            <w:hideMark/>
          </w:tcPr>
          <w:p w14:paraId="20C8560F" w14:textId="0B3981CD" w:rsidR="0069145A" w:rsidRPr="00A9305E" w:rsidRDefault="0069145A" w:rsidP="00A9305E">
            <w:pPr>
              <w:spacing w:line="240" w:lineRule="auto"/>
              <w:rPr>
                <w:rFonts w:eastAsia="Times New Roman"/>
                <w:color w:val="000000"/>
                <w:szCs w:val="28"/>
              </w:rPr>
            </w:pPr>
          </w:p>
        </w:tc>
        <w:tc>
          <w:tcPr>
            <w:tcW w:w="8875" w:type="dxa"/>
            <w:shd w:val="clear" w:color="auto" w:fill="auto"/>
          </w:tcPr>
          <w:p w14:paraId="7639E6EE" w14:textId="63A7C7C1" w:rsidR="0069145A" w:rsidRPr="00A9305E" w:rsidRDefault="0069145A" w:rsidP="00A9305E">
            <w:pPr>
              <w:spacing w:line="240" w:lineRule="auto"/>
              <w:rPr>
                <w:rFonts w:eastAsia="Times New Roman"/>
                <w:color w:val="000000"/>
                <w:szCs w:val="28"/>
              </w:rPr>
            </w:pPr>
          </w:p>
        </w:tc>
      </w:tr>
      <w:tr w:rsidR="0069145A" w:rsidRPr="00A9305E" w14:paraId="36089E13" w14:textId="77777777">
        <w:trPr>
          <w:trHeight w:val="144"/>
        </w:trPr>
        <w:tc>
          <w:tcPr>
            <w:tcW w:w="1020" w:type="dxa"/>
            <w:shd w:val="clear" w:color="auto" w:fill="auto"/>
          </w:tcPr>
          <w:p w14:paraId="61118667" w14:textId="2347B799" w:rsidR="0069145A" w:rsidRPr="00A9305E" w:rsidRDefault="0069145A" w:rsidP="00A9305E">
            <w:pPr>
              <w:spacing w:line="240" w:lineRule="auto"/>
              <w:rPr>
                <w:rFonts w:eastAsia="Times New Roman"/>
                <w:color w:val="000000"/>
                <w:szCs w:val="28"/>
              </w:rPr>
            </w:pPr>
          </w:p>
        </w:tc>
        <w:tc>
          <w:tcPr>
            <w:tcW w:w="8875" w:type="dxa"/>
            <w:shd w:val="clear" w:color="auto" w:fill="auto"/>
          </w:tcPr>
          <w:p w14:paraId="4A86F242" w14:textId="7679B8A1" w:rsidR="0069145A" w:rsidRPr="00A9305E" w:rsidRDefault="0069145A" w:rsidP="00A9305E">
            <w:pPr>
              <w:spacing w:line="240" w:lineRule="auto"/>
              <w:rPr>
                <w:rFonts w:eastAsia="Times New Roman"/>
                <w:color w:val="000000"/>
                <w:szCs w:val="28"/>
              </w:rPr>
            </w:pPr>
          </w:p>
        </w:tc>
      </w:tr>
      <w:tr w:rsidR="0069145A" w:rsidRPr="00A9305E" w14:paraId="55DD0982" w14:textId="77777777">
        <w:trPr>
          <w:trHeight w:val="144"/>
        </w:trPr>
        <w:tc>
          <w:tcPr>
            <w:tcW w:w="1020" w:type="dxa"/>
            <w:shd w:val="clear" w:color="auto" w:fill="auto"/>
            <w:noWrap/>
          </w:tcPr>
          <w:p w14:paraId="03A51F6A" w14:textId="115B29A0" w:rsidR="0069145A" w:rsidRPr="00A9305E" w:rsidRDefault="0069145A" w:rsidP="00A9305E">
            <w:pPr>
              <w:spacing w:line="240" w:lineRule="auto"/>
              <w:rPr>
                <w:rFonts w:eastAsia="Times New Roman"/>
                <w:color w:val="000000"/>
                <w:szCs w:val="28"/>
              </w:rPr>
            </w:pPr>
          </w:p>
        </w:tc>
        <w:tc>
          <w:tcPr>
            <w:tcW w:w="8875" w:type="dxa"/>
            <w:shd w:val="clear" w:color="auto" w:fill="auto"/>
          </w:tcPr>
          <w:p w14:paraId="17F61053" w14:textId="36ACF2C6" w:rsidR="0069145A" w:rsidRPr="00A9305E" w:rsidRDefault="0069145A" w:rsidP="00A9305E">
            <w:pPr>
              <w:spacing w:line="240" w:lineRule="auto"/>
              <w:rPr>
                <w:rFonts w:eastAsia="Times New Roman"/>
                <w:color w:val="000000"/>
                <w:szCs w:val="28"/>
              </w:rPr>
            </w:pPr>
          </w:p>
        </w:tc>
      </w:tr>
      <w:tr w:rsidR="0069145A" w:rsidRPr="00A9305E" w14:paraId="0BD2A3E4" w14:textId="77777777">
        <w:trPr>
          <w:trHeight w:val="144"/>
        </w:trPr>
        <w:tc>
          <w:tcPr>
            <w:tcW w:w="1020" w:type="dxa"/>
            <w:shd w:val="clear" w:color="auto" w:fill="auto"/>
            <w:noWrap/>
          </w:tcPr>
          <w:p w14:paraId="1BC29366" w14:textId="6DA55634" w:rsidR="0069145A" w:rsidRPr="00A9305E" w:rsidRDefault="0069145A" w:rsidP="00A9305E">
            <w:pPr>
              <w:spacing w:line="240" w:lineRule="auto"/>
              <w:rPr>
                <w:rFonts w:eastAsia="Times New Roman"/>
                <w:color w:val="000000"/>
                <w:szCs w:val="28"/>
              </w:rPr>
            </w:pPr>
          </w:p>
        </w:tc>
        <w:tc>
          <w:tcPr>
            <w:tcW w:w="8875" w:type="dxa"/>
            <w:shd w:val="clear" w:color="auto" w:fill="auto"/>
          </w:tcPr>
          <w:p w14:paraId="3E9240F4" w14:textId="40A3F972" w:rsidR="0069145A" w:rsidRPr="00A9305E" w:rsidRDefault="0069145A" w:rsidP="00A9305E">
            <w:pPr>
              <w:spacing w:line="240" w:lineRule="auto"/>
              <w:rPr>
                <w:rFonts w:eastAsia="Times New Roman"/>
                <w:color w:val="000000"/>
                <w:szCs w:val="28"/>
              </w:rPr>
            </w:pPr>
          </w:p>
        </w:tc>
      </w:tr>
    </w:tbl>
    <w:p w14:paraId="564DF3C4" w14:textId="77777777" w:rsidR="00F55BED" w:rsidRDefault="00F55BED" w:rsidP="00E256FA">
      <w:pPr>
        <w:spacing w:after="200"/>
      </w:pPr>
    </w:p>
    <w:p w14:paraId="078D861D" w14:textId="2E54C3DF" w:rsidR="00F55BED" w:rsidRDefault="00F55BED" w:rsidP="00446246">
      <w:pPr>
        <w:pStyle w:val="Heading4"/>
        <w:rPr>
          <w:noProof/>
        </w:rPr>
      </w:pPr>
      <w:r>
        <w:rPr>
          <w:noProof/>
        </w:rPr>
        <w:br w:type="page"/>
        <w:t>Preparing the DataPipe</w:t>
      </w:r>
    </w:p>
    <w:p w14:paraId="5B5ECD31" w14:textId="77777777" w:rsidR="00F55BED" w:rsidRPr="00446246" w:rsidRDefault="00F55BED" w:rsidP="00F55BED">
      <w:pPr>
        <w:spacing w:after="200"/>
        <w:rPr>
          <w:noProof/>
          <w:szCs w:val="28"/>
        </w:rPr>
      </w:pPr>
      <w:r>
        <w:rPr>
          <w:noProof/>
        </w:rPr>
        <w:t xml:space="preserve">Training content is available at: </w:t>
      </w:r>
      <w:hyperlink r:id="rId92" w:history="1">
        <w:r w:rsidRPr="00446246">
          <w:rPr>
            <w:rStyle w:val="Hyperlink"/>
            <w:noProof/>
            <w:color w:val="0070C0"/>
            <w:szCs w:val="28"/>
          </w:rPr>
          <w:t>https://files.radianttech.net/omnivex/Training</w:t>
        </w:r>
      </w:hyperlink>
    </w:p>
    <w:p w14:paraId="5EF2B5A7" w14:textId="7A7D94D0" w:rsidR="00F55BED" w:rsidRDefault="002324D2" w:rsidP="00F55BED">
      <w:pPr>
        <w:spacing w:after="200"/>
        <w:rPr>
          <w:noProof/>
        </w:rPr>
      </w:pPr>
      <w:r>
        <w:rPr>
          <w:noProof/>
        </w:rPr>
        <w:t>Open</w:t>
      </w:r>
      <w:r w:rsidR="00F55BED">
        <w:rPr>
          <w:noProof/>
        </w:rPr>
        <w:t xml:space="preserve"> the zip file and the folder: Omnivex Ink Level 1 for Airports Training</w:t>
      </w:r>
    </w:p>
    <w:p w14:paraId="409E1102" w14:textId="20B38E94" w:rsidR="0033210F" w:rsidRDefault="0033210F" w:rsidP="0033210F">
      <w:pPr>
        <w:spacing w:after="200"/>
        <w:rPr>
          <w:noProof/>
        </w:rPr>
      </w:pPr>
      <w:r>
        <w:rPr>
          <w:noProof/>
        </w:rPr>
        <w:t xml:space="preserve">Creating a new </w:t>
      </w:r>
      <w:r w:rsidR="00446246">
        <w:rPr>
          <w:noProof/>
        </w:rPr>
        <w:t>Ink S</w:t>
      </w:r>
      <w:r>
        <w:rPr>
          <w:noProof/>
        </w:rPr>
        <w:t xml:space="preserve">heet </w:t>
      </w:r>
      <w:r w:rsidR="00446246">
        <w:rPr>
          <w:noProof/>
        </w:rPr>
        <w:t>for t</w:t>
      </w:r>
      <w:r>
        <w:rPr>
          <w:noProof/>
        </w:rPr>
        <w:t>raining.</w:t>
      </w:r>
    </w:p>
    <w:p w14:paraId="58CD73CE" w14:textId="09307811" w:rsidR="0033210F" w:rsidRDefault="006C33B5" w:rsidP="0033210F">
      <w:pPr>
        <w:spacing w:after="200"/>
        <w:rPr>
          <w:noProof/>
        </w:rPr>
      </w:pPr>
      <w:r w:rsidRPr="00647B25">
        <w:rPr>
          <w:rStyle w:val="Heading5Char"/>
          <w:noProof/>
        </w:rPr>
        <w:drawing>
          <wp:anchor distT="0" distB="0" distL="114300" distR="114300" simplePos="0" relativeHeight="251658303" behindDoc="1" locked="0" layoutInCell="1" allowOverlap="1" wp14:anchorId="42884E10" wp14:editId="4FEE110C">
            <wp:simplePos x="0" y="0"/>
            <wp:positionH relativeFrom="column">
              <wp:posOffset>3649980</wp:posOffset>
            </wp:positionH>
            <wp:positionV relativeFrom="paragraph">
              <wp:posOffset>1689100</wp:posOffset>
            </wp:positionV>
            <wp:extent cx="2846070" cy="1920240"/>
            <wp:effectExtent l="0" t="0" r="0" b="3810"/>
            <wp:wrapSquare wrapText="bothSides"/>
            <wp:docPr id="71" name="Picture 71"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Graphical user interface, application, Word&#10;&#10;Description automatically generated"/>
                    <pic:cNvPicPr/>
                  </pic:nvPicPr>
                  <pic:blipFill>
                    <a:blip r:embed="rId93" cstate="print">
                      <a:extLst>
                        <a:ext uri="{28A0092B-C50C-407E-A947-70E740481C1C}">
                          <a14:useLocalDpi xmlns:a14="http://schemas.microsoft.com/office/drawing/2010/main" val="0"/>
                        </a:ext>
                      </a:extLst>
                    </a:blip>
                    <a:stretch>
                      <a:fillRect/>
                    </a:stretch>
                  </pic:blipFill>
                  <pic:spPr>
                    <a:xfrm>
                      <a:off x="0" y="0"/>
                      <a:ext cx="2846070" cy="1920240"/>
                    </a:xfrm>
                    <a:prstGeom prst="rect">
                      <a:avLst/>
                    </a:prstGeom>
                  </pic:spPr>
                </pic:pic>
              </a:graphicData>
            </a:graphic>
            <wp14:sizeRelH relativeFrom="margin">
              <wp14:pctWidth>0</wp14:pctWidth>
            </wp14:sizeRelH>
            <wp14:sizeRelV relativeFrom="margin">
              <wp14:pctHeight>0</wp14:pctHeight>
            </wp14:sizeRelV>
          </wp:anchor>
        </w:drawing>
      </w:r>
      <w:r w:rsidR="00002F7C">
        <w:rPr>
          <w:noProof/>
        </w:rPr>
        <w:t>Your organization</w:t>
      </w:r>
      <w:r w:rsidR="0082211B">
        <w:rPr>
          <w:noProof/>
        </w:rPr>
        <w:t xml:space="preserve"> </w:t>
      </w:r>
      <w:r w:rsidR="00002F7C">
        <w:rPr>
          <w:noProof/>
        </w:rPr>
        <w:t>uses the</w:t>
      </w:r>
      <w:r w:rsidR="0082211B">
        <w:rPr>
          <w:noProof/>
        </w:rPr>
        <w:t xml:space="preserve"> Ink Hosted DataPipe Server</w:t>
      </w:r>
      <w:r w:rsidR="00002F7C">
        <w:rPr>
          <w:noProof/>
        </w:rPr>
        <w:t>,</w:t>
      </w:r>
      <w:r w:rsidR="0082211B">
        <w:rPr>
          <w:noProof/>
        </w:rPr>
        <w:t xml:space="preserve"> which </w:t>
      </w:r>
      <w:r w:rsidR="00002F7C">
        <w:rPr>
          <w:noProof/>
        </w:rPr>
        <w:t>provides</w:t>
      </w:r>
      <w:r w:rsidR="0082211B">
        <w:rPr>
          <w:noProof/>
        </w:rPr>
        <w:t xml:space="preserve"> 20 </w:t>
      </w:r>
      <w:r w:rsidR="00002F7C">
        <w:rPr>
          <w:noProof/>
        </w:rPr>
        <w:t xml:space="preserve">data </w:t>
      </w:r>
      <w:r w:rsidR="0082211B">
        <w:rPr>
          <w:noProof/>
        </w:rPr>
        <w:t>sheets</w:t>
      </w:r>
      <w:r w:rsidR="00530392">
        <w:rPr>
          <w:noProof/>
        </w:rPr>
        <w:t>. These Ink Sheets (and the Global DataPipe sheets shared through the Omnivex Moxie hybrid ecosystem) can be used for</w:t>
      </w:r>
      <w:r w:rsidR="0082211B">
        <w:rPr>
          <w:noProof/>
        </w:rPr>
        <w:t xml:space="preserve"> </w:t>
      </w:r>
      <w:r w:rsidR="00530392">
        <w:rPr>
          <w:noProof/>
        </w:rPr>
        <w:t>live data integrations</w:t>
      </w:r>
      <w:r w:rsidR="00101132">
        <w:rPr>
          <w:noProof/>
        </w:rPr>
        <w:t xml:space="preserve">. </w:t>
      </w:r>
      <w:r w:rsidR="008205A1">
        <w:rPr>
          <w:noProof/>
        </w:rPr>
        <w:t xml:space="preserve">For this training, we will create an Ink Sheet specific to this exercise. It can be removed </w:t>
      </w:r>
      <w:r w:rsidR="000F1909">
        <w:rPr>
          <w:noProof/>
        </w:rPr>
        <w:t xml:space="preserve">after the training to save space on your </w:t>
      </w:r>
      <w:r w:rsidR="0082211B">
        <w:rPr>
          <w:noProof/>
        </w:rPr>
        <w:t xml:space="preserve">DataPipe server and keep your system </w:t>
      </w:r>
      <w:r w:rsidR="000F1909">
        <w:rPr>
          <w:noProof/>
        </w:rPr>
        <w:t>organized</w:t>
      </w:r>
      <w:r w:rsidR="0082211B">
        <w:rPr>
          <w:noProof/>
        </w:rPr>
        <w:t>.</w:t>
      </w:r>
    </w:p>
    <w:p w14:paraId="71C92C7A" w14:textId="08323539" w:rsidR="00647B25" w:rsidRDefault="0082211B" w:rsidP="0033210F">
      <w:pPr>
        <w:spacing w:after="200"/>
        <w:rPr>
          <w:noProof/>
        </w:rPr>
      </w:pPr>
      <w:r w:rsidRPr="00647B25">
        <w:rPr>
          <w:rStyle w:val="Heading5Char"/>
        </w:rPr>
        <w:t>To create your own Sheet for Training</w:t>
      </w:r>
      <w:r>
        <w:rPr>
          <w:noProof/>
        </w:rPr>
        <w:t xml:space="preserve"> </w:t>
      </w:r>
    </w:p>
    <w:p w14:paraId="651742AD" w14:textId="54F1B331" w:rsidR="0082211B" w:rsidRDefault="0082211B" w:rsidP="009E36F4">
      <w:pPr>
        <w:pStyle w:val="ListParagraph"/>
        <w:numPr>
          <w:ilvl w:val="0"/>
          <w:numId w:val="20"/>
        </w:numPr>
        <w:spacing w:after="200"/>
        <w:rPr>
          <w:noProof/>
        </w:rPr>
      </w:pPr>
      <w:r>
        <w:rPr>
          <w:noProof/>
        </w:rPr>
        <w:t xml:space="preserve">Open up the </w:t>
      </w:r>
      <w:r w:rsidR="00D46297">
        <w:rPr>
          <w:noProof/>
        </w:rPr>
        <w:t xml:space="preserve">Sheets </w:t>
      </w:r>
      <w:r w:rsidR="006C33B5">
        <w:rPr>
          <w:noProof/>
        </w:rPr>
        <w:t>m</w:t>
      </w:r>
      <w:r w:rsidR="00D46297">
        <w:rPr>
          <w:noProof/>
        </w:rPr>
        <w:t>odule</w:t>
      </w:r>
      <w:r w:rsidR="00742992">
        <w:rPr>
          <w:noProof/>
        </w:rPr>
        <w:t>.</w:t>
      </w:r>
    </w:p>
    <w:p w14:paraId="59D52ED9" w14:textId="5C9B110C" w:rsidR="00742992" w:rsidRDefault="00742992" w:rsidP="0033210F">
      <w:pPr>
        <w:spacing w:after="200"/>
        <w:rPr>
          <w:noProof/>
        </w:rPr>
      </w:pPr>
      <w:r>
        <w:rPr>
          <w:noProof/>
        </w:rPr>
        <w:t xml:space="preserve">You will see 20 </w:t>
      </w:r>
      <w:r w:rsidR="000F1909">
        <w:rPr>
          <w:noProof/>
        </w:rPr>
        <w:t>a</w:t>
      </w:r>
      <w:r>
        <w:rPr>
          <w:noProof/>
        </w:rPr>
        <w:t>ctive Global Ink DataPipe Sheets labeled S01-S20</w:t>
      </w:r>
      <w:r w:rsidR="006F7EF8">
        <w:rPr>
          <w:noProof/>
        </w:rPr>
        <w:t>. Please note the DataPipe icon</w:t>
      </w:r>
      <w:r>
        <w:rPr>
          <w:noProof/>
        </w:rPr>
        <w:t xml:space="preserve"> </w:t>
      </w:r>
      <w:r w:rsidR="006F7EF8">
        <w:rPr>
          <w:noProof/>
        </w:rPr>
        <w:t>in</w:t>
      </w:r>
      <w:r>
        <w:rPr>
          <w:noProof/>
        </w:rPr>
        <w:t xml:space="preserve"> the </w:t>
      </w:r>
      <w:r w:rsidR="006F7EF8">
        <w:rPr>
          <w:noProof/>
        </w:rPr>
        <w:t xml:space="preserve">top right </w:t>
      </w:r>
      <w:r>
        <w:rPr>
          <w:noProof/>
        </w:rPr>
        <w:t>of each block.</w:t>
      </w:r>
    </w:p>
    <w:p w14:paraId="473A3D15" w14:textId="7F93F7F3" w:rsidR="00647B25" w:rsidRDefault="00742992" w:rsidP="006F7EF8">
      <w:pPr>
        <w:pStyle w:val="Heading5"/>
        <w:rPr>
          <w:noProof/>
        </w:rPr>
      </w:pPr>
      <w:r>
        <w:rPr>
          <w:noProof/>
        </w:rPr>
        <w:t>In the Control Header</w:t>
      </w:r>
    </w:p>
    <w:p w14:paraId="4298D61B" w14:textId="1C3A94A6" w:rsidR="00742992" w:rsidRDefault="006F7EF8" w:rsidP="009E36F4">
      <w:pPr>
        <w:pStyle w:val="ListParagraph"/>
        <w:numPr>
          <w:ilvl w:val="0"/>
          <w:numId w:val="20"/>
        </w:numPr>
        <w:spacing w:after="200"/>
        <w:rPr>
          <w:noProof/>
        </w:rPr>
      </w:pPr>
      <w:r w:rsidRPr="00647B25">
        <w:rPr>
          <w:noProof/>
        </w:rPr>
        <w:drawing>
          <wp:anchor distT="0" distB="0" distL="114300" distR="114300" simplePos="0" relativeHeight="251658304" behindDoc="1" locked="0" layoutInCell="1" allowOverlap="1" wp14:anchorId="56E879E9" wp14:editId="7B10E21B">
            <wp:simplePos x="0" y="0"/>
            <wp:positionH relativeFrom="column">
              <wp:posOffset>3618230</wp:posOffset>
            </wp:positionH>
            <wp:positionV relativeFrom="paragraph">
              <wp:posOffset>107950</wp:posOffset>
            </wp:positionV>
            <wp:extent cx="3101975" cy="1693545"/>
            <wp:effectExtent l="0" t="0" r="3175" b="1905"/>
            <wp:wrapSquare wrapText="bothSides"/>
            <wp:docPr id="72" name="Picture 7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descr="Graphical user interface, text, application&#10;&#10;Description automatically generated"/>
                    <pic:cNvPicPr/>
                  </pic:nvPicPr>
                  <pic:blipFill>
                    <a:blip r:embed="rId94" cstate="print">
                      <a:extLst>
                        <a:ext uri="{28A0092B-C50C-407E-A947-70E740481C1C}">
                          <a14:useLocalDpi xmlns:a14="http://schemas.microsoft.com/office/drawing/2010/main" val="0"/>
                        </a:ext>
                      </a:extLst>
                    </a:blip>
                    <a:stretch>
                      <a:fillRect/>
                    </a:stretch>
                  </pic:blipFill>
                  <pic:spPr>
                    <a:xfrm>
                      <a:off x="0" y="0"/>
                      <a:ext cx="3101975" cy="1693545"/>
                    </a:xfrm>
                    <a:prstGeom prst="rect">
                      <a:avLst/>
                    </a:prstGeom>
                  </pic:spPr>
                </pic:pic>
              </a:graphicData>
            </a:graphic>
          </wp:anchor>
        </w:drawing>
      </w:r>
      <w:r w:rsidR="00742992">
        <w:rPr>
          <w:noProof/>
        </w:rPr>
        <w:t>Click the “+New” to create a new Ink Sheet.</w:t>
      </w:r>
    </w:p>
    <w:p w14:paraId="47117A47" w14:textId="377F7132" w:rsidR="00742992" w:rsidRDefault="00647B25" w:rsidP="009E36F4">
      <w:pPr>
        <w:pStyle w:val="ListParagraph"/>
        <w:numPr>
          <w:ilvl w:val="0"/>
          <w:numId w:val="20"/>
        </w:numPr>
        <w:spacing w:after="200"/>
        <w:rPr>
          <w:noProof/>
        </w:rPr>
      </w:pPr>
      <w:r>
        <w:rPr>
          <w:noProof/>
        </w:rPr>
        <w:t xml:space="preserve">Name your Sheet: Ink Training </w:t>
      </w:r>
      <w:r w:rsidRPr="004E4EB3">
        <w:rPr>
          <w:i/>
          <w:iCs/>
          <w:noProof/>
        </w:rPr>
        <w:t>YourName</w:t>
      </w:r>
    </w:p>
    <w:p w14:paraId="4C896574" w14:textId="42046A59" w:rsidR="00647B25" w:rsidRDefault="00647B25" w:rsidP="009E36F4">
      <w:pPr>
        <w:pStyle w:val="ListParagraph"/>
        <w:numPr>
          <w:ilvl w:val="0"/>
          <w:numId w:val="20"/>
        </w:numPr>
        <w:spacing w:after="200"/>
        <w:rPr>
          <w:noProof/>
        </w:rPr>
      </w:pPr>
      <w:r>
        <w:rPr>
          <w:noProof/>
        </w:rPr>
        <w:t>Description: Ink Training Data</w:t>
      </w:r>
      <w:r w:rsidR="006F7EF8">
        <w:rPr>
          <w:noProof/>
        </w:rPr>
        <w:t>.</w:t>
      </w:r>
    </w:p>
    <w:p w14:paraId="7E3E128C" w14:textId="75C58893" w:rsidR="00647B25" w:rsidRDefault="00647B25" w:rsidP="009E36F4">
      <w:pPr>
        <w:pStyle w:val="ListParagraph"/>
        <w:numPr>
          <w:ilvl w:val="0"/>
          <w:numId w:val="20"/>
        </w:numPr>
        <w:spacing w:after="200"/>
        <w:rPr>
          <w:noProof/>
        </w:rPr>
      </w:pPr>
      <w:r>
        <w:rPr>
          <w:noProof/>
        </w:rPr>
        <w:t xml:space="preserve">Open your </w:t>
      </w:r>
      <w:r w:rsidR="006F7EF8">
        <w:rPr>
          <w:noProof/>
        </w:rPr>
        <w:t>S</w:t>
      </w:r>
      <w:r>
        <w:rPr>
          <w:noProof/>
        </w:rPr>
        <w:t>heet</w:t>
      </w:r>
      <w:r w:rsidR="006F7EF8">
        <w:rPr>
          <w:noProof/>
        </w:rPr>
        <w:t>.</w:t>
      </w:r>
    </w:p>
    <w:p w14:paraId="1A1E2E97" w14:textId="77777777" w:rsidR="00647B25" w:rsidRDefault="00647B25" w:rsidP="00647B25">
      <w:pPr>
        <w:spacing w:after="200"/>
        <w:rPr>
          <w:noProof/>
        </w:rPr>
      </w:pPr>
    </w:p>
    <w:p w14:paraId="78589644" w14:textId="77777777" w:rsidR="00647B25" w:rsidRDefault="00647B25" w:rsidP="00647B25">
      <w:pPr>
        <w:spacing w:after="200"/>
        <w:rPr>
          <w:noProof/>
        </w:rPr>
      </w:pPr>
    </w:p>
    <w:p w14:paraId="1C9E902B" w14:textId="77777777" w:rsidR="00647B25" w:rsidRDefault="00647B25">
      <w:pPr>
        <w:spacing w:after="200"/>
        <w:rPr>
          <w:b/>
          <w:bCs/>
          <w:noProof/>
        </w:rPr>
      </w:pPr>
      <w:r>
        <w:rPr>
          <w:noProof/>
        </w:rPr>
        <w:br w:type="page"/>
      </w:r>
    </w:p>
    <w:p w14:paraId="329D454E" w14:textId="36155ADA" w:rsidR="00647B25" w:rsidRDefault="00647B25" w:rsidP="00647B25">
      <w:pPr>
        <w:pStyle w:val="Heading5"/>
        <w:rPr>
          <w:noProof/>
        </w:rPr>
      </w:pPr>
      <w:r>
        <w:rPr>
          <w:noProof/>
        </w:rPr>
        <w:t>Populating your Ink Sheet</w:t>
      </w:r>
    </w:p>
    <w:p w14:paraId="202FB43E" w14:textId="5CD9E377" w:rsidR="00F55BED" w:rsidRDefault="00F55BED" w:rsidP="009E36F4">
      <w:pPr>
        <w:pStyle w:val="ListParagraph"/>
        <w:numPr>
          <w:ilvl w:val="0"/>
          <w:numId w:val="19"/>
        </w:numPr>
        <w:spacing w:after="200"/>
        <w:rPr>
          <w:noProof/>
        </w:rPr>
      </w:pPr>
      <w:r>
        <w:rPr>
          <w:noProof/>
        </w:rPr>
        <w:t xml:space="preserve">Open the Excel </w:t>
      </w:r>
      <w:r w:rsidR="006F7EF8">
        <w:rPr>
          <w:noProof/>
        </w:rPr>
        <w:t>s</w:t>
      </w:r>
      <w:r>
        <w:rPr>
          <w:noProof/>
        </w:rPr>
        <w:t>preadsheet</w:t>
      </w:r>
      <w:r w:rsidR="00BB7224">
        <w:rPr>
          <w:noProof/>
        </w:rPr>
        <w:t xml:space="preserve"> named DataPipe Content.xlsx</w:t>
      </w:r>
      <w:r>
        <w:rPr>
          <w:noProof/>
        </w:rPr>
        <w:t xml:space="preserve"> provided</w:t>
      </w:r>
      <w:r w:rsidR="00647B25">
        <w:rPr>
          <w:noProof/>
        </w:rPr>
        <w:t xml:space="preserve"> </w:t>
      </w:r>
      <w:r w:rsidR="006F7EF8">
        <w:rPr>
          <w:noProof/>
        </w:rPr>
        <w:t>in</w:t>
      </w:r>
      <w:r w:rsidR="00647B25">
        <w:rPr>
          <w:noProof/>
        </w:rPr>
        <w:t xml:space="preserve"> the </w:t>
      </w:r>
      <w:r w:rsidR="00F94388" w:rsidRPr="00F94388">
        <w:rPr>
          <w:noProof/>
        </w:rPr>
        <w:t>Ink Training Exercises - Level 1 for Airports</w:t>
      </w:r>
      <w:r w:rsidR="00F94388">
        <w:rPr>
          <w:noProof/>
        </w:rPr>
        <w:t xml:space="preserve"> </w:t>
      </w:r>
      <w:r w:rsidR="006F7EF8">
        <w:rPr>
          <w:noProof/>
        </w:rPr>
        <w:t>folder.</w:t>
      </w:r>
    </w:p>
    <w:p w14:paraId="678E9636" w14:textId="632D7A2E" w:rsidR="00367707" w:rsidRDefault="007557A1" w:rsidP="009E36F4">
      <w:pPr>
        <w:pStyle w:val="ListParagraph"/>
        <w:numPr>
          <w:ilvl w:val="0"/>
          <w:numId w:val="19"/>
        </w:numPr>
        <w:spacing w:after="200"/>
        <w:rPr>
          <w:noProof/>
        </w:rPr>
      </w:pPr>
      <w:r>
        <w:rPr>
          <w:noProof/>
        </w:rPr>
        <w:t xml:space="preserve">Click </w:t>
      </w:r>
      <w:r w:rsidR="00560AC4">
        <w:rPr>
          <w:noProof/>
        </w:rPr>
        <w:t>on Column A</w:t>
      </w:r>
      <w:r w:rsidR="0075344E">
        <w:rPr>
          <w:noProof/>
        </w:rPr>
        <w:t xml:space="preserve"> and then Ctrl + A </w:t>
      </w:r>
      <w:r>
        <w:rPr>
          <w:noProof/>
        </w:rPr>
        <w:t xml:space="preserve">on your keyboard </w:t>
      </w:r>
      <w:r w:rsidR="0075344E">
        <w:rPr>
          <w:noProof/>
        </w:rPr>
        <w:t>to select all the cells in this spreadsheet</w:t>
      </w:r>
      <w:r w:rsidR="00C11D21">
        <w:rPr>
          <w:noProof/>
        </w:rPr>
        <w:t xml:space="preserve"> and then Ctrl + C to copy it all.</w:t>
      </w:r>
    </w:p>
    <w:p w14:paraId="61226991" w14:textId="297BE0A3" w:rsidR="00F55BED" w:rsidRDefault="00647B25" w:rsidP="009E36F4">
      <w:pPr>
        <w:pStyle w:val="ListParagraph"/>
        <w:numPr>
          <w:ilvl w:val="0"/>
          <w:numId w:val="19"/>
        </w:numPr>
        <w:spacing w:after="200"/>
        <w:rPr>
          <w:noProof/>
        </w:rPr>
      </w:pPr>
      <w:r>
        <w:rPr>
          <w:noProof/>
        </w:rPr>
        <w:t>Go to your Sheet in Ink</w:t>
      </w:r>
      <w:r w:rsidR="006F7EF8">
        <w:rPr>
          <w:noProof/>
        </w:rPr>
        <w:t>.</w:t>
      </w:r>
    </w:p>
    <w:p w14:paraId="1BF545D5" w14:textId="5150A486" w:rsidR="00F55BED" w:rsidRDefault="00497E9E" w:rsidP="009E36F4">
      <w:pPr>
        <w:pStyle w:val="ListParagraph"/>
        <w:numPr>
          <w:ilvl w:val="0"/>
          <w:numId w:val="19"/>
        </w:numPr>
        <w:spacing w:after="200"/>
        <w:rPr>
          <w:noProof/>
        </w:rPr>
      </w:pPr>
      <w:r>
        <w:rPr>
          <w:noProof/>
        </w:rPr>
        <w:t>Click on cell A1 and Ctrl + V on your keyboard to paste all the</w:t>
      </w:r>
      <w:r w:rsidR="002E5BB3">
        <w:rPr>
          <w:noProof/>
        </w:rPr>
        <w:t xml:space="preserve"> data from the Excel spreadsheet.</w:t>
      </w:r>
    </w:p>
    <w:p w14:paraId="413F1C0B" w14:textId="10BCE90F" w:rsidR="00E17A60" w:rsidRDefault="00E17A60">
      <w:pPr>
        <w:spacing w:after="200"/>
      </w:pPr>
      <w:r w:rsidRPr="00E17A60">
        <w:rPr>
          <w:noProof/>
        </w:rPr>
        <w:drawing>
          <wp:anchor distT="0" distB="0" distL="114300" distR="114300" simplePos="0" relativeHeight="251658325" behindDoc="0" locked="0" layoutInCell="1" allowOverlap="1" wp14:anchorId="3A458CC3" wp14:editId="4D4B2A7A">
            <wp:simplePos x="0" y="0"/>
            <wp:positionH relativeFrom="column">
              <wp:posOffset>-1270</wp:posOffset>
            </wp:positionH>
            <wp:positionV relativeFrom="paragraph">
              <wp:posOffset>0</wp:posOffset>
            </wp:positionV>
            <wp:extent cx="6309360" cy="2403475"/>
            <wp:effectExtent l="0" t="0" r="0" b="0"/>
            <wp:wrapSquare wrapText="bothSides"/>
            <wp:docPr id="73" name="Picture 73" descr="Graphical user interface, application,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descr="Graphical user interface, application, table&#10;&#10;Description automatically generated"/>
                    <pic:cNvPicPr/>
                  </pic:nvPicPr>
                  <pic:blipFill>
                    <a:blip r:embed="rId95">
                      <a:extLst>
                        <a:ext uri="{28A0092B-C50C-407E-A947-70E740481C1C}">
                          <a14:useLocalDpi xmlns:a14="http://schemas.microsoft.com/office/drawing/2010/main" val="0"/>
                        </a:ext>
                      </a:extLst>
                    </a:blip>
                    <a:stretch>
                      <a:fillRect/>
                    </a:stretch>
                  </pic:blipFill>
                  <pic:spPr>
                    <a:xfrm>
                      <a:off x="0" y="0"/>
                      <a:ext cx="6309360" cy="2403475"/>
                    </a:xfrm>
                    <a:prstGeom prst="rect">
                      <a:avLst/>
                    </a:prstGeom>
                  </pic:spPr>
                </pic:pic>
              </a:graphicData>
            </a:graphic>
            <wp14:sizeRelH relativeFrom="page">
              <wp14:pctWidth>0</wp14:pctWidth>
            </wp14:sizeRelH>
            <wp14:sizeRelV relativeFrom="page">
              <wp14:pctHeight>0</wp14:pctHeight>
            </wp14:sizeRelV>
          </wp:anchor>
        </w:drawing>
      </w:r>
    </w:p>
    <w:p w14:paraId="27016A68" w14:textId="267B516F" w:rsidR="00162182" w:rsidRDefault="00162182" w:rsidP="00E17A60">
      <w:pPr>
        <w:pStyle w:val="Heading4"/>
      </w:pPr>
      <w:r>
        <w:t>Best Practices for DataPipe Sheets</w:t>
      </w:r>
    </w:p>
    <w:p w14:paraId="770CBD99" w14:textId="01BCD6CB" w:rsidR="00A0555B" w:rsidRDefault="0022311F">
      <w:pPr>
        <w:spacing w:after="200"/>
      </w:pPr>
      <w:r>
        <w:t xml:space="preserve">1. </w:t>
      </w:r>
      <w:r w:rsidR="00A0555B">
        <w:t xml:space="preserve">Always </w:t>
      </w:r>
      <w:r w:rsidR="006F7EF8">
        <w:t xml:space="preserve">name and manage the descriptions </w:t>
      </w:r>
      <w:r w:rsidR="00A0555B">
        <w:t>of your Sheets</w:t>
      </w:r>
      <w:r w:rsidR="00101132">
        <w:t xml:space="preserve">. </w:t>
      </w:r>
      <w:r w:rsidR="00A0555B">
        <w:t xml:space="preserve">Always do this first </w:t>
      </w:r>
      <w:r w:rsidR="00FF00B7">
        <w:t>because</w:t>
      </w:r>
      <w:r w:rsidR="00A0555B">
        <w:t xml:space="preserve"> it can </w:t>
      </w:r>
      <w:r w:rsidR="00E17A60">
        <w:t>interfere</w:t>
      </w:r>
      <w:r w:rsidR="00A0555B">
        <w:t xml:space="preserve"> with linked content later.</w:t>
      </w:r>
    </w:p>
    <w:p w14:paraId="0AEE0EE6" w14:textId="16E50C4A" w:rsidR="0022311F" w:rsidRDefault="00A0555B">
      <w:pPr>
        <w:spacing w:after="200"/>
      </w:pPr>
      <w:r>
        <w:t xml:space="preserve">2. Always create a Table of Contents </w:t>
      </w:r>
      <w:r w:rsidR="00FF00B7">
        <w:t>to reference</w:t>
      </w:r>
      <w:r>
        <w:t xml:space="preserve"> where different data </w:t>
      </w:r>
      <w:r w:rsidR="00FF00B7">
        <w:t>in</w:t>
      </w:r>
      <w:r>
        <w:t xml:space="preserve"> the sheet </w:t>
      </w:r>
      <w:r w:rsidR="00FF00B7">
        <w:t>is</w:t>
      </w:r>
      <w:r>
        <w:t xml:space="preserve"> stored</w:t>
      </w:r>
      <w:r w:rsidR="00101132">
        <w:t xml:space="preserve">. </w:t>
      </w:r>
      <w:r>
        <w:t xml:space="preserve">This is a very useful best practice especially when data is shared with other users and </w:t>
      </w:r>
      <w:r w:rsidR="00FF00B7">
        <w:t>Contributors</w:t>
      </w:r>
      <w:r>
        <w:t>.</w:t>
      </w:r>
      <w:r w:rsidR="0022311F">
        <w:t xml:space="preserve"> </w:t>
      </w:r>
    </w:p>
    <w:p w14:paraId="6AE5717A" w14:textId="3BF2E12E" w:rsidR="00A0555B" w:rsidRDefault="00A0555B">
      <w:pPr>
        <w:spacing w:after="200"/>
      </w:pPr>
      <w:r>
        <w:t xml:space="preserve">3. </w:t>
      </w:r>
      <w:r w:rsidR="00FF00B7">
        <w:t>Use Caution</w:t>
      </w:r>
      <w:r>
        <w:t xml:space="preserve"> – Data is ALWAYS live and </w:t>
      </w:r>
      <w:r w:rsidR="00307BCB">
        <w:t>p</w:t>
      </w:r>
      <w:r>
        <w:t xml:space="preserve">ublished </w:t>
      </w:r>
      <w:r w:rsidR="00307BCB">
        <w:t>using the</w:t>
      </w:r>
      <w:r>
        <w:t xml:space="preserve"> “Enter</w:t>
      </w:r>
      <w:r w:rsidR="00307BCB">
        <w:t>,</w:t>
      </w:r>
      <w:r>
        <w:t>” “Delete</w:t>
      </w:r>
      <w:r w:rsidR="00307BCB">
        <w:t>,”</w:t>
      </w:r>
      <w:r>
        <w:t xml:space="preserve"> “Copy” and “Paste” </w:t>
      </w:r>
      <w:r w:rsidR="00307BCB">
        <w:t>functions.</w:t>
      </w:r>
      <w:r>
        <w:t xml:space="preserve"> There is no </w:t>
      </w:r>
      <w:r w:rsidR="00307BCB">
        <w:t>“</w:t>
      </w:r>
      <w:r>
        <w:t>Save</w:t>
      </w:r>
      <w:r w:rsidR="00307BCB">
        <w:t>”</w:t>
      </w:r>
      <w:r>
        <w:t xml:space="preserve"> function, </w:t>
      </w:r>
      <w:r w:rsidR="00307BCB">
        <w:t xml:space="preserve">so </w:t>
      </w:r>
      <w:r>
        <w:t xml:space="preserve">everything you do in </w:t>
      </w:r>
      <w:r w:rsidR="006900D7">
        <w:t>S</w:t>
      </w:r>
      <w:r>
        <w:t>heets is saved in real</w:t>
      </w:r>
      <w:r w:rsidR="006900D7">
        <w:t>-</w:t>
      </w:r>
      <w:r>
        <w:t xml:space="preserve">time </w:t>
      </w:r>
      <w:r w:rsidR="006900D7">
        <w:t>with every</w:t>
      </w:r>
      <w:r>
        <w:t xml:space="preserve"> change</w:t>
      </w:r>
      <w:r w:rsidR="00101132">
        <w:t xml:space="preserve">. </w:t>
      </w:r>
      <w:r>
        <w:t xml:space="preserve">There is no </w:t>
      </w:r>
      <w:r w:rsidR="006900D7">
        <w:t>“</w:t>
      </w:r>
      <w:r>
        <w:t>Undo</w:t>
      </w:r>
      <w:r w:rsidR="006900D7">
        <w:t>” function</w:t>
      </w:r>
      <w:r>
        <w:t>.</w:t>
      </w:r>
    </w:p>
    <w:p w14:paraId="0DDA3A22" w14:textId="1E9A782F" w:rsidR="00152015" w:rsidRDefault="00152015">
      <w:pPr>
        <w:spacing w:after="200"/>
        <w:rPr>
          <w:b/>
          <w:bCs/>
          <w:u w:val="single"/>
        </w:rPr>
      </w:pPr>
      <w:r>
        <w:br w:type="page"/>
      </w:r>
    </w:p>
    <w:p w14:paraId="4B9ABF49" w14:textId="1DFBBCCC" w:rsidR="0006321A" w:rsidRDefault="0006321A" w:rsidP="0006321A">
      <w:pPr>
        <w:pStyle w:val="Heading4"/>
      </w:pPr>
      <w:r>
        <w:t>Planning your Content</w:t>
      </w:r>
    </w:p>
    <w:p w14:paraId="70A7D6DE" w14:textId="03FC452F" w:rsidR="0006321A" w:rsidRDefault="0006321A" w:rsidP="0006321A">
      <w:r>
        <w:t xml:space="preserve">This exercise includes a </w:t>
      </w:r>
      <w:r w:rsidR="00BC47E1">
        <w:t>background image</w:t>
      </w:r>
      <w:r w:rsidR="006900D7">
        <w:t xml:space="preserve"> </w:t>
      </w:r>
      <w:r>
        <w:t xml:space="preserve">found in your Zip Folder under: </w:t>
      </w:r>
    </w:p>
    <w:p w14:paraId="68050BAC" w14:textId="42BC71F0" w:rsidR="0006321A" w:rsidRDefault="007A19E5" w:rsidP="0006321A">
      <w:r>
        <w:t>\</w:t>
      </w:r>
      <w:r w:rsidR="0006321A">
        <w:t>Ink</w:t>
      </w:r>
      <w:r w:rsidR="00081D8E">
        <w:t xml:space="preserve"> Exercise </w:t>
      </w:r>
      <w:r w:rsidR="0006321A">
        <w:t xml:space="preserve">3-Building an Info Board. </w:t>
      </w:r>
      <w:r w:rsidR="00B85764">
        <w:br/>
      </w:r>
    </w:p>
    <w:p w14:paraId="3A5B5A96" w14:textId="449C5E92" w:rsidR="0006321A" w:rsidRDefault="0006321A" w:rsidP="0006321A">
      <w:r>
        <w:t xml:space="preserve">We </w:t>
      </w:r>
      <w:r w:rsidR="006900D7">
        <w:t>need</w:t>
      </w:r>
      <w:r>
        <w:t xml:space="preserve"> to build a folder where we </w:t>
      </w:r>
      <w:r w:rsidR="006900D7">
        <w:t xml:space="preserve">can </w:t>
      </w:r>
      <w:r>
        <w:t>store this content</w:t>
      </w:r>
      <w:r w:rsidR="00101132">
        <w:t xml:space="preserve">. </w:t>
      </w:r>
      <w:r>
        <w:t xml:space="preserve">We can store this in a new Folder for this project App, or we can </w:t>
      </w:r>
      <w:r w:rsidR="0095536B">
        <w:t>store it</w:t>
      </w:r>
      <w:r>
        <w:t xml:space="preserve"> in the Branding folder if this is a standard table format </w:t>
      </w:r>
      <w:r w:rsidR="006900D7">
        <w:t>for regular</w:t>
      </w:r>
      <w:r>
        <w:t xml:space="preserve"> use. </w:t>
      </w:r>
      <w:r w:rsidR="00B85764">
        <w:br/>
      </w:r>
    </w:p>
    <w:p w14:paraId="1632A020" w14:textId="5D0A17E7" w:rsidR="0006321A" w:rsidRDefault="0006321A" w:rsidP="0006321A">
      <w:r>
        <w:t xml:space="preserve">Since this is a </w:t>
      </w:r>
      <w:r w:rsidR="00FF3F6B">
        <w:t>stand-alone</w:t>
      </w:r>
      <w:r>
        <w:t xml:space="preserve"> file only used with this project, we will create a new Folder.</w:t>
      </w:r>
    </w:p>
    <w:p w14:paraId="2F359E47" w14:textId="6743F3B9" w:rsidR="0006321A" w:rsidRDefault="00134494" w:rsidP="009E36F4">
      <w:pPr>
        <w:pStyle w:val="ListParagraph"/>
        <w:numPr>
          <w:ilvl w:val="0"/>
          <w:numId w:val="21"/>
        </w:numPr>
      </w:pPr>
      <w:r w:rsidRPr="00AC7124">
        <w:rPr>
          <w:noProof/>
        </w:rPr>
        <w:drawing>
          <wp:anchor distT="0" distB="0" distL="114300" distR="114300" simplePos="0" relativeHeight="251658306" behindDoc="1" locked="0" layoutInCell="1" allowOverlap="1" wp14:anchorId="1F58D068" wp14:editId="69DF6BD1">
            <wp:simplePos x="0" y="0"/>
            <wp:positionH relativeFrom="column">
              <wp:posOffset>4167505</wp:posOffset>
            </wp:positionH>
            <wp:positionV relativeFrom="paragraph">
              <wp:posOffset>33655</wp:posOffset>
            </wp:positionV>
            <wp:extent cx="2008505" cy="2242820"/>
            <wp:effectExtent l="0" t="0" r="0" b="5080"/>
            <wp:wrapSquare wrapText="bothSides"/>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pic:cNvPicPr/>
                  </pic:nvPicPr>
                  <pic:blipFill>
                    <a:blip r:embed="rId96">
                      <a:extLst>
                        <a:ext uri="{28A0092B-C50C-407E-A947-70E740481C1C}">
                          <a14:useLocalDpi xmlns:a14="http://schemas.microsoft.com/office/drawing/2010/main" val="0"/>
                        </a:ext>
                      </a:extLst>
                    </a:blip>
                    <a:stretch>
                      <a:fillRect/>
                    </a:stretch>
                  </pic:blipFill>
                  <pic:spPr>
                    <a:xfrm>
                      <a:off x="0" y="0"/>
                      <a:ext cx="2008505" cy="2242820"/>
                    </a:xfrm>
                    <a:prstGeom prst="rect">
                      <a:avLst/>
                    </a:prstGeom>
                  </pic:spPr>
                </pic:pic>
              </a:graphicData>
            </a:graphic>
            <wp14:sizeRelH relativeFrom="margin">
              <wp14:pctWidth>0</wp14:pctWidth>
            </wp14:sizeRelH>
            <wp14:sizeRelV relativeFrom="margin">
              <wp14:pctHeight>0</wp14:pctHeight>
            </wp14:sizeRelV>
          </wp:anchor>
        </w:drawing>
      </w:r>
      <w:r w:rsidR="0006321A">
        <w:t>Go to the Folders Module.</w:t>
      </w:r>
    </w:p>
    <w:p w14:paraId="3705DB8A" w14:textId="73123A66" w:rsidR="0006321A" w:rsidRDefault="0006321A" w:rsidP="009E36F4">
      <w:pPr>
        <w:pStyle w:val="ListParagraph"/>
        <w:numPr>
          <w:ilvl w:val="0"/>
          <w:numId w:val="21"/>
        </w:numPr>
      </w:pPr>
      <w:r>
        <w:t>Select “+New”</w:t>
      </w:r>
      <w:r w:rsidRPr="00E34492">
        <w:rPr>
          <w:noProof/>
        </w:rPr>
        <w:t xml:space="preserve"> </w:t>
      </w:r>
      <w:r>
        <w:rPr>
          <w:noProof/>
        </w:rPr>
        <w:t>to create a new folder.</w:t>
      </w:r>
    </w:p>
    <w:p w14:paraId="76C41D7D" w14:textId="2A519FD1" w:rsidR="0006321A" w:rsidRDefault="0006321A" w:rsidP="009E36F4">
      <w:pPr>
        <w:pStyle w:val="ListParagraph"/>
        <w:numPr>
          <w:ilvl w:val="0"/>
          <w:numId w:val="21"/>
        </w:numPr>
      </w:pPr>
      <w:r>
        <w:rPr>
          <w:noProof/>
        </w:rPr>
        <w:t xml:space="preserve">Name the Folder: </w:t>
      </w:r>
      <w:r w:rsidR="00E050C8" w:rsidRPr="00E050C8">
        <w:rPr>
          <w:noProof/>
        </w:rPr>
        <w:t>Training 3: Vendor Layout</w:t>
      </w:r>
      <w:r w:rsidRPr="00677FA2">
        <w:rPr>
          <w:noProof/>
        </w:rPr>
        <w:t>-</w:t>
      </w:r>
      <w:r w:rsidRPr="003A33A5">
        <w:rPr>
          <w:i/>
          <w:iCs/>
          <w:noProof/>
        </w:rPr>
        <w:t>YourName</w:t>
      </w:r>
      <w:r>
        <w:rPr>
          <w:noProof/>
        </w:rPr>
        <w:t>.</w:t>
      </w:r>
    </w:p>
    <w:p w14:paraId="5CAC34E0" w14:textId="3B51A3BF" w:rsidR="0006321A" w:rsidRDefault="0006321A" w:rsidP="009E36F4">
      <w:pPr>
        <w:pStyle w:val="ListParagraph"/>
        <w:numPr>
          <w:ilvl w:val="0"/>
          <w:numId w:val="21"/>
        </w:numPr>
      </w:pPr>
      <w:r>
        <w:rPr>
          <w:noProof/>
        </w:rPr>
        <w:t>Provide a Description: “</w:t>
      </w:r>
      <w:r w:rsidRPr="00677FA2">
        <w:rPr>
          <w:noProof/>
        </w:rPr>
        <w:t xml:space="preserve">Content for </w:t>
      </w:r>
      <w:r w:rsidR="003A33A5">
        <w:rPr>
          <w:noProof/>
        </w:rPr>
        <w:t>Vendors and Amenities</w:t>
      </w:r>
      <w:r>
        <w:rPr>
          <w:noProof/>
        </w:rPr>
        <w:t>.”</w:t>
      </w:r>
    </w:p>
    <w:p w14:paraId="028BD8FE" w14:textId="7D5B5165" w:rsidR="0006321A" w:rsidRPr="0098013B" w:rsidRDefault="001C1840" w:rsidP="009E36F4">
      <w:pPr>
        <w:pStyle w:val="ListParagraph"/>
        <w:numPr>
          <w:ilvl w:val="0"/>
          <w:numId w:val="21"/>
        </w:numPr>
      </w:pPr>
      <w:r>
        <w:rPr>
          <w:noProof/>
        </w:rPr>
        <w:t xml:space="preserve">Drag and drop the </w:t>
      </w:r>
      <w:r w:rsidR="004429ED">
        <w:rPr>
          <w:noProof/>
        </w:rPr>
        <w:t>Vendor-Background</w:t>
      </w:r>
      <w:r>
        <w:rPr>
          <w:noProof/>
        </w:rPr>
        <w:t>.png to the Ink Folder</w:t>
      </w:r>
      <w:r w:rsidR="00893554">
        <w:rPr>
          <w:noProof/>
        </w:rPr>
        <w:t>.</w:t>
      </w:r>
      <w:r w:rsidR="0006321A">
        <w:br w:type="page"/>
      </w:r>
    </w:p>
    <w:p w14:paraId="551D3795" w14:textId="65067213" w:rsidR="000B4498" w:rsidRDefault="00463B07" w:rsidP="00D17516">
      <w:r>
        <w:t xml:space="preserve">We will be creating a new app that utilizes </w:t>
      </w:r>
      <w:r w:rsidR="001A5376">
        <w:t xml:space="preserve">a series of collections that </w:t>
      </w:r>
      <w:r w:rsidR="00176725">
        <w:t>are</w:t>
      </w:r>
      <w:r w:rsidR="001A5376">
        <w:t xml:space="preserve"> duplicated </w:t>
      </w:r>
      <w:r w:rsidR="00D2685B">
        <w:t>in the app</w:t>
      </w:r>
      <w:r w:rsidR="001A5376">
        <w:t xml:space="preserve">. </w:t>
      </w:r>
      <w:r w:rsidR="00D2685B">
        <w:t xml:space="preserve">By doing this we eliminate the </w:t>
      </w:r>
      <w:r w:rsidR="00D07B66">
        <w:t>need</w:t>
      </w:r>
      <w:r w:rsidR="00D2685B">
        <w:t xml:space="preserve"> to create </w:t>
      </w:r>
      <w:r w:rsidR="005231BA">
        <w:t xml:space="preserve">multiple </w:t>
      </w:r>
      <w:r w:rsidR="003A52F7">
        <w:t xml:space="preserve">fields of the same content. </w:t>
      </w:r>
      <w:r w:rsidR="00D07B66">
        <w:t>Instead,</w:t>
      </w:r>
      <w:r w:rsidR="003A52F7">
        <w:t xml:space="preserve"> we can create a master collection, </w:t>
      </w:r>
      <w:r w:rsidR="00B34D0A">
        <w:t xml:space="preserve">then </w:t>
      </w:r>
      <w:r w:rsidR="003A52F7">
        <w:t>duplicate</w:t>
      </w:r>
      <w:r w:rsidR="00D07B66">
        <w:t xml:space="preserve"> it with all</w:t>
      </w:r>
      <w:r w:rsidR="00CA0B9B">
        <w:t xml:space="preserve"> </w:t>
      </w:r>
      <w:r w:rsidR="00D07B66">
        <w:t xml:space="preserve">the same property settings </w:t>
      </w:r>
      <w:r w:rsidR="00B34D0A">
        <w:t>and</w:t>
      </w:r>
      <w:r w:rsidR="005231BA">
        <w:t xml:space="preserve"> it will update based on the data it is linked to in DataPipe.</w:t>
      </w:r>
      <w:r w:rsidR="00B34D0A">
        <w:t xml:space="preserve"> </w:t>
      </w:r>
      <w:r w:rsidR="005231BA">
        <w:br/>
      </w:r>
    </w:p>
    <w:p w14:paraId="48AE33F7" w14:textId="6144BD7F" w:rsidR="00D17516" w:rsidRPr="00C3431C" w:rsidRDefault="00D17516" w:rsidP="00D17516">
      <w:pPr>
        <w:pStyle w:val="Heading4"/>
        <w:rPr>
          <w:noProof/>
        </w:rPr>
      </w:pPr>
      <w:r>
        <w:rPr>
          <w:noProof/>
        </w:rPr>
        <w:t xml:space="preserve">Create a New </w:t>
      </w:r>
      <w:r w:rsidRPr="00C3431C">
        <w:rPr>
          <w:noProof/>
        </w:rPr>
        <w:t>App:</w:t>
      </w:r>
    </w:p>
    <w:p w14:paraId="5E0C70C8" w14:textId="77777777" w:rsidR="00D17516" w:rsidRDefault="00D17516" w:rsidP="00D17516"/>
    <w:p w14:paraId="1E4F91A2" w14:textId="77777777" w:rsidR="00D17516" w:rsidRDefault="00D17516" w:rsidP="00C62F65">
      <w:pPr>
        <w:pStyle w:val="ListParagraph"/>
        <w:numPr>
          <w:ilvl w:val="0"/>
          <w:numId w:val="36"/>
        </w:numPr>
      </w:pPr>
      <w:r w:rsidRPr="0014692C">
        <w:t xml:space="preserve">To create a new </w:t>
      </w:r>
      <w:r>
        <w:t>A</w:t>
      </w:r>
      <w:r w:rsidRPr="0014692C">
        <w:t xml:space="preserve">pp, navigate to the “Apps” </w:t>
      </w:r>
      <w:r>
        <w:t>module.</w:t>
      </w:r>
    </w:p>
    <w:p w14:paraId="6D92B9AF" w14:textId="77777777" w:rsidR="00D17516" w:rsidRDefault="00D17516" w:rsidP="00C62F65">
      <w:pPr>
        <w:pStyle w:val="ListParagraph"/>
        <w:numPr>
          <w:ilvl w:val="0"/>
          <w:numId w:val="36"/>
        </w:numPr>
      </w:pPr>
      <w:r>
        <w:t>S</w:t>
      </w:r>
      <w:r w:rsidRPr="0014692C">
        <w:t xml:space="preserve">elect the blue button in the top right corner </w:t>
      </w:r>
      <w:r>
        <w:t>labeled</w:t>
      </w:r>
      <w:r w:rsidRPr="0014692C">
        <w:t xml:space="preserve"> “Create App</w:t>
      </w:r>
      <w:r>
        <w:t>.”</w:t>
      </w:r>
      <w:r w:rsidRPr="0014692C">
        <w:t xml:space="preserve"> </w:t>
      </w:r>
    </w:p>
    <w:p w14:paraId="30EA5381" w14:textId="77777777" w:rsidR="00D17516" w:rsidRPr="0014692C" w:rsidRDefault="00D17516" w:rsidP="00C62F65">
      <w:pPr>
        <w:pStyle w:val="ListParagraph"/>
        <w:numPr>
          <w:ilvl w:val="0"/>
          <w:numId w:val="36"/>
        </w:numPr>
      </w:pPr>
      <w:r w:rsidRPr="0014692C">
        <w:t>Before you begin creating, give your</w:t>
      </w:r>
      <w:r>
        <w:t xml:space="preserve"> App </w:t>
      </w:r>
      <w:r w:rsidRPr="0014692C">
        <w:t>a name and a description.</w:t>
      </w:r>
    </w:p>
    <w:p w14:paraId="2892491E" w14:textId="77777777" w:rsidR="00D17516" w:rsidRPr="0014692C" w:rsidRDefault="00D17516" w:rsidP="00D17516">
      <w:pPr>
        <w:pStyle w:val="ListParagraph"/>
      </w:pPr>
      <w:r w:rsidRPr="0014692C">
        <w:rPr>
          <w:noProof/>
        </w:rPr>
        <w:drawing>
          <wp:anchor distT="0" distB="0" distL="114300" distR="114300" simplePos="0" relativeHeight="251658329" behindDoc="1" locked="0" layoutInCell="1" allowOverlap="1" wp14:anchorId="61F2DDB2" wp14:editId="75B30593">
            <wp:simplePos x="0" y="0"/>
            <wp:positionH relativeFrom="column">
              <wp:posOffset>462280</wp:posOffset>
            </wp:positionH>
            <wp:positionV relativeFrom="paragraph">
              <wp:posOffset>81915</wp:posOffset>
            </wp:positionV>
            <wp:extent cx="1990725" cy="2169795"/>
            <wp:effectExtent l="0" t="0" r="9525" b="1905"/>
            <wp:wrapSquare wrapText="bothSides"/>
            <wp:docPr id="1177047642" name="Picture 1177047642"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Graphical user interface, text, application, chat or text message&#10;&#10;Description automatically generated"/>
                    <pic:cNvPicPr/>
                  </pic:nvPicPr>
                  <pic:blipFill>
                    <a:blip r:embed="rId76">
                      <a:extLst>
                        <a:ext uri="{28A0092B-C50C-407E-A947-70E740481C1C}">
                          <a14:useLocalDpi xmlns:a14="http://schemas.microsoft.com/office/drawing/2010/main" val="0"/>
                        </a:ext>
                      </a:extLst>
                    </a:blip>
                    <a:stretch>
                      <a:fillRect/>
                    </a:stretch>
                  </pic:blipFill>
                  <pic:spPr>
                    <a:xfrm>
                      <a:off x="0" y="0"/>
                      <a:ext cx="1990725" cy="2169795"/>
                    </a:xfrm>
                    <a:prstGeom prst="rect">
                      <a:avLst/>
                    </a:prstGeom>
                  </pic:spPr>
                </pic:pic>
              </a:graphicData>
            </a:graphic>
            <wp14:sizeRelH relativeFrom="margin">
              <wp14:pctWidth>0</wp14:pctWidth>
            </wp14:sizeRelH>
            <wp14:sizeRelV relativeFrom="margin">
              <wp14:pctHeight>0</wp14:pctHeight>
            </wp14:sizeRelV>
          </wp:anchor>
        </w:drawing>
      </w:r>
    </w:p>
    <w:p w14:paraId="0F0BC1CB" w14:textId="09F8B1EA" w:rsidR="00D17516" w:rsidRPr="0014692C" w:rsidRDefault="00D17516" w:rsidP="00C62F65">
      <w:pPr>
        <w:pStyle w:val="ListParagraph"/>
        <w:numPr>
          <w:ilvl w:val="1"/>
          <w:numId w:val="36"/>
        </w:numPr>
      </w:pPr>
      <w:r w:rsidRPr="0014692C">
        <w:t>Give your</w:t>
      </w:r>
      <w:r>
        <w:t xml:space="preserve"> App </w:t>
      </w:r>
      <w:r w:rsidRPr="0014692C">
        <w:t xml:space="preserve">the name </w:t>
      </w:r>
      <w:r>
        <w:t>Training 3: Vendors Layout-</w:t>
      </w:r>
      <w:r w:rsidRPr="005D366A">
        <w:rPr>
          <w:i/>
          <w:iCs/>
        </w:rPr>
        <w:t>YourName</w:t>
      </w:r>
      <w:r w:rsidRPr="0014692C">
        <w:t xml:space="preserve"> and the description “</w:t>
      </w:r>
      <w:r w:rsidR="00D75267">
        <w:t>Vendors and Amenities Wayfinding Layout</w:t>
      </w:r>
      <w:r>
        <w:t>.</w:t>
      </w:r>
      <w:r w:rsidRPr="0014692C">
        <w:t>”</w:t>
      </w:r>
    </w:p>
    <w:p w14:paraId="51163D92" w14:textId="77777777" w:rsidR="00D17516" w:rsidRPr="0014692C" w:rsidRDefault="00D17516" w:rsidP="00D17516">
      <w:pPr>
        <w:pStyle w:val="ListParagraph"/>
      </w:pPr>
    </w:p>
    <w:p w14:paraId="5D44E60D" w14:textId="77777777" w:rsidR="00D17516" w:rsidRPr="0014692C" w:rsidRDefault="00D17516" w:rsidP="00D17516">
      <w:pPr>
        <w:pStyle w:val="ListParagraph"/>
      </w:pPr>
    </w:p>
    <w:p w14:paraId="373A5CA9" w14:textId="77777777" w:rsidR="00D17516" w:rsidRPr="0014692C" w:rsidRDefault="00D17516" w:rsidP="00D17516"/>
    <w:p w14:paraId="5501945D" w14:textId="77777777" w:rsidR="00D17516" w:rsidRPr="0014692C" w:rsidRDefault="00D17516" w:rsidP="00D17516"/>
    <w:p w14:paraId="38A58CE0" w14:textId="77777777" w:rsidR="00D17516" w:rsidRPr="0014692C" w:rsidRDefault="00D17516" w:rsidP="00D17516"/>
    <w:p w14:paraId="70C5CA7D" w14:textId="40E9FCC0" w:rsidR="00521F8F" w:rsidRPr="0014692C" w:rsidRDefault="00D17516" w:rsidP="00C62F65">
      <w:pPr>
        <w:pStyle w:val="ListParagraph"/>
        <w:numPr>
          <w:ilvl w:val="0"/>
          <w:numId w:val="36"/>
        </w:numPr>
      </w:pPr>
      <w:r w:rsidRPr="0014692C">
        <w:rPr>
          <w:noProof/>
        </w:rPr>
        <w:drawing>
          <wp:anchor distT="0" distB="0" distL="114300" distR="114300" simplePos="0" relativeHeight="251658330" behindDoc="1" locked="0" layoutInCell="1" allowOverlap="1" wp14:anchorId="7162F510" wp14:editId="6FE9DEE5">
            <wp:simplePos x="0" y="0"/>
            <wp:positionH relativeFrom="column">
              <wp:posOffset>252256</wp:posOffset>
            </wp:positionH>
            <wp:positionV relativeFrom="paragraph">
              <wp:posOffset>319225</wp:posOffset>
            </wp:positionV>
            <wp:extent cx="5962650" cy="3238500"/>
            <wp:effectExtent l="0" t="0" r="0" b="0"/>
            <wp:wrapSquare wrapText="bothSides"/>
            <wp:docPr id="2142203553" name="Picture 214220355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10;&#10;Description automatically generated"/>
                    <pic:cNvPicPr/>
                  </pic:nvPicPr>
                  <pic:blipFill>
                    <a:blip r:embed="rId77">
                      <a:extLst>
                        <a:ext uri="{28A0092B-C50C-407E-A947-70E740481C1C}">
                          <a14:useLocalDpi xmlns:a14="http://schemas.microsoft.com/office/drawing/2010/main" val="0"/>
                        </a:ext>
                      </a:extLst>
                    </a:blip>
                    <a:stretch>
                      <a:fillRect/>
                    </a:stretch>
                  </pic:blipFill>
                  <pic:spPr>
                    <a:xfrm>
                      <a:off x="0" y="0"/>
                      <a:ext cx="5962650" cy="3238500"/>
                    </a:xfrm>
                    <a:prstGeom prst="rect">
                      <a:avLst/>
                    </a:prstGeom>
                  </pic:spPr>
                </pic:pic>
              </a:graphicData>
            </a:graphic>
          </wp:anchor>
        </w:drawing>
      </w:r>
      <w:r w:rsidRPr="0014692C">
        <w:t xml:space="preserve">Once you </w:t>
      </w:r>
      <w:r>
        <w:t xml:space="preserve">click </w:t>
      </w:r>
      <w:r w:rsidRPr="0014692C">
        <w:t>Create</w:t>
      </w:r>
      <w:r>
        <w:t xml:space="preserve"> </w:t>
      </w:r>
      <w:r w:rsidRPr="0014692C">
        <w:t>it will take you into the App</w:t>
      </w:r>
      <w:r>
        <w:t>’</w:t>
      </w:r>
      <w:r w:rsidRPr="0014692C">
        <w:t>s</w:t>
      </w:r>
      <w:r>
        <w:t xml:space="preserve"> editor.</w:t>
      </w:r>
      <w:r w:rsidR="00F73DDE">
        <w:br/>
      </w:r>
    </w:p>
    <w:p w14:paraId="05700EEB" w14:textId="64C5B9A0" w:rsidR="00940C01" w:rsidRPr="00661588" w:rsidRDefault="00940C01" w:rsidP="00940C01">
      <w:pPr>
        <w:pStyle w:val="Heading4"/>
      </w:pPr>
      <w:r>
        <w:t>Setting up the Layout:</w:t>
      </w:r>
    </w:p>
    <w:p w14:paraId="6D9D61C1" w14:textId="1ACDFEE0" w:rsidR="00940C01" w:rsidRPr="00A05342" w:rsidRDefault="00940C01" w:rsidP="00940C01">
      <w:pPr>
        <w:pStyle w:val="ListParagraph"/>
        <w:ind w:left="0"/>
        <w:rPr>
          <w:color w:val="0070C0"/>
        </w:rPr>
      </w:pPr>
      <w:r>
        <w:t>Leave Width at 1920px and Height at 1080px</w:t>
      </w:r>
    </w:p>
    <w:p w14:paraId="49BC11CA" w14:textId="77777777" w:rsidR="00940C01" w:rsidRDefault="00940C01" w:rsidP="00940C01"/>
    <w:p w14:paraId="4F0342C8" w14:textId="69CE2539" w:rsidR="00940C01" w:rsidRDefault="00940C01" w:rsidP="00940C01">
      <w:pPr>
        <w:pStyle w:val="Heading4"/>
      </w:pPr>
      <w:r>
        <w:t>Insert a</w:t>
      </w:r>
      <w:r w:rsidR="009B4ED4">
        <w:t xml:space="preserve"> Background Image</w:t>
      </w:r>
      <w:r>
        <w:t>:</w:t>
      </w:r>
    </w:p>
    <w:p w14:paraId="4B25C8AC" w14:textId="10811585" w:rsidR="00940C01" w:rsidRDefault="009B4ED4" w:rsidP="00940C01">
      <w:r>
        <w:t>We will be inserting a background image that already contains some design elements</w:t>
      </w:r>
      <w:r w:rsidR="00943A7F">
        <w:t>.</w:t>
      </w:r>
    </w:p>
    <w:p w14:paraId="03905C68" w14:textId="77777777" w:rsidR="00940C01" w:rsidRDefault="00940C01" w:rsidP="00940C01"/>
    <w:p w14:paraId="5435C72A" w14:textId="574AB540" w:rsidR="00940C01" w:rsidRDefault="00940C01" w:rsidP="00C62F65">
      <w:pPr>
        <w:pStyle w:val="ListParagraph"/>
        <w:numPr>
          <w:ilvl w:val="0"/>
          <w:numId w:val="37"/>
        </w:numPr>
      </w:pPr>
      <w:r>
        <w:t>In</w:t>
      </w:r>
      <w:r w:rsidRPr="0014692C">
        <w:t xml:space="preserve"> your</w:t>
      </w:r>
      <w:r>
        <w:t xml:space="preserve"> App </w:t>
      </w:r>
      <w:r w:rsidRPr="0014692C">
        <w:t xml:space="preserve">builder, </w:t>
      </w:r>
      <w:r>
        <w:t>navigate to the</w:t>
      </w:r>
      <w:r w:rsidRPr="0014692C">
        <w:t xml:space="preserve"> Insert </w:t>
      </w:r>
      <w:r>
        <w:t>tab</w:t>
      </w:r>
      <w:r w:rsidRPr="0014692C">
        <w:t xml:space="preserve"> on the left</w:t>
      </w:r>
      <w:r>
        <w:t xml:space="preserve"> panel. Then</w:t>
      </w:r>
      <w:r w:rsidRPr="0014692C">
        <w:t xml:space="preserve"> drag and drop the </w:t>
      </w:r>
      <w:r w:rsidR="00A72DF4">
        <w:t>Image</w:t>
      </w:r>
      <w:r>
        <w:t xml:space="preserve"> component</w:t>
      </w:r>
      <w:r w:rsidRPr="0014692C">
        <w:t xml:space="preserve"> onto the layout. It will automatically put a square the size of 540px x 540px.</w:t>
      </w:r>
    </w:p>
    <w:p w14:paraId="2E2677BE" w14:textId="77777777" w:rsidR="00940C01" w:rsidRPr="0014692C" w:rsidRDefault="00940C01" w:rsidP="00C62F65">
      <w:pPr>
        <w:pStyle w:val="ListParagraph"/>
        <w:numPr>
          <w:ilvl w:val="1"/>
          <w:numId w:val="37"/>
        </w:numPr>
      </w:pPr>
      <w:r>
        <w:rPr>
          <w:noProof/>
        </w:rPr>
        <mc:AlternateContent>
          <mc:Choice Requires="wps">
            <w:drawing>
              <wp:anchor distT="0" distB="0" distL="114300" distR="114300" simplePos="0" relativeHeight="251658331" behindDoc="0" locked="0" layoutInCell="1" allowOverlap="1" wp14:anchorId="3400D79C" wp14:editId="7A18F930">
                <wp:simplePos x="0" y="0"/>
                <wp:positionH relativeFrom="column">
                  <wp:posOffset>2702560</wp:posOffset>
                </wp:positionH>
                <wp:positionV relativeFrom="paragraph">
                  <wp:posOffset>1339546</wp:posOffset>
                </wp:positionV>
                <wp:extent cx="556591" cy="278296"/>
                <wp:effectExtent l="0" t="0" r="15240" b="26670"/>
                <wp:wrapNone/>
                <wp:docPr id="1359729199" name="Rectangle 1359729199"/>
                <wp:cNvGraphicFramePr/>
                <a:graphic xmlns:a="http://schemas.openxmlformats.org/drawingml/2006/main">
                  <a:graphicData uri="http://schemas.microsoft.com/office/word/2010/wordprocessingShape">
                    <wps:wsp>
                      <wps:cNvSpPr/>
                      <wps:spPr>
                        <a:xfrm>
                          <a:off x="0" y="0"/>
                          <a:ext cx="556591" cy="278296"/>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rect w14:anchorId="209E2559" id="Rectangle 1359729199" o:spid="_x0000_s1026" style="position:absolute;margin-left:212.8pt;margin-top:105.5pt;width:43.85pt;height:21.9pt;z-index:25166346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" filled="f" strokecolor="red" strokeweight="2pt"/>
            </w:pict>
          </mc:Fallback>
        </mc:AlternateContent>
      </w:r>
      <w:r>
        <w:t>In the top ribbon, you can use the shortcut tools Fit width and Fit height to expand the zone to fill the entire width and height of the App Layout, or you can manually type in the dimensions in the Properties panel under size and position.</w:t>
      </w:r>
      <w:r>
        <w:br/>
      </w:r>
      <w:r>
        <w:br/>
      </w:r>
      <w:r>
        <w:rPr>
          <w:noProof/>
        </w:rPr>
        <w:drawing>
          <wp:inline distT="0" distB="0" distL="0" distR="0" wp14:anchorId="33DEF90C" wp14:editId="0C0519C7">
            <wp:extent cx="3490623" cy="661622"/>
            <wp:effectExtent l="0" t="0" r="0" b="5715"/>
            <wp:docPr id="1236717762" name="Picture 1236717762" descr="A close-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511484" name="Picture 1" descr="A close-up of a sign&#10;&#10;Description automatically generated"/>
                    <pic:cNvPicPr/>
                  </pic:nvPicPr>
                  <pic:blipFill>
                    <a:blip r:embed="rId79"/>
                    <a:stretch>
                      <a:fillRect/>
                    </a:stretch>
                  </pic:blipFill>
                  <pic:spPr>
                    <a:xfrm>
                      <a:off x="0" y="0"/>
                      <a:ext cx="3490623" cy="661622"/>
                    </a:xfrm>
                    <a:prstGeom prst="rect">
                      <a:avLst/>
                    </a:prstGeom>
                  </pic:spPr>
                </pic:pic>
              </a:graphicData>
            </a:graphic>
          </wp:inline>
        </w:drawing>
      </w:r>
      <w:r>
        <w:br/>
      </w:r>
    </w:p>
    <w:p w14:paraId="027A365B" w14:textId="58918CB5" w:rsidR="00940C01" w:rsidRDefault="00940C01" w:rsidP="00C62F65">
      <w:pPr>
        <w:pStyle w:val="ListParagraph"/>
        <w:numPr>
          <w:ilvl w:val="1"/>
          <w:numId w:val="37"/>
        </w:numPr>
      </w:pPr>
      <w:r w:rsidRPr="0014692C">
        <w:t xml:space="preserve">Give the </w:t>
      </w:r>
      <w:r w:rsidR="002C11D1">
        <w:t>Image</w:t>
      </w:r>
      <w:r w:rsidRPr="0014692C">
        <w:t xml:space="preserve"> a source by selecting the ellips</w:t>
      </w:r>
      <w:r>
        <w:t>e</w:t>
      </w:r>
      <w:r w:rsidRPr="0014692C">
        <w:t>s (…) next to Source</w:t>
      </w:r>
      <w:r>
        <w:t xml:space="preserve"> in the Properties</w:t>
      </w:r>
      <w:r w:rsidRPr="0014692C">
        <w:t>. Browse to the folder “</w:t>
      </w:r>
      <w:r w:rsidR="00E050C8" w:rsidRPr="00E050C8">
        <w:rPr>
          <w:noProof/>
        </w:rPr>
        <w:t>Training 3: Vendor Layout</w:t>
      </w:r>
      <w:r w:rsidR="00E050C8" w:rsidRPr="00677FA2">
        <w:rPr>
          <w:noProof/>
        </w:rPr>
        <w:t>-</w:t>
      </w:r>
      <w:r w:rsidR="00E050C8" w:rsidRPr="003A33A5">
        <w:rPr>
          <w:i/>
          <w:iCs/>
          <w:noProof/>
        </w:rPr>
        <w:t>YourName</w:t>
      </w:r>
      <w:r w:rsidR="00D64008">
        <w:rPr>
          <w:i/>
          <w:iCs/>
          <w:noProof/>
        </w:rPr>
        <w:t>”</w:t>
      </w:r>
      <w:r>
        <w:t xml:space="preserve"> select it and click “OK.”</w:t>
      </w:r>
      <w:r w:rsidRPr="0014692C">
        <w:t xml:space="preserve"> </w:t>
      </w:r>
    </w:p>
    <w:p w14:paraId="48ED4FAE" w14:textId="77777777" w:rsidR="00C128C0" w:rsidRDefault="00C128C0" w:rsidP="00C128C0">
      <w:pPr>
        <w:pStyle w:val="ListParagraph"/>
        <w:ind w:left="1440"/>
      </w:pPr>
    </w:p>
    <w:p w14:paraId="004F94BB" w14:textId="52E8C32C" w:rsidR="00D17516" w:rsidRDefault="00C128C0" w:rsidP="00711A3D">
      <w:pPr>
        <w:pStyle w:val="Heading4"/>
      </w:pPr>
      <w:r>
        <w:t>Insert</w:t>
      </w:r>
      <w:r w:rsidR="002515E8">
        <w:t xml:space="preserve"> Text</w:t>
      </w:r>
      <w:r w:rsidR="00B83908">
        <w:t xml:space="preserve"> in the Header</w:t>
      </w:r>
      <w:r>
        <w:t>:</w:t>
      </w:r>
    </w:p>
    <w:p w14:paraId="71FA5A92" w14:textId="34D9E0CB" w:rsidR="00711A3D" w:rsidRDefault="00711A3D" w:rsidP="00C62F65">
      <w:pPr>
        <w:pStyle w:val="ListParagraph"/>
        <w:numPr>
          <w:ilvl w:val="0"/>
          <w:numId w:val="38"/>
        </w:numPr>
      </w:pPr>
      <w:r>
        <w:t>In</w:t>
      </w:r>
      <w:r w:rsidRPr="0014692C">
        <w:t xml:space="preserve"> your</w:t>
      </w:r>
      <w:r>
        <w:t xml:space="preserve"> App </w:t>
      </w:r>
      <w:r w:rsidRPr="0014692C">
        <w:t xml:space="preserve">builder, </w:t>
      </w:r>
      <w:r>
        <w:t>navigate to the</w:t>
      </w:r>
      <w:r w:rsidRPr="0014692C">
        <w:t xml:space="preserve"> Insert </w:t>
      </w:r>
      <w:r>
        <w:t>tab</w:t>
      </w:r>
      <w:r w:rsidRPr="0014692C">
        <w:t xml:space="preserve"> on the left</w:t>
      </w:r>
      <w:r>
        <w:t xml:space="preserve"> panel. Then</w:t>
      </w:r>
      <w:r w:rsidRPr="0014692C">
        <w:t xml:space="preserve"> drag and drop the </w:t>
      </w:r>
      <w:r>
        <w:t>Text component</w:t>
      </w:r>
      <w:r w:rsidRPr="0014692C">
        <w:t xml:space="preserve"> onto the layout. It will automatically put a square the size of 540px x 540px.</w:t>
      </w:r>
    </w:p>
    <w:p w14:paraId="5EFA5D50" w14:textId="4E20748D" w:rsidR="00B06048" w:rsidRDefault="007C2B7D" w:rsidP="00C62F65">
      <w:pPr>
        <w:pStyle w:val="ListParagraph"/>
        <w:numPr>
          <w:ilvl w:val="1"/>
          <w:numId w:val="38"/>
        </w:numPr>
      </w:pPr>
      <w:r>
        <w:rPr>
          <w:noProof/>
        </w:rPr>
        <w:drawing>
          <wp:anchor distT="0" distB="0" distL="114300" distR="114300" simplePos="0" relativeHeight="251658332" behindDoc="0" locked="0" layoutInCell="1" allowOverlap="1" wp14:anchorId="0ADBDBB4" wp14:editId="2B1CAC56">
            <wp:simplePos x="0" y="0"/>
            <wp:positionH relativeFrom="margin">
              <wp:posOffset>4107180</wp:posOffset>
            </wp:positionH>
            <wp:positionV relativeFrom="paragraph">
              <wp:posOffset>69850</wp:posOffset>
            </wp:positionV>
            <wp:extent cx="2193290" cy="3261360"/>
            <wp:effectExtent l="0" t="0" r="0" b="0"/>
            <wp:wrapSquare wrapText="bothSides"/>
            <wp:docPr id="41028260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282605" name="Picture 1" descr="A screenshot of a computer&#10;&#10;Description automatically generated"/>
                    <pic:cNvPicPr/>
                  </pic:nvPicPr>
                  <pic:blipFill>
                    <a:blip r:embed="rId97">
                      <a:extLst>
                        <a:ext uri="{28A0092B-C50C-407E-A947-70E740481C1C}">
                          <a14:useLocalDpi xmlns:a14="http://schemas.microsoft.com/office/drawing/2010/main" val="0"/>
                        </a:ext>
                      </a:extLst>
                    </a:blip>
                    <a:stretch>
                      <a:fillRect/>
                    </a:stretch>
                  </pic:blipFill>
                  <pic:spPr>
                    <a:xfrm>
                      <a:off x="0" y="0"/>
                      <a:ext cx="2193290" cy="3261360"/>
                    </a:xfrm>
                    <a:prstGeom prst="rect">
                      <a:avLst/>
                    </a:prstGeom>
                  </pic:spPr>
                </pic:pic>
              </a:graphicData>
            </a:graphic>
            <wp14:sizeRelH relativeFrom="page">
              <wp14:pctWidth>0</wp14:pctWidth>
            </wp14:sizeRelH>
            <wp14:sizeRelV relativeFrom="page">
              <wp14:pctHeight>0</wp14:pctHeight>
            </wp14:sizeRelV>
          </wp:anchor>
        </w:drawing>
      </w:r>
      <w:r w:rsidR="009D78EA">
        <w:t>On the right-hand side in the Properties panel</w:t>
      </w:r>
      <w:r w:rsidR="0004116E">
        <w:t>, change the Component Name to What’s Open Left</w:t>
      </w:r>
    </w:p>
    <w:p w14:paraId="64FCFCA6" w14:textId="4984A776" w:rsidR="002B716C" w:rsidRDefault="003E3C6C" w:rsidP="00C62F65">
      <w:pPr>
        <w:pStyle w:val="ListParagraph"/>
        <w:numPr>
          <w:ilvl w:val="1"/>
          <w:numId w:val="38"/>
        </w:numPr>
      </w:pPr>
      <w:r>
        <w:t>Under the Content</w:t>
      </w:r>
      <w:r w:rsidR="0069235F">
        <w:t>&gt;</w:t>
      </w:r>
      <w:r w:rsidR="007E1884">
        <w:t>Font</w:t>
      </w:r>
      <w:r>
        <w:t xml:space="preserve"> category change the following:</w:t>
      </w:r>
    </w:p>
    <w:p w14:paraId="1764B2BC" w14:textId="4C550A78" w:rsidR="00E102B0" w:rsidRDefault="00E102B0" w:rsidP="00C62F65">
      <w:pPr>
        <w:pStyle w:val="ListParagraph"/>
        <w:numPr>
          <w:ilvl w:val="2"/>
          <w:numId w:val="38"/>
        </w:numPr>
      </w:pPr>
      <w:r>
        <w:t>Text: What’s Open</w:t>
      </w:r>
    </w:p>
    <w:p w14:paraId="2F63D254" w14:textId="384DAFF9" w:rsidR="003E3C6C" w:rsidRDefault="003E3C6C" w:rsidP="00C62F65">
      <w:pPr>
        <w:pStyle w:val="ListParagraph"/>
        <w:numPr>
          <w:ilvl w:val="2"/>
          <w:numId w:val="38"/>
        </w:numPr>
      </w:pPr>
      <w:r>
        <w:t>Size: 75px</w:t>
      </w:r>
    </w:p>
    <w:p w14:paraId="449B23FF" w14:textId="6550B1ED" w:rsidR="000C23B4" w:rsidRDefault="000C23B4" w:rsidP="00C62F65">
      <w:pPr>
        <w:pStyle w:val="ListParagraph"/>
        <w:numPr>
          <w:ilvl w:val="2"/>
          <w:numId w:val="38"/>
        </w:numPr>
      </w:pPr>
      <w:r>
        <w:t>Horizontal align: Left</w:t>
      </w:r>
    </w:p>
    <w:p w14:paraId="457A3445" w14:textId="06BEA3E5" w:rsidR="007678A3" w:rsidRDefault="007678A3" w:rsidP="00C62F65">
      <w:pPr>
        <w:pStyle w:val="ListParagraph"/>
        <w:numPr>
          <w:ilvl w:val="1"/>
          <w:numId w:val="38"/>
        </w:numPr>
      </w:pPr>
      <w:r>
        <w:t>Under the Size and position ca</w:t>
      </w:r>
      <w:r w:rsidR="005F6B54">
        <w:t>tegory change the following:</w:t>
      </w:r>
    </w:p>
    <w:p w14:paraId="1D64BA75" w14:textId="6762A352" w:rsidR="005F6B54" w:rsidRDefault="005F6B54" w:rsidP="00C62F65">
      <w:pPr>
        <w:pStyle w:val="ListParagraph"/>
        <w:numPr>
          <w:ilvl w:val="2"/>
          <w:numId w:val="38"/>
        </w:numPr>
      </w:pPr>
      <w:r>
        <w:t>Width: 437px</w:t>
      </w:r>
    </w:p>
    <w:p w14:paraId="34EF15D3" w14:textId="169593E0" w:rsidR="005F6B54" w:rsidRDefault="005F6B54" w:rsidP="00C62F65">
      <w:pPr>
        <w:pStyle w:val="ListParagraph"/>
        <w:numPr>
          <w:ilvl w:val="2"/>
          <w:numId w:val="38"/>
        </w:numPr>
      </w:pPr>
      <w:r>
        <w:t>Height: 94px</w:t>
      </w:r>
    </w:p>
    <w:p w14:paraId="10CDD543" w14:textId="04EE0E62" w:rsidR="005F6B54" w:rsidRDefault="005F6B54" w:rsidP="00C62F65">
      <w:pPr>
        <w:pStyle w:val="ListParagraph"/>
        <w:numPr>
          <w:ilvl w:val="2"/>
          <w:numId w:val="38"/>
        </w:numPr>
      </w:pPr>
      <w:r>
        <w:t>Left: 111px</w:t>
      </w:r>
    </w:p>
    <w:p w14:paraId="61308FEA" w14:textId="24753688" w:rsidR="005F6B54" w:rsidRDefault="006E07E3" w:rsidP="00C62F65">
      <w:pPr>
        <w:pStyle w:val="ListParagraph"/>
        <w:numPr>
          <w:ilvl w:val="2"/>
          <w:numId w:val="38"/>
        </w:numPr>
      </w:pPr>
      <w:r>
        <w:t>Top: 18px</w:t>
      </w:r>
    </w:p>
    <w:p w14:paraId="3D81ED13" w14:textId="7674B94D" w:rsidR="009E34B2" w:rsidRDefault="00982683" w:rsidP="00C62F65">
      <w:pPr>
        <w:pStyle w:val="ListParagraph"/>
        <w:numPr>
          <w:ilvl w:val="0"/>
          <w:numId w:val="38"/>
        </w:numPr>
      </w:pPr>
      <w:r>
        <w:t>Insert another Text component onto the layout.</w:t>
      </w:r>
    </w:p>
    <w:p w14:paraId="14A9BB09" w14:textId="65176CEC" w:rsidR="00AF3450" w:rsidRDefault="00AF3450" w:rsidP="00C62F65">
      <w:pPr>
        <w:pStyle w:val="ListParagraph"/>
        <w:numPr>
          <w:ilvl w:val="1"/>
          <w:numId w:val="38"/>
        </w:numPr>
      </w:pPr>
      <w:r>
        <w:t>In the properties panel, change Component Name to Concourse A</w:t>
      </w:r>
    </w:p>
    <w:p w14:paraId="6F05F7DA" w14:textId="5998FBCD" w:rsidR="00D17516" w:rsidRDefault="000A4352" w:rsidP="00C62F65">
      <w:pPr>
        <w:pStyle w:val="ListParagraph"/>
        <w:numPr>
          <w:ilvl w:val="1"/>
          <w:numId w:val="38"/>
        </w:numPr>
      </w:pPr>
      <w:r>
        <w:t>Under the Content</w:t>
      </w:r>
      <w:r w:rsidR="007E1884">
        <w:t>&gt;Font</w:t>
      </w:r>
      <w:r>
        <w:t xml:space="preserve"> category change the following:</w:t>
      </w:r>
    </w:p>
    <w:p w14:paraId="760CDA5B" w14:textId="05B68806" w:rsidR="000A4352" w:rsidRDefault="00E102B0" w:rsidP="00C62F65">
      <w:pPr>
        <w:pStyle w:val="ListParagraph"/>
        <w:numPr>
          <w:ilvl w:val="2"/>
          <w:numId w:val="38"/>
        </w:numPr>
      </w:pPr>
      <w:r>
        <w:t>Text: Concourse A</w:t>
      </w:r>
    </w:p>
    <w:p w14:paraId="2C42E7A9" w14:textId="732BDC3B" w:rsidR="00E102B0" w:rsidRDefault="0098767B" w:rsidP="00C62F65">
      <w:pPr>
        <w:pStyle w:val="ListParagraph"/>
        <w:numPr>
          <w:ilvl w:val="2"/>
          <w:numId w:val="38"/>
        </w:numPr>
      </w:pPr>
      <w:r>
        <w:t>Size: 40px</w:t>
      </w:r>
    </w:p>
    <w:p w14:paraId="22899996" w14:textId="0DCAF26C" w:rsidR="0098767B" w:rsidRDefault="0098767B" w:rsidP="00C62F65">
      <w:pPr>
        <w:pStyle w:val="ListParagraph"/>
        <w:numPr>
          <w:ilvl w:val="2"/>
          <w:numId w:val="38"/>
        </w:numPr>
      </w:pPr>
      <w:r>
        <w:t xml:space="preserve">Horizontal align: </w:t>
      </w:r>
      <w:r w:rsidR="004A2CAC">
        <w:t>Right</w:t>
      </w:r>
    </w:p>
    <w:p w14:paraId="3184025F" w14:textId="4EBA827C" w:rsidR="0098767B" w:rsidRDefault="00BC6802" w:rsidP="00C62F65">
      <w:pPr>
        <w:pStyle w:val="ListParagraph"/>
        <w:numPr>
          <w:ilvl w:val="1"/>
          <w:numId w:val="38"/>
        </w:numPr>
      </w:pPr>
      <w:r>
        <w:rPr>
          <w:noProof/>
        </w:rPr>
        <w:drawing>
          <wp:anchor distT="0" distB="0" distL="114300" distR="114300" simplePos="0" relativeHeight="251658333" behindDoc="0" locked="0" layoutInCell="1" allowOverlap="1" wp14:anchorId="1D2CB3F7" wp14:editId="060C2980">
            <wp:simplePos x="0" y="0"/>
            <wp:positionH relativeFrom="margin">
              <wp:align>right</wp:align>
            </wp:positionH>
            <wp:positionV relativeFrom="paragraph">
              <wp:posOffset>81887</wp:posOffset>
            </wp:positionV>
            <wp:extent cx="2196064" cy="3336877"/>
            <wp:effectExtent l="0" t="0" r="0" b="0"/>
            <wp:wrapSquare wrapText="bothSides"/>
            <wp:docPr id="1887174995"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174995" name="Picture 2" descr="A screenshot of a computer&#10;&#10;Description automatically generated"/>
                    <pic:cNvPicPr/>
                  </pic:nvPicPr>
                  <pic:blipFill>
                    <a:blip r:embed="rId98">
                      <a:extLst>
                        <a:ext uri="{28A0092B-C50C-407E-A947-70E740481C1C}">
                          <a14:useLocalDpi xmlns:a14="http://schemas.microsoft.com/office/drawing/2010/main" val="0"/>
                        </a:ext>
                      </a:extLst>
                    </a:blip>
                    <a:stretch>
                      <a:fillRect/>
                    </a:stretch>
                  </pic:blipFill>
                  <pic:spPr>
                    <a:xfrm>
                      <a:off x="0" y="0"/>
                      <a:ext cx="2196064" cy="3336877"/>
                    </a:xfrm>
                    <a:prstGeom prst="rect">
                      <a:avLst/>
                    </a:prstGeom>
                  </pic:spPr>
                </pic:pic>
              </a:graphicData>
            </a:graphic>
            <wp14:sizeRelH relativeFrom="page">
              <wp14:pctWidth>0</wp14:pctWidth>
            </wp14:sizeRelH>
            <wp14:sizeRelV relativeFrom="page">
              <wp14:pctHeight>0</wp14:pctHeight>
            </wp14:sizeRelV>
          </wp:anchor>
        </w:drawing>
      </w:r>
      <w:r w:rsidR="0098767B">
        <w:t>Under the size and position category change the following:</w:t>
      </w:r>
    </w:p>
    <w:p w14:paraId="5BCB3EB0" w14:textId="25065220" w:rsidR="0098767B" w:rsidRDefault="0098767B" w:rsidP="00C62F65">
      <w:pPr>
        <w:pStyle w:val="ListParagraph"/>
        <w:numPr>
          <w:ilvl w:val="2"/>
          <w:numId w:val="38"/>
        </w:numPr>
      </w:pPr>
      <w:r>
        <w:t xml:space="preserve">Width: </w:t>
      </w:r>
      <w:r w:rsidR="00102E65">
        <w:t>250px</w:t>
      </w:r>
    </w:p>
    <w:p w14:paraId="73DA5B36" w14:textId="5328B1A1" w:rsidR="00102E65" w:rsidRDefault="00102E65" w:rsidP="00C62F65">
      <w:pPr>
        <w:pStyle w:val="ListParagraph"/>
        <w:numPr>
          <w:ilvl w:val="2"/>
          <w:numId w:val="38"/>
        </w:numPr>
      </w:pPr>
      <w:r>
        <w:t>Height: 64px</w:t>
      </w:r>
    </w:p>
    <w:p w14:paraId="48F9700B" w14:textId="7C3D2B63" w:rsidR="00102E65" w:rsidRDefault="00102E65" w:rsidP="00C62F65">
      <w:pPr>
        <w:pStyle w:val="ListParagraph"/>
        <w:numPr>
          <w:ilvl w:val="2"/>
          <w:numId w:val="38"/>
        </w:numPr>
      </w:pPr>
      <w:r>
        <w:t xml:space="preserve">Left: </w:t>
      </w:r>
      <w:r w:rsidR="00D275A2">
        <w:t>680px</w:t>
      </w:r>
    </w:p>
    <w:p w14:paraId="60DEF72D" w14:textId="46E7CB38" w:rsidR="00D275A2" w:rsidRDefault="00D275A2" w:rsidP="00C62F65">
      <w:pPr>
        <w:pStyle w:val="ListParagraph"/>
        <w:numPr>
          <w:ilvl w:val="2"/>
          <w:numId w:val="38"/>
        </w:numPr>
      </w:pPr>
      <w:r>
        <w:t>Top: 30px</w:t>
      </w:r>
    </w:p>
    <w:p w14:paraId="3887A210" w14:textId="5FA52B36" w:rsidR="00BC6802" w:rsidRDefault="00BC6802" w:rsidP="00C62F65">
      <w:pPr>
        <w:pStyle w:val="ListParagraph"/>
        <w:numPr>
          <w:ilvl w:val="0"/>
          <w:numId w:val="38"/>
        </w:numPr>
      </w:pPr>
      <w:r>
        <w:t xml:space="preserve">Copy </w:t>
      </w:r>
      <w:r w:rsidR="00400E49">
        <w:t>the existing What’s Open Left text component and paste it onto the layout.</w:t>
      </w:r>
    </w:p>
    <w:p w14:paraId="2A541FFC" w14:textId="651865EE" w:rsidR="008F2126" w:rsidRDefault="008F2126" w:rsidP="00C62F65">
      <w:pPr>
        <w:pStyle w:val="ListParagraph"/>
        <w:numPr>
          <w:ilvl w:val="1"/>
          <w:numId w:val="38"/>
        </w:numPr>
      </w:pPr>
      <w:r>
        <w:t>Under the Component category change the Name to What’s Open Right.</w:t>
      </w:r>
    </w:p>
    <w:p w14:paraId="2C387247" w14:textId="5BD25E36" w:rsidR="00400E49" w:rsidRDefault="000C0735" w:rsidP="00C62F65">
      <w:pPr>
        <w:pStyle w:val="ListParagraph"/>
        <w:numPr>
          <w:ilvl w:val="1"/>
          <w:numId w:val="38"/>
        </w:numPr>
      </w:pPr>
      <w:r>
        <w:t>Under the Content</w:t>
      </w:r>
      <w:r w:rsidR="007E1884">
        <w:t>&gt;Font</w:t>
      </w:r>
      <w:r>
        <w:t xml:space="preserve"> category change the Horizontal align to Right.</w:t>
      </w:r>
    </w:p>
    <w:p w14:paraId="606D98F7" w14:textId="57E94D11" w:rsidR="000C0735" w:rsidRDefault="004F4CC5" w:rsidP="00C62F65">
      <w:pPr>
        <w:pStyle w:val="ListParagraph"/>
        <w:numPr>
          <w:ilvl w:val="1"/>
          <w:numId w:val="38"/>
        </w:numPr>
      </w:pPr>
      <w:r>
        <w:t>Under the Size and position category change the following:</w:t>
      </w:r>
    </w:p>
    <w:p w14:paraId="6F209603" w14:textId="732EE785" w:rsidR="004F4CC5" w:rsidRDefault="004F4CC5" w:rsidP="00C62F65">
      <w:pPr>
        <w:pStyle w:val="ListParagraph"/>
        <w:numPr>
          <w:ilvl w:val="2"/>
          <w:numId w:val="38"/>
        </w:numPr>
      </w:pPr>
      <w:r>
        <w:t>Left: 1370</w:t>
      </w:r>
      <w:r w:rsidR="004B0C67">
        <w:t>px</w:t>
      </w:r>
    </w:p>
    <w:p w14:paraId="068A55AC" w14:textId="577E716E" w:rsidR="004F4CC5" w:rsidRDefault="004F4CC5" w:rsidP="00C62F65">
      <w:pPr>
        <w:pStyle w:val="ListParagraph"/>
        <w:numPr>
          <w:ilvl w:val="2"/>
          <w:numId w:val="38"/>
        </w:numPr>
      </w:pPr>
      <w:r>
        <w:t>Top: 18</w:t>
      </w:r>
      <w:r w:rsidR="004B0C67">
        <w:t>px</w:t>
      </w:r>
    </w:p>
    <w:p w14:paraId="339F341A" w14:textId="1D1C3943" w:rsidR="004F4CC5" w:rsidRDefault="004F4CC5" w:rsidP="00C62F65">
      <w:pPr>
        <w:pStyle w:val="ListParagraph"/>
        <w:numPr>
          <w:ilvl w:val="0"/>
          <w:numId w:val="38"/>
        </w:numPr>
      </w:pPr>
      <w:r>
        <w:t>Copy the existing Concourse A</w:t>
      </w:r>
      <w:r w:rsidR="009E423B">
        <w:t xml:space="preserve"> text component and paste it onto the layout.</w:t>
      </w:r>
    </w:p>
    <w:p w14:paraId="0BA922DE" w14:textId="239A6E70" w:rsidR="009E423B" w:rsidRDefault="009E423B" w:rsidP="00C62F65">
      <w:pPr>
        <w:pStyle w:val="ListParagraph"/>
        <w:numPr>
          <w:ilvl w:val="1"/>
          <w:numId w:val="38"/>
        </w:numPr>
      </w:pPr>
      <w:r>
        <w:t>Under the Component category change the Name to Concourse B.</w:t>
      </w:r>
    </w:p>
    <w:p w14:paraId="4083E273" w14:textId="452DF326" w:rsidR="008C72CC" w:rsidRDefault="008C72CC" w:rsidP="00C62F65">
      <w:pPr>
        <w:pStyle w:val="ListParagraph"/>
        <w:numPr>
          <w:ilvl w:val="1"/>
          <w:numId w:val="38"/>
        </w:numPr>
      </w:pPr>
      <w:r>
        <w:t>Under the Content</w:t>
      </w:r>
      <w:r w:rsidR="00720A75">
        <w:t>&gt;Font</w:t>
      </w:r>
      <w:r>
        <w:t xml:space="preserve"> category change the following:</w:t>
      </w:r>
    </w:p>
    <w:p w14:paraId="4A9E927F" w14:textId="63D1C13D" w:rsidR="008C72CC" w:rsidRDefault="008C72CC" w:rsidP="00C62F65">
      <w:pPr>
        <w:pStyle w:val="ListParagraph"/>
        <w:numPr>
          <w:ilvl w:val="2"/>
          <w:numId w:val="38"/>
        </w:numPr>
      </w:pPr>
      <w:r>
        <w:t>Text: Concourse B</w:t>
      </w:r>
    </w:p>
    <w:p w14:paraId="29C5E130" w14:textId="4D298B4F" w:rsidR="00C51178" w:rsidRDefault="004A2CAC" w:rsidP="00C62F65">
      <w:pPr>
        <w:pStyle w:val="ListParagraph"/>
        <w:numPr>
          <w:ilvl w:val="2"/>
          <w:numId w:val="38"/>
        </w:numPr>
      </w:pPr>
      <w:r>
        <w:t>Horizontal align: Left</w:t>
      </w:r>
    </w:p>
    <w:p w14:paraId="13963163" w14:textId="660A439E" w:rsidR="00C51178" w:rsidRDefault="00C51178" w:rsidP="00C62F65">
      <w:pPr>
        <w:pStyle w:val="ListParagraph"/>
        <w:numPr>
          <w:ilvl w:val="1"/>
          <w:numId w:val="38"/>
        </w:numPr>
      </w:pPr>
      <w:r>
        <w:t>Under the Size and position category change the following:</w:t>
      </w:r>
    </w:p>
    <w:p w14:paraId="144754A3" w14:textId="02D6D8AD" w:rsidR="00C51178" w:rsidRDefault="004B0C67" w:rsidP="00C62F65">
      <w:pPr>
        <w:pStyle w:val="ListParagraph"/>
        <w:numPr>
          <w:ilvl w:val="2"/>
          <w:numId w:val="38"/>
        </w:numPr>
      </w:pPr>
      <w:r>
        <w:t>Left: 998px</w:t>
      </w:r>
    </w:p>
    <w:p w14:paraId="32768BEF" w14:textId="7240FA23" w:rsidR="004B0C67" w:rsidRDefault="004B0C67" w:rsidP="00C62F65">
      <w:pPr>
        <w:pStyle w:val="ListParagraph"/>
        <w:numPr>
          <w:ilvl w:val="2"/>
          <w:numId w:val="38"/>
        </w:numPr>
      </w:pPr>
      <w:r>
        <w:t>Top: 30px</w:t>
      </w:r>
    </w:p>
    <w:p w14:paraId="406A31A6" w14:textId="77777777" w:rsidR="00D607D9" w:rsidRDefault="00D607D9" w:rsidP="00D607D9"/>
    <w:p w14:paraId="635E5C2F" w14:textId="77777777" w:rsidR="00D56D43" w:rsidRDefault="00D56D43" w:rsidP="00D607D9"/>
    <w:p w14:paraId="3D995540" w14:textId="77777777" w:rsidR="00D56D43" w:rsidRDefault="00D56D43" w:rsidP="00D607D9"/>
    <w:p w14:paraId="42EB707C" w14:textId="77777777" w:rsidR="00D56D43" w:rsidRDefault="00D56D43" w:rsidP="00D607D9"/>
    <w:p w14:paraId="0CA3DA33" w14:textId="77777777" w:rsidR="00D56D43" w:rsidRDefault="00D56D43" w:rsidP="00D607D9"/>
    <w:p w14:paraId="0343E114" w14:textId="77777777" w:rsidR="00D56D43" w:rsidRDefault="00D56D43" w:rsidP="00D607D9"/>
    <w:p w14:paraId="522A2CC1" w14:textId="77777777" w:rsidR="00D56D43" w:rsidRDefault="00D56D43" w:rsidP="00D607D9"/>
    <w:p w14:paraId="5D289288" w14:textId="0357BB4F" w:rsidR="00D607D9" w:rsidRDefault="00D607D9" w:rsidP="00D607D9">
      <w:pPr>
        <w:pStyle w:val="Heading4"/>
      </w:pPr>
      <w:r>
        <w:t xml:space="preserve">Insert </w:t>
      </w:r>
      <w:r w:rsidR="00D56D43">
        <w:t>Visual Paging</w:t>
      </w:r>
      <w:r>
        <w:t>:</w:t>
      </w:r>
    </w:p>
    <w:p w14:paraId="788A616A" w14:textId="6A60BECB" w:rsidR="00D607D9" w:rsidRDefault="00D607D9" w:rsidP="00C62F65">
      <w:pPr>
        <w:pStyle w:val="ListParagraph"/>
        <w:numPr>
          <w:ilvl w:val="0"/>
          <w:numId w:val="39"/>
        </w:numPr>
      </w:pPr>
      <w:r>
        <w:t>In</w:t>
      </w:r>
      <w:r w:rsidRPr="0014692C">
        <w:t xml:space="preserve"> your</w:t>
      </w:r>
      <w:r>
        <w:t xml:space="preserve"> App </w:t>
      </w:r>
      <w:r w:rsidRPr="0014692C">
        <w:t xml:space="preserve">builder, </w:t>
      </w:r>
      <w:r>
        <w:t>navigate to the</w:t>
      </w:r>
      <w:r w:rsidRPr="0014692C">
        <w:t xml:space="preserve"> Insert </w:t>
      </w:r>
      <w:r>
        <w:t>tab</w:t>
      </w:r>
      <w:r w:rsidRPr="0014692C">
        <w:t xml:space="preserve"> on the left</w:t>
      </w:r>
      <w:r>
        <w:t xml:space="preserve"> panel. Then</w:t>
      </w:r>
      <w:r w:rsidRPr="0014692C">
        <w:t xml:space="preserve"> drag and drop the </w:t>
      </w:r>
      <w:r w:rsidR="00AA0322">
        <w:t>Collection</w:t>
      </w:r>
      <w:r>
        <w:t xml:space="preserve"> component</w:t>
      </w:r>
      <w:r w:rsidRPr="0014692C">
        <w:t xml:space="preserve"> onto the layout. It will automatically put a square the size of 540px x 540px.</w:t>
      </w:r>
    </w:p>
    <w:p w14:paraId="05886E04" w14:textId="38D352B8" w:rsidR="00C349F9" w:rsidRDefault="00C349F9" w:rsidP="00C62F65">
      <w:pPr>
        <w:pStyle w:val="ListParagraph"/>
        <w:numPr>
          <w:ilvl w:val="1"/>
          <w:numId w:val="39"/>
        </w:numPr>
      </w:pPr>
      <w:r>
        <w:t>Change the Component Name to Visual Paging.</w:t>
      </w:r>
    </w:p>
    <w:p w14:paraId="30CBF907" w14:textId="2BFF8B1C" w:rsidR="00323763" w:rsidRDefault="00323763" w:rsidP="00C62F65">
      <w:pPr>
        <w:pStyle w:val="ListParagraph"/>
        <w:numPr>
          <w:ilvl w:val="1"/>
          <w:numId w:val="39"/>
        </w:numPr>
      </w:pPr>
      <w:r>
        <w:t>Resize Collection to the following:</w:t>
      </w:r>
    </w:p>
    <w:p w14:paraId="52A2482A" w14:textId="168A349A" w:rsidR="00323763" w:rsidRDefault="00323763" w:rsidP="00C62F65">
      <w:pPr>
        <w:pStyle w:val="ListParagraph"/>
        <w:numPr>
          <w:ilvl w:val="2"/>
          <w:numId w:val="39"/>
        </w:numPr>
      </w:pPr>
      <w:r>
        <w:t>Width: 1920px</w:t>
      </w:r>
    </w:p>
    <w:p w14:paraId="50F418B8" w14:textId="7916531A" w:rsidR="00323763" w:rsidRDefault="00323763" w:rsidP="00C62F65">
      <w:pPr>
        <w:pStyle w:val="ListParagraph"/>
        <w:numPr>
          <w:ilvl w:val="2"/>
          <w:numId w:val="39"/>
        </w:numPr>
      </w:pPr>
      <w:r>
        <w:t>Height: 60px</w:t>
      </w:r>
    </w:p>
    <w:p w14:paraId="6EBE7AE9" w14:textId="2E23458F" w:rsidR="00323763" w:rsidRDefault="00323763" w:rsidP="00C62F65">
      <w:pPr>
        <w:pStyle w:val="ListParagraph"/>
        <w:numPr>
          <w:ilvl w:val="2"/>
          <w:numId w:val="39"/>
        </w:numPr>
      </w:pPr>
      <w:r>
        <w:t>Left: 0px</w:t>
      </w:r>
    </w:p>
    <w:p w14:paraId="47F9BB06" w14:textId="14ABFA72" w:rsidR="00323763" w:rsidRDefault="00323763" w:rsidP="00C62F65">
      <w:pPr>
        <w:pStyle w:val="ListParagraph"/>
        <w:numPr>
          <w:ilvl w:val="2"/>
          <w:numId w:val="39"/>
        </w:numPr>
      </w:pPr>
      <w:r>
        <w:t>Top: 1020px</w:t>
      </w:r>
    </w:p>
    <w:p w14:paraId="18023D3F" w14:textId="7C269A1B" w:rsidR="00323763" w:rsidRDefault="00A72DF5" w:rsidP="00C62F65">
      <w:pPr>
        <w:pStyle w:val="ListParagraph"/>
        <w:numPr>
          <w:ilvl w:val="1"/>
          <w:numId w:val="39"/>
        </w:numPr>
      </w:pPr>
      <w:r>
        <w:t xml:space="preserve">In the Background category change the color to Hex Code: </w:t>
      </w:r>
      <w:r w:rsidRPr="00A72DF5">
        <w:t>#212C41</w:t>
      </w:r>
      <w:r>
        <w:t>.</w:t>
      </w:r>
    </w:p>
    <w:p w14:paraId="54F10E53" w14:textId="29B922BF" w:rsidR="00A72DF5" w:rsidRDefault="00E55F29" w:rsidP="00C62F65">
      <w:pPr>
        <w:pStyle w:val="ListParagraph"/>
        <w:numPr>
          <w:ilvl w:val="0"/>
          <w:numId w:val="39"/>
        </w:numPr>
      </w:pPr>
      <w:r>
        <w:t>Navigate back to the Insert tab on the left panel and drag and drop the Text component into the collection you just created.</w:t>
      </w:r>
    </w:p>
    <w:p w14:paraId="11BCFFE6" w14:textId="3A93EDA7" w:rsidR="001A715A" w:rsidRDefault="001A715A" w:rsidP="00C62F65">
      <w:pPr>
        <w:pStyle w:val="ListParagraph"/>
        <w:numPr>
          <w:ilvl w:val="1"/>
          <w:numId w:val="39"/>
        </w:numPr>
      </w:pPr>
      <w:r>
        <w:t xml:space="preserve">Change the </w:t>
      </w:r>
      <w:r w:rsidR="001A51F1">
        <w:t>Component Name to Visual Paging Text.</w:t>
      </w:r>
    </w:p>
    <w:p w14:paraId="1BA8BFC6" w14:textId="26EFBE00" w:rsidR="001A51F1" w:rsidRDefault="002C0C13" w:rsidP="00C62F65">
      <w:pPr>
        <w:pStyle w:val="ListParagraph"/>
        <w:numPr>
          <w:ilvl w:val="1"/>
          <w:numId w:val="39"/>
        </w:numPr>
      </w:pPr>
      <w:r>
        <w:t xml:space="preserve">Under the Content category, click on the </w:t>
      </w:r>
      <w:r w:rsidR="00AF7A82">
        <w:t>Databind icon next to the ellipses in the text section</w:t>
      </w:r>
      <w:r w:rsidR="004A4077">
        <w:t xml:space="preserve"> and select Edit.</w:t>
      </w:r>
    </w:p>
    <w:p w14:paraId="771FADF7" w14:textId="2904A6B7" w:rsidR="00AF7A82" w:rsidRDefault="00D57DAB" w:rsidP="00AF7A82">
      <w:pPr>
        <w:pStyle w:val="ListParagraph"/>
        <w:ind w:left="1440"/>
      </w:pPr>
      <w:r>
        <w:rPr>
          <w:noProof/>
        </w:rPr>
        <mc:AlternateContent>
          <mc:Choice Requires="wpg">
            <w:drawing>
              <wp:anchor distT="0" distB="0" distL="114300" distR="114300" simplePos="0" relativeHeight="251658334" behindDoc="0" locked="0" layoutInCell="1" allowOverlap="1" wp14:anchorId="1C533C97" wp14:editId="19E0F132">
                <wp:simplePos x="0" y="0"/>
                <wp:positionH relativeFrom="column">
                  <wp:posOffset>885190</wp:posOffset>
                </wp:positionH>
                <wp:positionV relativeFrom="paragraph">
                  <wp:posOffset>125067</wp:posOffset>
                </wp:positionV>
                <wp:extent cx="3302635" cy="603885"/>
                <wp:effectExtent l="0" t="0" r="0" b="5715"/>
                <wp:wrapNone/>
                <wp:docPr id="1973640863" name="Group 3"/>
                <wp:cNvGraphicFramePr/>
                <a:graphic xmlns:a="http://schemas.openxmlformats.org/drawingml/2006/main">
                  <a:graphicData uri="http://schemas.microsoft.com/office/word/2010/wordprocessingGroup">
                    <wpg:wgp>
                      <wpg:cNvGrpSpPr/>
                      <wpg:grpSpPr>
                        <a:xfrm>
                          <a:off x="0" y="0"/>
                          <a:ext cx="3302635" cy="603885"/>
                          <a:chOff x="0" y="0"/>
                          <a:chExt cx="3302635" cy="603885"/>
                        </a:xfrm>
                      </wpg:grpSpPr>
                      <pic:pic xmlns:pic="http://schemas.openxmlformats.org/drawingml/2006/picture">
                        <pic:nvPicPr>
                          <pic:cNvPr id="1848649573" name="Picture 1848649573" descr="Graphical user interface&#10;&#10;Description automatically generated with low confidence"/>
                          <pic:cNvPicPr>
                            <a:picLocks noChangeAspect="1"/>
                          </pic:cNvPicPr>
                        </pic:nvPicPr>
                        <pic:blipFill>
                          <a:blip r:embed="rId99">
                            <a:extLst>
                              <a:ext uri="{28A0092B-C50C-407E-A947-70E740481C1C}">
                                <a14:useLocalDpi xmlns:a14="http://schemas.microsoft.com/office/drawing/2010/main" val="0"/>
                              </a:ext>
                            </a:extLst>
                          </a:blip>
                          <a:stretch>
                            <a:fillRect/>
                          </a:stretch>
                        </pic:blipFill>
                        <pic:spPr>
                          <a:xfrm>
                            <a:off x="0" y="0"/>
                            <a:ext cx="3302635" cy="603885"/>
                          </a:xfrm>
                          <a:prstGeom prst="rect">
                            <a:avLst/>
                          </a:prstGeom>
                        </pic:spPr>
                      </pic:pic>
                      <wps:wsp>
                        <wps:cNvPr id="265443177" name="Rectangle 265443177"/>
                        <wps:cNvSpPr/>
                        <wps:spPr>
                          <a:xfrm>
                            <a:off x="3009331" y="293427"/>
                            <a:ext cx="262255" cy="238125"/>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arto="http://schemas.microsoft.com/office/word/2006/arto">
            <w:pict>
              <v:group w14:anchorId="3E5E4AA4" id="Group 3" o:spid="_x0000_s1026" style="position:absolute;margin-left:69.7pt;margin-top:9.85pt;width:260.05pt;height:47.55pt;z-index:251669605" coordsize="33026,6038" o:gfxdata="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">
                <v:shape id="Picture 1848649573" o:spid="_x0000_s1027" type="#_x0000_t75" alt="Graphical user interface&#10;&#10;Description automatically generated with low confidence" style="position:absolute;width:33026;height:60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">
                  <v:imagedata r:id="rId100" o:title="Graphical user interface&#10;&#10;Description automatically generated with low confidence"/>
                </v:shape>
                <v:rect id="Rectangle 265443177" o:spid="_x0000_s1028" style="position:absolute;left:30093;top:2934;width:2622;height:2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" filled="f" strokecolor="red" strokeweight="2pt"/>
              </v:group>
            </w:pict>
          </mc:Fallback>
        </mc:AlternateContent>
      </w:r>
    </w:p>
    <w:p w14:paraId="75DEAE6F" w14:textId="6037C739" w:rsidR="0099714D" w:rsidRDefault="0099714D" w:rsidP="0099714D"/>
    <w:p w14:paraId="7AD6E1F7" w14:textId="1190BAFA" w:rsidR="0099714D" w:rsidRPr="0014692C" w:rsidRDefault="0099714D" w:rsidP="0099714D"/>
    <w:p w14:paraId="20A7B47F" w14:textId="719C2C07" w:rsidR="0099714D" w:rsidRPr="0014692C" w:rsidRDefault="003A35A9" w:rsidP="00C62F65">
      <w:pPr>
        <w:pStyle w:val="ListParagraph"/>
        <w:numPr>
          <w:ilvl w:val="0"/>
          <w:numId w:val="39"/>
        </w:numPr>
      </w:pPr>
      <w:r>
        <w:rPr>
          <w:noProof/>
        </w:rPr>
        <w:drawing>
          <wp:anchor distT="0" distB="0" distL="114300" distR="114300" simplePos="0" relativeHeight="251658335" behindDoc="0" locked="0" layoutInCell="1" allowOverlap="1" wp14:anchorId="63CEBEAA" wp14:editId="3EAA06EC">
            <wp:simplePos x="0" y="0"/>
            <wp:positionH relativeFrom="column">
              <wp:posOffset>4925060</wp:posOffset>
            </wp:positionH>
            <wp:positionV relativeFrom="paragraph">
              <wp:posOffset>93980</wp:posOffset>
            </wp:positionV>
            <wp:extent cx="1862455" cy="3342005"/>
            <wp:effectExtent l="0" t="0" r="4445" b="0"/>
            <wp:wrapSquare wrapText="bothSides"/>
            <wp:docPr id="663080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080141" name="Picture 4"/>
                    <pic:cNvPicPr/>
                  </pic:nvPicPr>
                  <pic:blipFill>
                    <a:blip r:embed="rId101">
                      <a:extLst>
                        <a:ext uri="{28A0092B-C50C-407E-A947-70E740481C1C}">
                          <a14:useLocalDpi xmlns:a14="http://schemas.microsoft.com/office/drawing/2010/main" val="0"/>
                        </a:ext>
                      </a:extLst>
                    </a:blip>
                    <a:stretch>
                      <a:fillRect/>
                    </a:stretch>
                  </pic:blipFill>
                  <pic:spPr>
                    <a:xfrm>
                      <a:off x="0" y="0"/>
                      <a:ext cx="1862455" cy="3342005"/>
                    </a:xfrm>
                    <a:prstGeom prst="rect">
                      <a:avLst/>
                    </a:prstGeom>
                  </pic:spPr>
                </pic:pic>
              </a:graphicData>
            </a:graphic>
            <wp14:sizeRelH relativeFrom="page">
              <wp14:pctWidth>0</wp14:pctWidth>
            </wp14:sizeRelH>
            <wp14:sizeRelV relativeFrom="page">
              <wp14:pctHeight>0</wp14:pctHeight>
            </wp14:sizeRelV>
          </wp:anchor>
        </w:drawing>
      </w:r>
      <w:r w:rsidR="0099714D">
        <w:t>By c</w:t>
      </w:r>
      <w:r w:rsidR="0099714D" w:rsidRPr="0014692C">
        <w:t xml:space="preserve">licking </w:t>
      </w:r>
      <w:r w:rsidR="0099714D">
        <w:t>the icon, you can access</w:t>
      </w:r>
      <w:r w:rsidR="0099714D" w:rsidRPr="0014692C">
        <w:t xml:space="preserve"> </w:t>
      </w:r>
      <w:r w:rsidR="0099714D">
        <w:t>DataPipe. Y</w:t>
      </w:r>
      <w:r w:rsidR="0099714D" w:rsidRPr="0014692C">
        <w:t xml:space="preserve">ou can link </w:t>
      </w:r>
      <w:r w:rsidR="0099714D">
        <w:t xml:space="preserve">your content to </w:t>
      </w:r>
      <w:r w:rsidR="0099714D" w:rsidRPr="0014692C">
        <w:t xml:space="preserve">real-time data </w:t>
      </w:r>
      <w:r w:rsidR="0099714D">
        <w:t>integrated from</w:t>
      </w:r>
      <w:r w:rsidR="0099714D" w:rsidRPr="0014692C">
        <w:t xml:space="preserve"> an external source. Some examples</w:t>
      </w:r>
      <w:r w:rsidR="0099714D">
        <w:t xml:space="preserve"> of</w:t>
      </w:r>
      <w:r w:rsidR="0099714D" w:rsidRPr="0014692C">
        <w:t xml:space="preserve"> </w:t>
      </w:r>
      <w:r w:rsidR="0099714D">
        <w:t>data-bound information</w:t>
      </w:r>
      <w:r w:rsidR="0099714D" w:rsidRPr="0014692C">
        <w:t xml:space="preserve"> include social media posts, news feeds, ticker content</w:t>
      </w:r>
      <w:r w:rsidR="0099714D">
        <w:t xml:space="preserve"> and</w:t>
      </w:r>
      <w:r w:rsidR="0099714D" w:rsidRPr="0014692C">
        <w:t xml:space="preserve"> weather feeds. </w:t>
      </w:r>
    </w:p>
    <w:p w14:paraId="5CC4380A" w14:textId="45E3485C" w:rsidR="0099714D" w:rsidRPr="0014692C" w:rsidRDefault="0099714D" w:rsidP="00C62F65">
      <w:pPr>
        <w:pStyle w:val="ListParagraph"/>
        <w:numPr>
          <w:ilvl w:val="1"/>
          <w:numId w:val="39"/>
        </w:numPr>
      </w:pPr>
      <w:r w:rsidRPr="0014692C">
        <w:t xml:space="preserve">Where it says “Sheet: </w:t>
      </w:r>
      <w:r>
        <w:t>DataPipe S01,</w:t>
      </w:r>
      <w:r w:rsidRPr="0014692C">
        <w:t xml:space="preserve">” click the drop down to change </w:t>
      </w:r>
      <w:r>
        <w:t>the Ink Sheet</w:t>
      </w:r>
      <w:r w:rsidRPr="0014692C">
        <w:t xml:space="preserve"> to </w:t>
      </w:r>
      <w:r>
        <w:t>the training one we created at the beginning of this exercise</w:t>
      </w:r>
      <w:r w:rsidRPr="0014692C">
        <w:t xml:space="preserve">. Then scroll to </w:t>
      </w:r>
      <w:r>
        <w:t>c</w:t>
      </w:r>
      <w:r w:rsidRPr="0014692C">
        <w:t xml:space="preserve">ell </w:t>
      </w:r>
      <w:r>
        <w:t>A</w:t>
      </w:r>
      <w:r w:rsidR="00AA2DB8">
        <w:t>B33</w:t>
      </w:r>
      <w:r>
        <w:t>, where the active messages are stored</w:t>
      </w:r>
      <w:r w:rsidRPr="0014692C">
        <w:t xml:space="preserve">. Select it and click </w:t>
      </w:r>
      <w:r>
        <w:t>“</w:t>
      </w:r>
      <w:r w:rsidRPr="0014692C">
        <w:t>Ok.</w:t>
      </w:r>
      <w:r>
        <w:t>”</w:t>
      </w:r>
      <w:r w:rsidRPr="0014692C">
        <w:t xml:space="preserve"> </w:t>
      </w:r>
    </w:p>
    <w:p w14:paraId="0BF62081" w14:textId="0AA00E43" w:rsidR="0099714D" w:rsidRPr="0014692C" w:rsidRDefault="0099714D" w:rsidP="00C62F65">
      <w:pPr>
        <w:pStyle w:val="ListParagraph"/>
        <w:numPr>
          <w:ilvl w:val="1"/>
          <w:numId w:val="39"/>
        </w:numPr>
      </w:pPr>
      <w:r w:rsidRPr="0014692C">
        <w:t xml:space="preserve">Change the font size from 75px to </w:t>
      </w:r>
      <w:r w:rsidR="009540C5" w:rsidRPr="0086697C">
        <w:rPr>
          <w:highlight w:val="yellow"/>
        </w:rPr>
        <w:t>40</w:t>
      </w:r>
      <w:r w:rsidRPr="0086697C">
        <w:rPr>
          <w:highlight w:val="yellow"/>
        </w:rPr>
        <w:t>px</w:t>
      </w:r>
      <w:r w:rsidR="0086697C" w:rsidRPr="0086697C">
        <w:rPr>
          <w:highlight w:val="yellow"/>
        </w:rPr>
        <w:t xml:space="preserve"> </w:t>
      </w:r>
      <w:r w:rsidR="0086697C">
        <w:rPr>
          <w:highlight w:val="magenta"/>
        </w:rPr>
        <w:t xml:space="preserve"> 28</w:t>
      </w:r>
      <w:r w:rsidRPr="0086697C">
        <w:rPr>
          <w:highlight w:val="magenta"/>
        </w:rPr>
        <w:t>.</w:t>
      </w:r>
    </w:p>
    <w:p w14:paraId="7C49A3D7" w14:textId="4865598E" w:rsidR="0099714D" w:rsidRPr="0014692C" w:rsidRDefault="0099714D" w:rsidP="00C62F65">
      <w:pPr>
        <w:pStyle w:val="ListParagraph"/>
        <w:numPr>
          <w:ilvl w:val="1"/>
          <w:numId w:val="39"/>
        </w:numPr>
      </w:pPr>
      <w:r w:rsidRPr="0014692C">
        <w:t>Change the color from black #000000 to white #FFFFFF</w:t>
      </w:r>
      <w:r>
        <w:t>.</w:t>
      </w:r>
    </w:p>
    <w:p w14:paraId="301F6B0A" w14:textId="7E10FF0C" w:rsidR="0099714D" w:rsidRPr="0014692C" w:rsidRDefault="0099714D" w:rsidP="00C62F65">
      <w:pPr>
        <w:pStyle w:val="ListParagraph"/>
        <w:numPr>
          <w:ilvl w:val="1"/>
          <w:numId w:val="39"/>
        </w:numPr>
      </w:pPr>
      <w:r w:rsidRPr="0014692C">
        <w:t>Edit the size and position to match</w:t>
      </w:r>
      <w:r>
        <w:t>.</w:t>
      </w:r>
    </w:p>
    <w:p w14:paraId="405A22E5" w14:textId="4DB6AFC2" w:rsidR="0099714D" w:rsidRPr="0014692C" w:rsidRDefault="0099714D" w:rsidP="00C62F65">
      <w:pPr>
        <w:pStyle w:val="ListParagraph"/>
        <w:numPr>
          <w:ilvl w:val="2"/>
          <w:numId w:val="39"/>
        </w:numPr>
      </w:pPr>
      <w:r w:rsidRPr="0014692C">
        <w:t xml:space="preserve">Width: </w:t>
      </w:r>
      <w:r>
        <w:t>1880</w:t>
      </w:r>
      <w:r w:rsidRPr="0014692C">
        <w:t>px</w:t>
      </w:r>
    </w:p>
    <w:p w14:paraId="5CF970E0" w14:textId="4D373679" w:rsidR="0099714D" w:rsidRPr="0014692C" w:rsidRDefault="0099714D" w:rsidP="00C62F65">
      <w:pPr>
        <w:pStyle w:val="ListParagraph"/>
        <w:numPr>
          <w:ilvl w:val="2"/>
          <w:numId w:val="39"/>
        </w:numPr>
      </w:pPr>
      <w:r w:rsidRPr="0014692C">
        <w:t xml:space="preserve">Height: </w:t>
      </w:r>
      <w:r>
        <w:t>6</w:t>
      </w:r>
      <w:r w:rsidR="00F51AA7">
        <w:t>0</w:t>
      </w:r>
      <w:r w:rsidRPr="0014692C">
        <w:t>px</w:t>
      </w:r>
    </w:p>
    <w:p w14:paraId="686C185D" w14:textId="5ED8D124" w:rsidR="0099714D" w:rsidRPr="0014692C" w:rsidRDefault="0099714D" w:rsidP="00C62F65">
      <w:pPr>
        <w:pStyle w:val="ListParagraph"/>
        <w:numPr>
          <w:ilvl w:val="2"/>
          <w:numId w:val="39"/>
        </w:numPr>
      </w:pPr>
      <w:r w:rsidRPr="0014692C">
        <w:t xml:space="preserve">Left: </w:t>
      </w:r>
      <w:r w:rsidR="00F51AA7">
        <w:t>20</w:t>
      </w:r>
      <w:r w:rsidRPr="0014692C">
        <w:t>px</w:t>
      </w:r>
    </w:p>
    <w:p w14:paraId="19A0E3D9" w14:textId="43849D0B" w:rsidR="0099714D" w:rsidRDefault="0099714D" w:rsidP="00C62F65">
      <w:pPr>
        <w:pStyle w:val="ListParagraph"/>
        <w:numPr>
          <w:ilvl w:val="2"/>
          <w:numId w:val="39"/>
        </w:numPr>
      </w:pPr>
      <w:r w:rsidRPr="0014692C">
        <w:t xml:space="preserve">Top: </w:t>
      </w:r>
      <w:r w:rsidR="00F51AA7">
        <w:t>0</w:t>
      </w:r>
      <w:r w:rsidRPr="0014692C">
        <w:t>px</w:t>
      </w:r>
      <w:r w:rsidR="00DD702E">
        <w:br/>
      </w:r>
    </w:p>
    <w:p w14:paraId="07FF0327" w14:textId="708F1571" w:rsidR="00D607D9" w:rsidRDefault="009540C5" w:rsidP="00D607D9">
      <w:r>
        <w:rPr>
          <w:noProof/>
        </w:rPr>
        <w:drawing>
          <wp:inline distT="0" distB="0" distL="0" distR="0" wp14:anchorId="3C368C5B" wp14:editId="087A8089">
            <wp:extent cx="6309360" cy="268605"/>
            <wp:effectExtent l="0" t="0" r="0" b="0"/>
            <wp:docPr id="7674651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465141" name=""/>
                    <pic:cNvPicPr/>
                  </pic:nvPicPr>
                  <pic:blipFill>
                    <a:blip r:embed="rId102"/>
                    <a:stretch>
                      <a:fillRect/>
                    </a:stretch>
                  </pic:blipFill>
                  <pic:spPr>
                    <a:xfrm>
                      <a:off x="0" y="0"/>
                      <a:ext cx="6309360" cy="268605"/>
                    </a:xfrm>
                    <a:prstGeom prst="rect">
                      <a:avLst/>
                    </a:prstGeom>
                  </pic:spPr>
                </pic:pic>
              </a:graphicData>
            </a:graphic>
          </wp:inline>
        </w:drawing>
      </w:r>
    </w:p>
    <w:p w14:paraId="19A6C044" w14:textId="77777777" w:rsidR="00D17516" w:rsidRDefault="00D17516" w:rsidP="00D17516"/>
    <w:p w14:paraId="5D67FC63" w14:textId="77777777" w:rsidR="00FB37AB" w:rsidRDefault="00FB37AB" w:rsidP="00D17516"/>
    <w:p w14:paraId="60BF5B32" w14:textId="638C09AB" w:rsidR="001A7E48" w:rsidRDefault="00417D9F" w:rsidP="00AC7124">
      <w:pPr>
        <w:pStyle w:val="Heading4"/>
      </w:pPr>
      <w:r w:rsidRPr="00FB4FC3">
        <w:rPr>
          <w:noProof/>
        </w:rPr>
        <w:drawing>
          <wp:anchor distT="0" distB="0" distL="114300" distR="114300" simplePos="0" relativeHeight="251658305" behindDoc="1" locked="0" layoutInCell="1" allowOverlap="1" wp14:anchorId="47AF3611" wp14:editId="4C2E36FA">
            <wp:simplePos x="0" y="0"/>
            <wp:positionH relativeFrom="margin">
              <wp:posOffset>4427220</wp:posOffset>
            </wp:positionH>
            <wp:positionV relativeFrom="paragraph">
              <wp:posOffset>92075</wp:posOffset>
            </wp:positionV>
            <wp:extent cx="1910080" cy="2732405"/>
            <wp:effectExtent l="0" t="0" r="0" b="0"/>
            <wp:wrapSquare wrapText="bothSides"/>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pic:nvPicPr>
                  <pic:blipFill>
                    <a:blip r:embed="rId103">
                      <a:extLst>
                        <a:ext uri="{28A0092B-C50C-407E-A947-70E740481C1C}">
                          <a14:useLocalDpi xmlns:a14="http://schemas.microsoft.com/office/drawing/2010/main" val="0"/>
                        </a:ext>
                      </a:extLst>
                    </a:blip>
                    <a:stretch>
                      <a:fillRect/>
                    </a:stretch>
                  </pic:blipFill>
                  <pic:spPr>
                    <a:xfrm>
                      <a:off x="0" y="0"/>
                      <a:ext cx="1910080" cy="2732405"/>
                    </a:xfrm>
                    <a:prstGeom prst="rect">
                      <a:avLst/>
                    </a:prstGeom>
                  </pic:spPr>
                </pic:pic>
              </a:graphicData>
            </a:graphic>
            <wp14:sizeRelH relativeFrom="margin">
              <wp14:pctWidth>0</wp14:pctWidth>
            </wp14:sizeRelH>
            <wp14:sizeRelV relativeFrom="margin">
              <wp14:pctHeight>0</wp14:pctHeight>
            </wp14:sizeRelV>
          </wp:anchor>
        </w:drawing>
      </w:r>
      <w:r w:rsidR="00F12388">
        <w:t xml:space="preserve">Supporting </w:t>
      </w:r>
      <w:r w:rsidR="00806A2A">
        <w:t xml:space="preserve">Text </w:t>
      </w:r>
      <w:r w:rsidR="00BE7909">
        <w:t>Auto Sizing</w:t>
      </w:r>
    </w:p>
    <w:p w14:paraId="6283CA2B" w14:textId="06AE309F" w:rsidR="00F12388" w:rsidRPr="0014692C" w:rsidRDefault="00BE7909" w:rsidP="0014692C">
      <w:pPr>
        <w:pStyle w:val="ListParagraph"/>
      </w:pPr>
      <w:r>
        <w:t>Auto sizing</w:t>
      </w:r>
      <w:r w:rsidR="00F12388">
        <w:t xml:space="preserve"> is useful in areas like this where different messages may be longer than others</w:t>
      </w:r>
      <w:r w:rsidR="00806A2A">
        <w:t>.</w:t>
      </w:r>
      <w:r w:rsidR="00F12388">
        <w:t xml:space="preserve"> </w:t>
      </w:r>
      <w:r w:rsidR="00417D9F">
        <w:t>W</w:t>
      </w:r>
      <w:r w:rsidR="00806A2A">
        <w:t>e</w:t>
      </w:r>
      <w:r w:rsidR="00F12388">
        <w:t xml:space="preserve"> will want the message to automatically shrink to fit the space</w:t>
      </w:r>
      <w:r w:rsidR="00101132">
        <w:t xml:space="preserve">. </w:t>
      </w:r>
      <w:r w:rsidR="00F12388">
        <w:t xml:space="preserve">You can set the maximum and minimum font size when you activate </w:t>
      </w:r>
      <w:r w:rsidR="00806A2A">
        <w:t xml:space="preserve">the </w:t>
      </w:r>
      <w:r>
        <w:t>auto-siz</w:t>
      </w:r>
      <w:r w:rsidR="00806A2A">
        <w:t>ing functionality</w:t>
      </w:r>
      <w:r>
        <w:t>.</w:t>
      </w:r>
    </w:p>
    <w:p w14:paraId="1A9D6421" w14:textId="2EB3EE42" w:rsidR="001A7E48" w:rsidRDefault="001A7E48" w:rsidP="0014692C">
      <w:pPr>
        <w:pStyle w:val="ListParagraph"/>
      </w:pPr>
    </w:p>
    <w:p w14:paraId="4D918499" w14:textId="77777777" w:rsidR="00D058F7" w:rsidRDefault="00D058F7" w:rsidP="0014692C">
      <w:pPr>
        <w:pStyle w:val="ListParagraph"/>
      </w:pPr>
    </w:p>
    <w:p w14:paraId="19B10085" w14:textId="77777777" w:rsidR="00D058F7" w:rsidRDefault="00D058F7" w:rsidP="0014692C">
      <w:pPr>
        <w:pStyle w:val="ListParagraph"/>
      </w:pPr>
    </w:p>
    <w:p w14:paraId="28128CD7" w14:textId="77777777" w:rsidR="00D058F7" w:rsidRDefault="00D058F7" w:rsidP="0014692C">
      <w:pPr>
        <w:pStyle w:val="ListParagraph"/>
      </w:pPr>
    </w:p>
    <w:p w14:paraId="32800181" w14:textId="77777777" w:rsidR="00FB37AB" w:rsidRDefault="00FB37AB" w:rsidP="0014692C">
      <w:pPr>
        <w:pStyle w:val="ListParagraph"/>
      </w:pPr>
    </w:p>
    <w:p w14:paraId="0465FD07" w14:textId="77777777" w:rsidR="0071223A" w:rsidRDefault="0071223A" w:rsidP="0014692C">
      <w:pPr>
        <w:pStyle w:val="ListParagraph"/>
      </w:pPr>
    </w:p>
    <w:p w14:paraId="33A8AFC8" w14:textId="77777777" w:rsidR="0071223A" w:rsidRDefault="0071223A" w:rsidP="0014692C">
      <w:pPr>
        <w:pStyle w:val="ListParagraph"/>
      </w:pPr>
    </w:p>
    <w:p w14:paraId="7EE04668" w14:textId="77777777" w:rsidR="0071223A" w:rsidRDefault="0071223A" w:rsidP="0014692C">
      <w:pPr>
        <w:pStyle w:val="ListParagraph"/>
      </w:pPr>
    </w:p>
    <w:p w14:paraId="2066160D" w14:textId="77777777" w:rsidR="0071223A" w:rsidRDefault="0071223A" w:rsidP="0014692C">
      <w:pPr>
        <w:pStyle w:val="ListParagraph"/>
      </w:pPr>
    </w:p>
    <w:p w14:paraId="586F5C28" w14:textId="77777777" w:rsidR="0071223A" w:rsidRDefault="0071223A" w:rsidP="0014692C">
      <w:pPr>
        <w:pStyle w:val="ListParagraph"/>
      </w:pPr>
    </w:p>
    <w:p w14:paraId="0BA8D0C9" w14:textId="77777777" w:rsidR="0071223A" w:rsidRDefault="0071223A" w:rsidP="0014692C">
      <w:pPr>
        <w:pStyle w:val="ListParagraph"/>
      </w:pPr>
    </w:p>
    <w:p w14:paraId="4DB076E9" w14:textId="77777777" w:rsidR="0071223A" w:rsidRDefault="0071223A" w:rsidP="0014692C">
      <w:pPr>
        <w:pStyle w:val="ListParagraph"/>
      </w:pPr>
    </w:p>
    <w:p w14:paraId="667DDB36" w14:textId="77777777" w:rsidR="0071223A" w:rsidRDefault="0071223A" w:rsidP="0014692C">
      <w:pPr>
        <w:pStyle w:val="ListParagraph"/>
      </w:pPr>
    </w:p>
    <w:p w14:paraId="5ACE22D3" w14:textId="77777777" w:rsidR="0071223A" w:rsidRDefault="0071223A" w:rsidP="0014692C">
      <w:pPr>
        <w:pStyle w:val="ListParagraph"/>
      </w:pPr>
    </w:p>
    <w:p w14:paraId="4555E1DB" w14:textId="77777777" w:rsidR="00D058F7" w:rsidRPr="0014692C" w:rsidRDefault="00D058F7" w:rsidP="0014692C">
      <w:pPr>
        <w:pStyle w:val="ListParagraph"/>
      </w:pPr>
    </w:p>
    <w:p w14:paraId="52DF9983" w14:textId="1A60BCEA" w:rsidR="00D058F7" w:rsidRPr="0014692C" w:rsidRDefault="0071223A" w:rsidP="00D058F7">
      <w:pPr>
        <w:pStyle w:val="Heading4"/>
      </w:pPr>
      <w:r>
        <w:rPr>
          <w:noProof/>
        </w:rPr>
        <w:drawing>
          <wp:anchor distT="0" distB="0" distL="114300" distR="114300" simplePos="0" relativeHeight="251658336" behindDoc="0" locked="0" layoutInCell="1" allowOverlap="1" wp14:anchorId="18BF47DB" wp14:editId="39B70A5A">
            <wp:simplePos x="0" y="0"/>
            <wp:positionH relativeFrom="margin">
              <wp:posOffset>4351655</wp:posOffset>
            </wp:positionH>
            <wp:positionV relativeFrom="paragraph">
              <wp:posOffset>157480</wp:posOffset>
            </wp:positionV>
            <wp:extent cx="2053590" cy="1805305"/>
            <wp:effectExtent l="0" t="0" r="3810" b="4445"/>
            <wp:wrapSquare wrapText="bothSides"/>
            <wp:docPr id="1671893515" name="Picture 5"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893515" name="Picture 5" descr="A screenshot of a video game&#10;&#10;Description automatically generated"/>
                    <pic:cNvPicPr/>
                  </pic:nvPicPr>
                  <pic:blipFill>
                    <a:blip r:embed="rId104">
                      <a:extLst>
                        <a:ext uri="{28A0092B-C50C-407E-A947-70E740481C1C}">
                          <a14:useLocalDpi xmlns:a14="http://schemas.microsoft.com/office/drawing/2010/main" val="0"/>
                        </a:ext>
                      </a:extLst>
                    </a:blip>
                    <a:stretch>
                      <a:fillRect/>
                    </a:stretch>
                  </pic:blipFill>
                  <pic:spPr>
                    <a:xfrm>
                      <a:off x="0" y="0"/>
                      <a:ext cx="2053590" cy="1805305"/>
                    </a:xfrm>
                    <a:prstGeom prst="rect">
                      <a:avLst/>
                    </a:prstGeom>
                  </pic:spPr>
                </pic:pic>
              </a:graphicData>
            </a:graphic>
            <wp14:sizeRelH relativeFrom="page">
              <wp14:pctWidth>0</wp14:pctWidth>
            </wp14:sizeRelH>
            <wp14:sizeRelV relativeFrom="page">
              <wp14:pctHeight>0</wp14:pctHeight>
            </wp14:sizeRelV>
          </wp:anchor>
        </w:drawing>
      </w:r>
      <w:r w:rsidR="00D058F7">
        <w:t>Creating a Collection</w:t>
      </w:r>
    </w:p>
    <w:p w14:paraId="0E9D79DF" w14:textId="77777777" w:rsidR="00CC1E69" w:rsidRDefault="00FB37AB" w:rsidP="00E600DB">
      <w:r>
        <w:t xml:space="preserve">We need to create a master collection with data-bound fields for </w:t>
      </w:r>
      <w:r w:rsidR="00291473">
        <w:t xml:space="preserve">vendor logos, gate numbers, walk direction and walk times for </w:t>
      </w:r>
      <w:r>
        <w:t>vendors and amenities.</w:t>
      </w:r>
    </w:p>
    <w:p w14:paraId="3FE8451D" w14:textId="6B26CAE3" w:rsidR="00CC1E69" w:rsidRDefault="00CC1E69" w:rsidP="00E600DB">
      <w:r w:rsidRPr="00CC1E69">
        <w:t xml:space="preserve">In this instance, think of a collection like a group. We want to build a </w:t>
      </w:r>
      <w:r>
        <w:t>block on the layout</w:t>
      </w:r>
      <w:r w:rsidRPr="00CC1E69">
        <w:t xml:space="preserve"> with a group of items in the first row</w:t>
      </w:r>
      <w:r w:rsidR="00A04C86">
        <w:t xml:space="preserve"> of data</w:t>
      </w:r>
      <w:r w:rsidRPr="00CC1E69">
        <w:t>.</w:t>
      </w:r>
    </w:p>
    <w:p w14:paraId="4892BE70" w14:textId="77777777" w:rsidR="00E600DB" w:rsidRDefault="00E600DB" w:rsidP="00E600DB"/>
    <w:p w14:paraId="521D535B" w14:textId="40B7D62D" w:rsidR="00E600DB" w:rsidRPr="0014692C" w:rsidRDefault="00E600DB" w:rsidP="00C62F65">
      <w:pPr>
        <w:pStyle w:val="ListParagraph"/>
        <w:numPr>
          <w:ilvl w:val="0"/>
          <w:numId w:val="40"/>
        </w:numPr>
      </w:pPr>
      <w:r>
        <w:t>First create a Collection.</w:t>
      </w:r>
      <w:r w:rsidR="00CA3352">
        <w:t xml:space="preserve"> </w:t>
      </w:r>
      <w:r w:rsidR="00722362">
        <w:t>Navigate to the Insert tab on the left panel and drag and drop the Collection component onto the layout.</w:t>
      </w:r>
    </w:p>
    <w:p w14:paraId="4C0BB14E" w14:textId="0E6594DA" w:rsidR="00601F92" w:rsidRDefault="00601F92" w:rsidP="009E36F4">
      <w:pPr>
        <w:pStyle w:val="ListParagraph"/>
        <w:numPr>
          <w:ilvl w:val="0"/>
          <w:numId w:val="5"/>
        </w:numPr>
      </w:pPr>
      <w:r>
        <w:t>Rename the Component Name to A-Vendor 1.</w:t>
      </w:r>
    </w:p>
    <w:p w14:paraId="4A13B07C" w14:textId="6450E09F" w:rsidR="00E600DB" w:rsidRPr="0014692C" w:rsidRDefault="00E600DB" w:rsidP="009E36F4">
      <w:pPr>
        <w:pStyle w:val="ListParagraph"/>
        <w:numPr>
          <w:ilvl w:val="0"/>
          <w:numId w:val="5"/>
        </w:numPr>
      </w:pPr>
      <w:r w:rsidRPr="0014692C">
        <w:t xml:space="preserve">Change the size of the </w:t>
      </w:r>
      <w:r w:rsidR="00FB28F6">
        <w:t>Collection</w:t>
      </w:r>
      <w:r w:rsidRPr="0014692C">
        <w:t xml:space="preserve"> </w:t>
      </w:r>
      <w:r w:rsidR="00FB28F6">
        <w:t>Component</w:t>
      </w:r>
      <w:r w:rsidRPr="0014692C">
        <w:t xml:space="preserve"> to</w:t>
      </w:r>
    </w:p>
    <w:p w14:paraId="70666A7F" w14:textId="4FE6DB0D" w:rsidR="00E600DB" w:rsidRPr="0014692C" w:rsidRDefault="00E600DB" w:rsidP="009E36F4">
      <w:pPr>
        <w:pStyle w:val="ListParagraph"/>
        <w:numPr>
          <w:ilvl w:val="1"/>
          <w:numId w:val="5"/>
        </w:numPr>
      </w:pPr>
      <w:r w:rsidRPr="0014692C">
        <w:t xml:space="preserve">Width: </w:t>
      </w:r>
      <w:r w:rsidR="003F09DF">
        <w:t>274</w:t>
      </w:r>
      <w:r w:rsidRPr="0014692C">
        <w:t>px</w:t>
      </w:r>
    </w:p>
    <w:p w14:paraId="24108818" w14:textId="0CAE61DE" w:rsidR="00E600DB" w:rsidRPr="0014692C" w:rsidRDefault="00E600DB" w:rsidP="009E36F4">
      <w:pPr>
        <w:pStyle w:val="ListParagraph"/>
        <w:numPr>
          <w:ilvl w:val="1"/>
          <w:numId w:val="5"/>
        </w:numPr>
      </w:pPr>
      <w:r w:rsidRPr="0014692C">
        <w:t xml:space="preserve">Height: </w:t>
      </w:r>
      <w:r w:rsidR="003F09DF">
        <w:t>245</w:t>
      </w:r>
      <w:r w:rsidRPr="0014692C">
        <w:t>px</w:t>
      </w:r>
    </w:p>
    <w:p w14:paraId="2941C13C" w14:textId="27F75FA8" w:rsidR="00E600DB" w:rsidRPr="0014692C" w:rsidRDefault="00E600DB" w:rsidP="009E36F4">
      <w:pPr>
        <w:pStyle w:val="ListParagraph"/>
        <w:numPr>
          <w:ilvl w:val="1"/>
          <w:numId w:val="5"/>
        </w:numPr>
      </w:pPr>
      <w:r w:rsidRPr="0014692C">
        <w:t xml:space="preserve">Left: </w:t>
      </w:r>
      <w:r w:rsidR="00194E74">
        <w:t>40</w:t>
      </w:r>
      <w:r w:rsidRPr="0014692C">
        <w:t>px</w:t>
      </w:r>
    </w:p>
    <w:p w14:paraId="5A9EDD55" w14:textId="18FA8DD9" w:rsidR="00E600DB" w:rsidRPr="0014692C" w:rsidRDefault="00E600DB" w:rsidP="009E36F4">
      <w:pPr>
        <w:pStyle w:val="ListParagraph"/>
        <w:numPr>
          <w:ilvl w:val="1"/>
          <w:numId w:val="5"/>
        </w:numPr>
      </w:pPr>
      <w:r w:rsidRPr="0014692C">
        <w:t xml:space="preserve">Top: </w:t>
      </w:r>
      <w:r w:rsidR="00194E74">
        <w:t>172</w:t>
      </w:r>
      <w:r w:rsidRPr="0014692C">
        <w:t>px</w:t>
      </w:r>
    </w:p>
    <w:p w14:paraId="3758E1A4" w14:textId="7DEE23E3" w:rsidR="00942F96" w:rsidRDefault="00E600DB" w:rsidP="009E36F4">
      <w:pPr>
        <w:pStyle w:val="ListParagraph"/>
        <w:numPr>
          <w:ilvl w:val="0"/>
          <w:numId w:val="5"/>
        </w:numPr>
      </w:pPr>
      <w:r w:rsidRPr="0014692C">
        <w:t xml:space="preserve">Change the </w:t>
      </w:r>
      <w:r>
        <w:t>b</w:t>
      </w:r>
      <w:r w:rsidRPr="0014692C">
        <w:t xml:space="preserve">ackground color to </w:t>
      </w:r>
      <w:r w:rsidR="00194E74" w:rsidRPr="00194E74">
        <w:t>#FFFFFF</w:t>
      </w:r>
      <w:r w:rsidR="007722C7">
        <w:br/>
      </w:r>
    </w:p>
    <w:p w14:paraId="78A69D3B" w14:textId="77CE5D2B" w:rsidR="005F4C58" w:rsidRDefault="008F4D93" w:rsidP="00C62F65">
      <w:pPr>
        <w:pStyle w:val="ListParagraph"/>
        <w:numPr>
          <w:ilvl w:val="0"/>
          <w:numId w:val="37"/>
        </w:numPr>
      </w:pPr>
      <w:r w:rsidRPr="00543E02">
        <w:rPr>
          <w:noProof/>
        </w:rPr>
        <w:drawing>
          <wp:anchor distT="0" distB="0" distL="114300" distR="114300" simplePos="0" relativeHeight="251658344" behindDoc="1" locked="0" layoutInCell="1" allowOverlap="1" wp14:anchorId="2AEAEC07" wp14:editId="30A37D02">
            <wp:simplePos x="0" y="0"/>
            <wp:positionH relativeFrom="column">
              <wp:posOffset>384326</wp:posOffset>
            </wp:positionH>
            <wp:positionV relativeFrom="paragraph">
              <wp:posOffset>1141654</wp:posOffset>
            </wp:positionV>
            <wp:extent cx="5755640" cy="1790700"/>
            <wp:effectExtent l="0" t="0" r="0" b="0"/>
            <wp:wrapSquare wrapText="bothSides"/>
            <wp:docPr id="367935717" name="Picture 367935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935717" name="Picture 367935717"/>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5755640" cy="1790700"/>
                    </a:xfrm>
                    <a:prstGeom prst="rect">
                      <a:avLst/>
                    </a:prstGeom>
                  </pic:spPr>
                </pic:pic>
              </a:graphicData>
            </a:graphic>
            <wp14:sizeRelH relativeFrom="margin">
              <wp14:pctWidth>0</wp14:pctWidth>
            </wp14:sizeRelH>
          </wp:anchor>
        </w:drawing>
      </w:r>
      <w:r w:rsidR="00C178D7">
        <w:t>Drag and drop an Image Component into the Collection you just created.</w:t>
      </w:r>
      <w:r w:rsidR="005F4C58">
        <w:t xml:space="preserve"> If you look at the Structure tab, the new text box should be contained within the collection. If it is not, you can select the item in the Structure tree and drag it into the collection.</w:t>
      </w:r>
    </w:p>
    <w:p w14:paraId="68400574" w14:textId="43005729" w:rsidR="0070785E" w:rsidRDefault="0070785E" w:rsidP="005F4C58">
      <w:pPr>
        <w:pStyle w:val="ListParagraph"/>
      </w:pPr>
      <w:r w:rsidRPr="0095305D">
        <w:rPr>
          <w:color w:val="0070C0"/>
          <w:u w:val="single"/>
        </w:rPr>
        <w:t>Note</w:t>
      </w:r>
      <w:r w:rsidRPr="00500D84">
        <w:rPr>
          <w:color w:val="0070C0"/>
        </w:rPr>
        <w:t xml:space="preserve">: You will notice the position of the </w:t>
      </w:r>
      <w:r w:rsidR="00711747">
        <w:rPr>
          <w:color w:val="0070C0"/>
        </w:rPr>
        <w:t>image</w:t>
      </w:r>
      <w:r w:rsidRPr="00500D84">
        <w:rPr>
          <w:color w:val="0070C0"/>
        </w:rPr>
        <w:t xml:space="preserve"> component is relative to the collection </w:t>
      </w:r>
      <w:r>
        <w:rPr>
          <w:color w:val="0070C0"/>
        </w:rPr>
        <w:t>zone</w:t>
      </w:r>
      <w:r w:rsidRPr="00500D84">
        <w:rPr>
          <w:color w:val="0070C0"/>
        </w:rPr>
        <w:t xml:space="preserve"> and not the overall layout</w:t>
      </w:r>
      <w:r>
        <w:rPr>
          <w:color w:val="0070C0"/>
        </w:rPr>
        <w:t>. The</w:t>
      </w:r>
      <w:r w:rsidRPr="00500D84">
        <w:rPr>
          <w:color w:val="0070C0"/>
        </w:rPr>
        <w:t xml:space="preserve"> Top is </w:t>
      </w:r>
      <w:r>
        <w:rPr>
          <w:color w:val="0070C0"/>
        </w:rPr>
        <w:t>set to</w:t>
      </w:r>
      <w:r w:rsidRPr="00500D84">
        <w:rPr>
          <w:color w:val="0070C0"/>
        </w:rPr>
        <w:t xml:space="preserve"> 0</w:t>
      </w:r>
      <w:r>
        <w:rPr>
          <w:color w:val="0070C0"/>
        </w:rPr>
        <w:t>px,</w:t>
      </w:r>
      <w:r w:rsidRPr="00500D84">
        <w:rPr>
          <w:color w:val="0070C0"/>
        </w:rPr>
        <w:t xml:space="preserve"> which is the top of the </w:t>
      </w:r>
      <w:r>
        <w:rPr>
          <w:color w:val="0070C0"/>
        </w:rPr>
        <w:t>c</w:t>
      </w:r>
      <w:r w:rsidRPr="00500D84">
        <w:rPr>
          <w:color w:val="0070C0"/>
        </w:rPr>
        <w:t xml:space="preserve">ollection </w:t>
      </w:r>
      <w:r>
        <w:rPr>
          <w:color w:val="0070C0"/>
        </w:rPr>
        <w:t>z</w:t>
      </w:r>
      <w:r w:rsidRPr="00500D84">
        <w:rPr>
          <w:color w:val="0070C0"/>
        </w:rPr>
        <w:t>one</w:t>
      </w:r>
      <w:r>
        <w:rPr>
          <w:color w:val="0070C0"/>
        </w:rPr>
        <w:t xml:space="preserve">. </w:t>
      </w:r>
      <w:r w:rsidRPr="00500D84">
        <w:rPr>
          <w:color w:val="0070C0"/>
        </w:rPr>
        <w:t xml:space="preserve">The </w:t>
      </w:r>
      <w:r>
        <w:rPr>
          <w:color w:val="0070C0"/>
        </w:rPr>
        <w:t>h</w:t>
      </w:r>
      <w:r w:rsidRPr="00500D84">
        <w:rPr>
          <w:color w:val="0070C0"/>
        </w:rPr>
        <w:t xml:space="preserve">eight is the </w:t>
      </w:r>
      <w:r>
        <w:rPr>
          <w:color w:val="0070C0"/>
        </w:rPr>
        <w:t xml:space="preserve">same as </w:t>
      </w:r>
      <w:r w:rsidRPr="00500D84">
        <w:rPr>
          <w:color w:val="0070C0"/>
        </w:rPr>
        <w:t xml:space="preserve">the </w:t>
      </w:r>
      <w:r>
        <w:rPr>
          <w:color w:val="0070C0"/>
        </w:rPr>
        <w:t>c</w:t>
      </w:r>
      <w:r w:rsidRPr="00500D84">
        <w:rPr>
          <w:color w:val="0070C0"/>
        </w:rPr>
        <w:t>ollection</w:t>
      </w:r>
      <w:r>
        <w:rPr>
          <w:color w:val="0070C0"/>
        </w:rPr>
        <w:t xml:space="preserve">. </w:t>
      </w:r>
      <w:r w:rsidRPr="00500D84">
        <w:rPr>
          <w:color w:val="0070C0"/>
        </w:rPr>
        <w:t xml:space="preserve">If you use the quick alignment buttons, everything will align within the </w:t>
      </w:r>
      <w:r>
        <w:rPr>
          <w:color w:val="0070C0"/>
        </w:rPr>
        <w:t>c</w:t>
      </w:r>
      <w:r w:rsidRPr="00500D84">
        <w:rPr>
          <w:color w:val="0070C0"/>
        </w:rPr>
        <w:t>ollection box</w:t>
      </w:r>
      <w:r>
        <w:rPr>
          <w:color w:val="0070C0"/>
        </w:rPr>
        <w:t xml:space="preserve">. </w:t>
      </w:r>
      <w:r w:rsidRPr="00500D84">
        <w:rPr>
          <w:color w:val="0070C0"/>
        </w:rPr>
        <w:t xml:space="preserve">If you move a component from the layout into the </w:t>
      </w:r>
      <w:r>
        <w:rPr>
          <w:color w:val="0070C0"/>
        </w:rPr>
        <w:t>c</w:t>
      </w:r>
      <w:r w:rsidRPr="00500D84">
        <w:rPr>
          <w:color w:val="0070C0"/>
        </w:rPr>
        <w:t>ollection, the item may not appear</w:t>
      </w:r>
      <w:r>
        <w:rPr>
          <w:color w:val="0070C0"/>
        </w:rPr>
        <w:t xml:space="preserve">, and the item </w:t>
      </w:r>
      <w:r w:rsidRPr="00500D84">
        <w:rPr>
          <w:color w:val="0070C0"/>
        </w:rPr>
        <w:t>will retain i</w:t>
      </w:r>
      <w:r>
        <w:rPr>
          <w:color w:val="0070C0"/>
        </w:rPr>
        <w:t>ts</w:t>
      </w:r>
      <w:r w:rsidRPr="00500D84">
        <w:rPr>
          <w:color w:val="0070C0"/>
        </w:rPr>
        <w:t xml:space="preserve"> size and position from the layout</w:t>
      </w:r>
      <w:r>
        <w:rPr>
          <w:color w:val="0070C0"/>
        </w:rPr>
        <w:t>. You should</w:t>
      </w:r>
      <w:r w:rsidRPr="00500D84">
        <w:rPr>
          <w:color w:val="0070C0"/>
        </w:rPr>
        <w:t xml:space="preserve"> </w:t>
      </w:r>
      <w:r>
        <w:rPr>
          <w:color w:val="0070C0"/>
        </w:rPr>
        <w:t>move</w:t>
      </w:r>
      <w:r w:rsidRPr="00500D84">
        <w:rPr>
          <w:color w:val="0070C0"/>
        </w:rPr>
        <w:t xml:space="preserve"> items to be positioned properly inside the Collection</w:t>
      </w:r>
      <w:r w:rsidR="00711747">
        <w:rPr>
          <w:color w:val="0070C0"/>
        </w:rPr>
        <w:t>.</w:t>
      </w:r>
    </w:p>
    <w:p w14:paraId="4CA256CF" w14:textId="77777777" w:rsidR="0070785E" w:rsidRDefault="0070785E" w:rsidP="005F4C58">
      <w:pPr>
        <w:pStyle w:val="ListParagraph"/>
      </w:pPr>
    </w:p>
    <w:p w14:paraId="2C07CF27" w14:textId="21867D9C" w:rsidR="00C178D7" w:rsidRDefault="003B02C5" w:rsidP="00C62F65">
      <w:pPr>
        <w:pStyle w:val="ListParagraph"/>
        <w:numPr>
          <w:ilvl w:val="1"/>
          <w:numId w:val="37"/>
        </w:numPr>
      </w:pPr>
      <w:r>
        <w:t>Rename Component Name to Vendor Logo</w:t>
      </w:r>
    </w:p>
    <w:p w14:paraId="6078B051" w14:textId="6EF52BAE" w:rsidR="00E600DB" w:rsidRDefault="00D41A87" w:rsidP="00C62F65">
      <w:pPr>
        <w:pStyle w:val="ListParagraph"/>
        <w:numPr>
          <w:ilvl w:val="1"/>
          <w:numId w:val="37"/>
        </w:numPr>
      </w:pPr>
      <w:r>
        <w:rPr>
          <w:noProof/>
        </w:rPr>
        <w:drawing>
          <wp:anchor distT="0" distB="0" distL="114300" distR="114300" simplePos="0" relativeHeight="251658337" behindDoc="0" locked="0" layoutInCell="1" allowOverlap="1" wp14:anchorId="07D44315" wp14:editId="36039DA3">
            <wp:simplePos x="0" y="0"/>
            <wp:positionH relativeFrom="column">
              <wp:posOffset>4488322</wp:posOffset>
            </wp:positionH>
            <wp:positionV relativeFrom="paragraph">
              <wp:posOffset>78788</wp:posOffset>
            </wp:positionV>
            <wp:extent cx="2244725" cy="2227580"/>
            <wp:effectExtent l="0" t="0" r="3175" b="1270"/>
            <wp:wrapSquare wrapText="bothSides"/>
            <wp:docPr id="2125863935" name="Picture 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863935" name="Picture 6" descr="A screenshot of a computer&#10;&#10;Description automatically generated"/>
                    <pic:cNvPicPr/>
                  </pic:nvPicPr>
                  <pic:blipFill>
                    <a:blip r:embed="rId106">
                      <a:extLst>
                        <a:ext uri="{28A0092B-C50C-407E-A947-70E740481C1C}">
                          <a14:useLocalDpi xmlns:a14="http://schemas.microsoft.com/office/drawing/2010/main" val="0"/>
                        </a:ext>
                      </a:extLst>
                    </a:blip>
                    <a:stretch>
                      <a:fillRect/>
                    </a:stretch>
                  </pic:blipFill>
                  <pic:spPr>
                    <a:xfrm>
                      <a:off x="0" y="0"/>
                      <a:ext cx="2244725" cy="2227580"/>
                    </a:xfrm>
                    <a:prstGeom prst="rect">
                      <a:avLst/>
                    </a:prstGeom>
                  </pic:spPr>
                </pic:pic>
              </a:graphicData>
            </a:graphic>
            <wp14:sizeRelH relativeFrom="page">
              <wp14:pctWidth>0</wp14:pctWidth>
            </wp14:sizeRelH>
            <wp14:sizeRelV relativeFrom="page">
              <wp14:pctHeight>0</wp14:pctHeight>
            </wp14:sizeRelV>
          </wp:anchor>
        </w:drawing>
      </w:r>
      <w:r w:rsidR="00AC0DAD">
        <w:t>Under the Content category, click on the Databind icon next to the ellipses in the text section and select Edit.</w:t>
      </w:r>
    </w:p>
    <w:p w14:paraId="69DEF0DC" w14:textId="6DB10EAF" w:rsidR="00AC0DAD" w:rsidRPr="001C1250" w:rsidRDefault="00AC0DAD" w:rsidP="00C62F65">
      <w:pPr>
        <w:pStyle w:val="ListParagraph"/>
        <w:numPr>
          <w:ilvl w:val="1"/>
          <w:numId w:val="37"/>
        </w:numPr>
        <w:rPr>
          <w:highlight w:val="magenta"/>
        </w:rPr>
      </w:pPr>
      <w:r>
        <w:t xml:space="preserve">Navigate to the sheet we created at the beginning of this exercise and select </w:t>
      </w:r>
      <w:r w:rsidR="00506EA3">
        <w:t>cell AA22</w:t>
      </w:r>
      <w:r w:rsidR="007F1C1C">
        <w:t>.</w:t>
      </w:r>
      <w:r w:rsidR="008D2BEE" w:rsidRPr="001C1250">
        <w:t xml:space="preserve"> </w:t>
      </w:r>
    </w:p>
    <w:p w14:paraId="3E096F26" w14:textId="7D890987" w:rsidR="007F496B" w:rsidRPr="00D20999" w:rsidRDefault="00F51609" w:rsidP="00C62F65">
      <w:pPr>
        <w:pStyle w:val="ListParagraph"/>
        <w:numPr>
          <w:ilvl w:val="1"/>
          <w:numId w:val="37"/>
        </w:numPr>
        <w:rPr>
          <w:highlight w:val="magenta"/>
        </w:rPr>
      </w:pPr>
      <w:r>
        <w:t xml:space="preserve">We now have to assign a lookup for this cell in order for it to display </w:t>
      </w:r>
      <w:r w:rsidR="00703148">
        <w:t>an image</w:t>
      </w:r>
      <w:r>
        <w:t xml:space="preserve"> on the layout.</w:t>
      </w:r>
      <w:r w:rsidR="00703148">
        <w:t xml:space="preserve"> With the cell selected, at the top in the </w:t>
      </w:r>
      <w:r w:rsidR="00472E58">
        <w:t>menu</w:t>
      </w:r>
      <w:r w:rsidR="00703148">
        <w:t xml:space="preserve"> bar of the </w:t>
      </w:r>
      <w:r w:rsidR="00406AA5">
        <w:t>Databind Source, click on the button that says “Open a dialog to configure the rules for lookup and conversion.</w:t>
      </w:r>
    </w:p>
    <w:p w14:paraId="2C68AE66" w14:textId="77777777" w:rsidR="00406AA5" w:rsidRDefault="00703148" w:rsidP="00F51609">
      <w:pPr>
        <w:pStyle w:val="ListParagraph"/>
        <w:ind w:left="1440"/>
      </w:pPr>
      <w:r>
        <w:rPr>
          <w:noProof/>
        </w:rPr>
        <mc:AlternateContent>
          <mc:Choice Requires="wps">
            <w:drawing>
              <wp:anchor distT="0" distB="0" distL="114300" distR="114300" simplePos="0" relativeHeight="251658345" behindDoc="0" locked="0" layoutInCell="1" allowOverlap="1" wp14:anchorId="109B8AF5" wp14:editId="70472597">
                <wp:simplePos x="0" y="0"/>
                <wp:positionH relativeFrom="column">
                  <wp:posOffset>3501788</wp:posOffset>
                </wp:positionH>
                <wp:positionV relativeFrom="paragraph">
                  <wp:posOffset>616424</wp:posOffset>
                </wp:positionV>
                <wp:extent cx="218364" cy="197892"/>
                <wp:effectExtent l="0" t="0" r="10795" b="12065"/>
                <wp:wrapNone/>
                <wp:docPr id="218255810" name="Rectangle 1"/>
                <wp:cNvGraphicFramePr/>
                <a:graphic xmlns:a="http://schemas.openxmlformats.org/drawingml/2006/main">
                  <a:graphicData uri="http://schemas.microsoft.com/office/word/2010/wordprocessingShape">
                    <wps:wsp>
                      <wps:cNvSpPr/>
                      <wps:spPr>
                        <a:xfrm>
                          <a:off x="0" y="0"/>
                          <a:ext cx="218364" cy="197892"/>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1130C9CB" id="Rectangle 1" o:spid="_x0000_s1026" style="position:absolute;margin-left:275.75pt;margin-top:48.55pt;width:17.2pt;height:15.6pt;z-index:2516849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" filled="f" strokecolor="red" strokeweight="2pt"/>
            </w:pict>
          </mc:Fallback>
        </mc:AlternateContent>
      </w:r>
      <w:r w:rsidR="00F51609">
        <w:br/>
      </w:r>
      <w:r w:rsidR="00F51609">
        <w:rPr>
          <w:noProof/>
        </w:rPr>
        <w:drawing>
          <wp:inline distT="0" distB="0" distL="0" distR="0" wp14:anchorId="0E5FBD23" wp14:editId="08677285">
            <wp:extent cx="4862697" cy="3020099"/>
            <wp:effectExtent l="0" t="0" r="0" b="8890"/>
            <wp:docPr id="137912346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123463" name="Picture 1" descr="A screenshot of a computer&#10;&#10;Description automatically generated"/>
                    <pic:cNvPicPr/>
                  </pic:nvPicPr>
                  <pic:blipFill>
                    <a:blip r:embed="rId107"/>
                    <a:stretch>
                      <a:fillRect/>
                    </a:stretch>
                  </pic:blipFill>
                  <pic:spPr>
                    <a:xfrm>
                      <a:off x="0" y="0"/>
                      <a:ext cx="4867702" cy="3023207"/>
                    </a:xfrm>
                    <a:prstGeom prst="rect">
                      <a:avLst/>
                    </a:prstGeom>
                  </pic:spPr>
                </pic:pic>
              </a:graphicData>
            </a:graphic>
          </wp:inline>
        </w:drawing>
      </w:r>
    </w:p>
    <w:p w14:paraId="64CD1C6D" w14:textId="58DD45E1" w:rsidR="00F51609" w:rsidRDefault="00095715" w:rsidP="00F409B6">
      <w:pPr>
        <w:pStyle w:val="ListParagraph"/>
        <w:ind w:left="1440"/>
      </w:pPr>
      <w:r>
        <w:t>Once you click on this another window will pop up</w:t>
      </w:r>
      <w:r w:rsidR="009D700E">
        <w:t xml:space="preserve"> of the same sheet data. </w:t>
      </w:r>
      <w:r w:rsidR="00A60ABF">
        <w:t xml:space="preserve">Starting at cell AA40 you will see a header that says Style Guide Converter. This is where we want to </w:t>
      </w:r>
      <w:r w:rsidR="00F409B6">
        <w:t>databind the lookup.</w:t>
      </w:r>
    </w:p>
    <w:p w14:paraId="4D4D87E1" w14:textId="4F65FE0A" w:rsidR="00F409B6" w:rsidRDefault="00F409B6" w:rsidP="00C62F65">
      <w:pPr>
        <w:pStyle w:val="ListParagraph"/>
        <w:numPr>
          <w:ilvl w:val="1"/>
          <w:numId w:val="37"/>
        </w:numPr>
      </w:pPr>
      <w:r>
        <w:t xml:space="preserve">Select cell </w:t>
      </w:r>
      <w:r w:rsidR="00A34D1D">
        <w:t>AE42 and drag it down to AE56.</w:t>
      </w:r>
      <w:r w:rsidR="00543326">
        <w:t xml:space="preserve"> All these cells should now be highlighted blue.</w:t>
      </w:r>
    </w:p>
    <w:p w14:paraId="48310418" w14:textId="69E10761" w:rsidR="00472E58" w:rsidRDefault="00472E58" w:rsidP="00C62F65">
      <w:pPr>
        <w:pStyle w:val="ListParagraph"/>
        <w:numPr>
          <w:ilvl w:val="1"/>
          <w:numId w:val="37"/>
        </w:numPr>
      </w:pPr>
      <w:r>
        <w:t>In the menu bar</w:t>
      </w:r>
      <w:r w:rsidR="00872778">
        <w:t xml:space="preserve"> there is a “Results” field. Type in AF. Now you should see cells AF42 through AF56 highlighted in green.</w:t>
      </w:r>
    </w:p>
    <w:p w14:paraId="252CB2D1" w14:textId="0269FE57" w:rsidR="00543326" w:rsidRDefault="00C67AAB" w:rsidP="00C67AAB">
      <w:pPr>
        <w:pStyle w:val="ListParagraph"/>
        <w:ind w:left="1440"/>
      </w:pPr>
      <w:r>
        <w:rPr>
          <w:noProof/>
        </w:rPr>
        <mc:AlternateContent>
          <mc:Choice Requires="wps">
            <w:drawing>
              <wp:anchor distT="0" distB="0" distL="114300" distR="114300" simplePos="0" relativeHeight="251658346" behindDoc="0" locked="0" layoutInCell="1" allowOverlap="1" wp14:anchorId="7290FF12" wp14:editId="6BF13CEA">
                <wp:simplePos x="0" y="0"/>
                <wp:positionH relativeFrom="column">
                  <wp:posOffset>3780790</wp:posOffset>
                </wp:positionH>
                <wp:positionV relativeFrom="paragraph">
                  <wp:posOffset>541</wp:posOffset>
                </wp:positionV>
                <wp:extent cx="218364" cy="197892"/>
                <wp:effectExtent l="0" t="0" r="10795" b="12065"/>
                <wp:wrapNone/>
                <wp:docPr id="1140697231" name="Rectangle 1"/>
                <wp:cNvGraphicFramePr/>
                <a:graphic xmlns:a="http://schemas.openxmlformats.org/drawingml/2006/main">
                  <a:graphicData uri="http://schemas.microsoft.com/office/word/2010/wordprocessingShape">
                    <wps:wsp>
                      <wps:cNvSpPr/>
                      <wps:spPr>
                        <a:xfrm>
                          <a:off x="0" y="0"/>
                          <a:ext cx="218364" cy="197892"/>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16C2D632" id="Rectangle 1" o:spid="_x0000_s1026" style="position:absolute;margin-left:297.7pt;margin-top:.05pt;width:17.2pt;height:15.6pt;z-index:2516870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" filled="f" strokecolor="red" strokeweight="2pt"/>
            </w:pict>
          </mc:Fallback>
        </mc:AlternateContent>
      </w:r>
      <w:r w:rsidR="00472E58">
        <w:rPr>
          <w:noProof/>
        </w:rPr>
        <w:drawing>
          <wp:inline distT="0" distB="0" distL="0" distR="0" wp14:anchorId="782E1128" wp14:editId="0D9328ED">
            <wp:extent cx="3084195" cy="2412365"/>
            <wp:effectExtent l="0" t="0" r="1905" b="6985"/>
            <wp:docPr id="827176565" name="Picture 1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176565" name="Picture 11" descr="A screenshot of a computer&#10;&#10;Description automatically generated"/>
                    <pic:cNvPicPr/>
                  </pic:nvPicPr>
                  <pic:blipFill>
                    <a:blip r:embed="rId108">
                      <a:extLst>
                        <a:ext uri="{28A0092B-C50C-407E-A947-70E740481C1C}">
                          <a14:useLocalDpi xmlns:a14="http://schemas.microsoft.com/office/drawing/2010/main" val="0"/>
                        </a:ext>
                      </a:extLst>
                    </a:blip>
                    <a:stretch>
                      <a:fillRect/>
                    </a:stretch>
                  </pic:blipFill>
                  <pic:spPr>
                    <a:xfrm>
                      <a:off x="0" y="0"/>
                      <a:ext cx="3084195" cy="2412365"/>
                    </a:xfrm>
                    <a:prstGeom prst="rect">
                      <a:avLst/>
                    </a:prstGeom>
                  </pic:spPr>
                </pic:pic>
              </a:graphicData>
            </a:graphic>
          </wp:inline>
        </w:drawing>
      </w:r>
    </w:p>
    <w:p w14:paraId="0A4F033E" w14:textId="70C72783" w:rsidR="00543326" w:rsidRDefault="00C67AAB" w:rsidP="00543326">
      <w:pPr>
        <w:pStyle w:val="ListParagraph"/>
        <w:ind w:left="1440"/>
      </w:pPr>
      <w:r>
        <w:t>Click “Ok”</w:t>
      </w:r>
      <w:r w:rsidR="00365E1E">
        <w:t xml:space="preserve"> to get back to the app editor. You should now see the Auntie Anne’s logo appear in the collection.</w:t>
      </w:r>
    </w:p>
    <w:p w14:paraId="32B5C3A3" w14:textId="7FFFEE6C" w:rsidR="00C67AAB" w:rsidRDefault="00C67AAB" w:rsidP="00543326">
      <w:pPr>
        <w:pStyle w:val="ListParagraph"/>
        <w:ind w:left="1440"/>
      </w:pPr>
    </w:p>
    <w:p w14:paraId="2DA2385B" w14:textId="186A9328" w:rsidR="00551657" w:rsidRDefault="006B68D8" w:rsidP="00C62F65">
      <w:pPr>
        <w:pStyle w:val="ListParagraph"/>
        <w:numPr>
          <w:ilvl w:val="1"/>
          <w:numId w:val="37"/>
        </w:numPr>
      </w:pPr>
      <w:r>
        <w:rPr>
          <w:noProof/>
        </w:rPr>
        <w:drawing>
          <wp:anchor distT="0" distB="0" distL="114300" distR="114300" simplePos="0" relativeHeight="251658347" behindDoc="0" locked="0" layoutInCell="1" allowOverlap="1" wp14:anchorId="67305FEE" wp14:editId="4B9C2AFD">
            <wp:simplePos x="0" y="0"/>
            <wp:positionH relativeFrom="margin">
              <wp:align>right</wp:align>
            </wp:positionH>
            <wp:positionV relativeFrom="paragraph">
              <wp:posOffset>5326</wp:posOffset>
            </wp:positionV>
            <wp:extent cx="1964690" cy="1788795"/>
            <wp:effectExtent l="0" t="0" r="0" b="1905"/>
            <wp:wrapSquare wrapText="bothSides"/>
            <wp:docPr id="1799414442" name="Picture 1" descr="A screenshot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414442" name="Picture 1" descr="A screenshot of a logo&#10;&#10;Description automatically generated"/>
                    <pic:cNvPicPr/>
                  </pic:nvPicPr>
                  <pic:blipFill>
                    <a:blip r:embed="rId109">
                      <a:extLst>
                        <a:ext uri="{28A0092B-C50C-407E-A947-70E740481C1C}">
                          <a14:useLocalDpi xmlns:a14="http://schemas.microsoft.com/office/drawing/2010/main" val="0"/>
                        </a:ext>
                      </a:extLst>
                    </a:blip>
                    <a:stretch>
                      <a:fillRect/>
                    </a:stretch>
                  </pic:blipFill>
                  <pic:spPr>
                    <a:xfrm>
                      <a:off x="0" y="0"/>
                      <a:ext cx="1964690" cy="1788795"/>
                    </a:xfrm>
                    <a:prstGeom prst="rect">
                      <a:avLst/>
                    </a:prstGeom>
                  </pic:spPr>
                </pic:pic>
              </a:graphicData>
            </a:graphic>
            <wp14:sizeRelH relativeFrom="page">
              <wp14:pctWidth>0</wp14:pctWidth>
            </wp14:sizeRelH>
            <wp14:sizeRelV relativeFrom="page">
              <wp14:pctHeight>0</wp14:pctHeight>
            </wp14:sizeRelV>
          </wp:anchor>
        </w:drawing>
      </w:r>
      <w:r w:rsidR="00551657">
        <w:t xml:space="preserve">Change the size of the </w:t>
      </w:r>
      <w:r w:rsidR="00FB28F6">
        <w:t>Image Component to the following:</w:t>
      </w:r>
    </w:p>
    <w:p w14:paraId="5FBF7C21" w14:textId="01595F8F" w:rsidR="00FB28F6" w:rsidRDefault="00FB28F6" w:rsidP="00C62F65">
      <w:pPr>
        <w:pStyle w:val="ListParagraph"/>
        <w:numPr>
          <w:ilvl w:val="2"/>
          <w:numId w:val="37"/>
        </w:numPr>
      </w:pPr>
      <w:r>
        <w:t>Width: 190px</w:t>
      </w:r>
    </w:p>
    <w:p w14:paraId="3358FF0B" w14:textId="43FF15C9" w:rsidR="00FB28F6" w:rsidRDefault="00FB28F6" w:rsidP="00C62F65">
      <w:pPr>
        <w:pStyle w:val="ListParagraph"/>
        <w:numPr>
          <w:ilvl w:val="2"/>
          <w:numId w:val="37"/>
        </w:numPr>
      </w:pPr>
      <w:r>
        <w:t>Height: 130px</w:t>
      </w:r>
    </w:p>
    <w:p w14:paraId="3D3129C6" w14:textId="095C324F" w:rsidR="00FB28F6" w:rsidRDefault="00FB28F6" w:rsidP="00C62F65">
      <w:pPr>
        <w:pStyle w:val="ListParagraph"/>
        <w:numPr>
          <w:ilvl w:val="2"/>
          <w:numId w:val="37"/>
        </w:numPr>
      </w:pPr>
      <w:r>
        <w:t>Left: 42px</w:t>
      </w:r>
    </w:p>
    <w:p w14:paraId="4E40059B" w14:textId="6EA5D8D1" w:rsidR="00FB28F6" w:rsidRDefault="00FB28F6" w:rsidP="00C62F65">
      <w:pPr>
        <w:pStyle w:val="ListParagraph"/>
        <w:numPr>
          <w:ilvl w:val="2"/>
          <w:numId w:val="37"/>
        </w:numPr>
      </w:pPr>
      <w:r>
        <w:t>Top: 17px</w:t>
      </w:r>
    </w:p>
    <w:p w14:paraId="2D8D93C7" w14:textId="3085A9DE" w:rsidR="002E3339" w:rsidRDefault="002E3339" w:rsidP="002E3339"/>
    <w:p w14:paraId="1B4F9F0A" w14:textId="1A115255" w:rsidR="00B514A4" w:rsidRDefault="00B514A4" w:rsidP="002E3339"/>
    <w:p w14:paraId="56CE7B03" w14:textId="77777777" w:rsidR="00365E1E" w:rsidRDefault="00365E1E" w:rsidP="002E3339"/>
    <w:p w14:paraId="45CD700C" w14:textId="77777777" w:rsidR="00365E1E" w:rsidRDefault="00365E1E" w:rsidP="002E3339"/>
    <w:p w14:paraId="266F2F8C" w14:textId="77777777" w:rsidR="00365E1E" w:rsidRDefault="00365E1E" w:rsidP="002E3339"/>
    <w:p w14:paraId="4AE0C9A3" w14:textId="77777777" w:rsidR="00365E1E" w:rsidRDefault="00365E1E" w:rsidP="002E3339"/>
    <w:p w14:paraId="27A1D3A3" w14:textId="77777777" w:rsidR="00365E1E" w:rsidRDefault="00365E1E" w:rsidP="002E3339"/>
    <w:p w14:paraId="6A2D4E3E" w14:textId="2150DE4C" w:rsidR="00B514A4" w:rsidRDefault="00B514A4" w:rsidP="00C62F65">
      <w:pPr>
        <w:pStyle w:val="ListParagraph"/>
        <w:numPr>
          <w:ilvl w:val="0"/>
          <w:numId w:val="37"/>
        </w:numPr>
      </w:pPr>
      <w:r>
        <w:t>Drag and drop another Image Component into the Collection.</w:t>
      </w:r>
    </w:p>
    <w:p w14:paraId="04F222EB" w14:textId="21D1A344" w:rsidR="00B514A4" w:rsidRDefault="00526BB4" w:rsidP="00C62F65">
      <w:pPr>
        <w:pStyle w:val="ListParagraph"/>
        <w:numPr>
          <w:ilvl w:val="1"/>
          <w:numId w:val="37"/>
        </w:numPr>
      </w:pPr>
      <w:r>
        <w:t>Rename Component Name to Amenity Icon</w:t>
      </w:r>
    </w:p>
    <w:p w14:paraId="69355652" w14:textId="7F87CC7B" w:rsidR="001129A0" w:rsidRDefault="001925F8" w:rsidP="00C62F65">
      <w:pPr>
        <w:pStyle w:val="ListParagraph"/>
        <w:numPr>
          <w:ilvl w:val="1"/>
          <w:numId w:val="37"/>
        </w:numPr>
      </w:pPr>
      <w:r>
        <w:rPr>
          <w:noProof/>
        </w:rPr>
        <w:drawing>
          <wp:anchor distT="0" distB="0" distL="114300" distR="114300" simplePos="0" relativeHeight="251658338" behindDoc="0" locked="0" layoutInCell="1" allowOverlap="1" wp14:anchorId="6982FEEE" wp14:editId="364022C3">
            <wp:simplePos x="0" y="0"/>
            <wp:positionH relativeFrom="column">
              <wp:posOffset>4489127</wp:posOffset>
            </wp:positionH>
            <wp:positionV relativeFrom="paragraph">
              <wp:posOffset>4398</wp:posOffset>
            </wp:positionV>
            <wp:extent cx="2244725" cy="2165350"/>
            <wp:effectExtent l="0" t="0" r="3175" b="6350"/>
            <wp:wrapSquare wrapText="bothSides"/>
            <wp:docPr id="181642802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428028" name="Picture 6"/>
                    <pic:cNvPicPr/>
                  </pic:nvPicPr>
                  <pic:blipFill>
                    <a:blip r:embed="rId110">
                      <a:extLst>
                        <a:ext uri="{28A0092B-C50C-407E-A947-70E740481C1C}">
                          <a14:useLocalDpi xmlns:a14="http://schemas.microsoft.com/office/drawing/2010/main" val="0"/>
                        </a:ext>
                      </a:extLst>
                    </a:blip>
                    <a:stretch>
                      <a:fillRect/>
                    </a:stretch>
                  </pic:blipFill>
                  <pic:spPr>
                    <a:xfrm>
                      <a:off x="0" y="0"/>
                      <a:ext cx="2244725" cy="2165350"/>
                    </a:xfrm>
                    <a:prstGeom prst="rect">
                      <a:avLst/>
                    </a:prstGeom>
                  </pic:spPr>
                </pic:pic>
              </a:graphicData>
            </a:graphic>
            <wp14:sizeRelH relativeFrom="page">
              <wp14:pctWidth>0</wp14:pctWidth>
            </wp14:sizeRelH>
            <wp14:sizeRelV relativeFrom="page">
              <wp14:pctHeight>0</wp14:pctHeight>
            </wp14:sizeRelV>
          </wp:anchor>
        </w:drawing>
      </w:r>
      <w:r w:rsidR="001129A0">
        <w:t>Under the Content category, click on the Databind icon next to the ellipses in the text section and select Edit.</w:t>
      </w:r>
    </w:p>
    <w:p w14:paraId="3E3D702A" w14:textId="593FC1B7" w:rsidR="001129A0" w:rsidRDefault="001129A0" w:rsidP="00C62F65">
      <w:pPr>
        <w:pStyle w:val="ListParagraph"/>
        <w:numPr>
          <w:ilvl w:val="1"/>
          <w:numId w:val="37"/>
        </w:numPr>
      </w:pPr>
      <w:r>
        <w:t>Navigate to the sheet we created at the beginning of this exercise and select cell AB22.</w:t>
      </w:r>
    </w:p>
    <w:p w14:paraId="7722ECBE" w14:textId="200EED6D" w:rsidR="00570533" w:rsidRDefault="00570533" w:rsidP="00C62F65">
      <w:pPr>
        <w:pStyle w:val="ListParagraph"/>
        <w:numPr>
          <w:ilvl w:val="1"/>
          <w:numId w:val="37"/>
        </w:numPr>
      </w:pPr>
      <w:r>
        <w:t>Assign a lookup for this cell in order for it to display an image on the layout. With the cell selected, at the top in the menu bar of the Databind Source, click on the button that says “Open a dialog to configure the rules for lookup and conversion.</w:t>
      </w:r>
    </w:p>
    <w:p w14:paraId="476E8CF8" w14:textId="34F1540D" w:rsidR="00570533" w:rsidRDefault="001D0C6F" w:rsidP="00C62F65">
      <w:pPr>
        <w:pStyle w:val="ListParagraph"/>
        <w:numPr>
          <w:ilvl w:val="1"/>
          <w:numId w:val="37"/>
        </w:numPr>
      </w:pPr>
      <w:r>
        <w:t>Navigate to cell AA42 and drag it down to AA43</w:t>
      </w:r>
      <w:r w:rsidR="00101EEA">
        <w:t xml:space="preserve"> and in the Results put AB. Click “Ok” and you should see the amenity icon in the collection.</w:t>
      </w:r>
      <w:r>
        <w:br/>
      </w:r>
      <w:r>
        <w:br/>
      </w:r>
      <w:r>
        <w:rPr>
          <w:noProof/>
        </w:rPr>
        <w:drawing>
          <wp:inline distT="0" distB="0" distL="0" distR="0" wp14:anchorId="2EAEB447" wp14:editId="68BFFF5C">
            <wp:extent cx="5429079" cy="909218"/>
            <wp:effectExtent l="0" t="0" r="635" b="5715"/>
            <wp:docPr id="67374525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745257" name="Picture 1" descr="A screenshot of a computer&#10;&#10;Description automatically generated"/>
                    <pic:cNvPicPr/>
                  </pic:nvPicPr>
                  <pic:blipFill>
                    <a:blip r:embed="rId111"/>
                    <a:stretch>
                      <a:fillRect/>
                    </a:stretch>
                  </pic:blipFill>
                  <pic:spPr>
                    <a:xfrm>
                      <a:off x="0" y="0"/>
                      <a:ext cx="5451478" cy="912969"/>
                    </a:xfrm>
                    <a:prstGeom prst="rect">
                      <a:avLst/>
                    </a:prstGeom>
                  </pic:spPr>
                </pic:pic>
              </a:graphicData>
            </a:graphic>
          </wp:inline>
        </w:drawing>
      </w:r>
      <w:r>
        <w:br/>
      </w:r>
    </w:p>
    <w:p w14:paraId="5604D612" w14:textId="364FD702" w:rsidR="001129A0" w:rsidRDefault="00EC7965" w:rsidP="00C62F65">
      <w:pPr>
        <w:pStyle w:val="ListParagraph"/>
        <w:numPr>
          <w:ilvl w:val="1"/>
          <w:numId w:val="37"/>
        </w:numPr>
      </w:pPr>
      <w:r>
        <w:rPr>
          <w:noProof/>
        </w:rPr>
        <w:drawing>
          <wp:anchor distT="0" distB="0" distL="114300" distR="114300" simplePos="0" relativeHeight="251658348" behindDoc="0" locked="0" layoutInCell="1" allowOverlap="1" wp14:anchorId="3CE87D78" wp14:editId="139C4CEF">
            <wp:simplePos x="0" y="0"/>
            <wp:positionH relativeFrom="margin">
              <wp:align>right</wp:align>
            </wp:positionH>
            <wp:positionV relativeFrom="paragraph">
              <wp:posOffset>111769</wp:posOffset>
            </wp:positionV>
            <wp:extent cx="1835150" cy="1619250"/>
            <wp:effectExtent l="0" t="0" r="0" b="0"/>
            <wp:wrapSquare wrapText="bothSides"/>
            <wp:docPr id="13947377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73774" name="Picture 1" descr="A screenshot of a computer&#10;&#10;Description automatically generated"/>
                    <pic:cNvPicPr/>
                  </pic:nvPicPr>
                  <pic:blipFill>
                    <a:blip r:embed="rId112">
                      <a:extLst>
                        <a:ext uri="{28A0092B-C50C-407E-A947-70E740481C1C}">
                          <a14:useLocalDpi xmlns:a14="http://schemas.microsoft.com/office/drawing/2010/main" val="0"/>
                        </a:ext>
                      </a:extLst>
                    </a:blip>
                    <a:stretch>
                      <a:fillRect/>
                    </a:stretch>
                  </pic:blipFill>
                  <pic:spPr>
                    <a:xfrm>
                      <a:off x="0" y="0"/>
                      <a:ext cx="1835150" cy="1619250"/>
                    </a:xfrm>
                    <a:prstGeom prst="rect">
                      <a:avLst/>
                    </a:prstGeom>
                  </pic:spPr>
                </pic:pic>
              </a:graphicData>
            </a:graphic>
            <wp14:sizeRelH relativeFrom="page">
              <wp14:pctWidth>0</wp14:pctWidth>
            </wp14:sizeRelH>
            <wp14:sizeRelV relativeFrom="page">
              <wp14:pctHeight>0</wp14:pctHeight>
            </wp14:sizeRelV>
          </wp:anchor>
        </w:drawing>
      </w:r>
      <w:r w:rsidR="001129A0">
        <w:t>Change the size of the Image Component to the following:</w:t>
      </w:r>
    </w:p>
    <w:p w14:paraId="12955013" w14:textId="5BEBAF25" w:rsidR="001129A0" w:rsidRDefault="001129A0" w:rsidP="00C62F65">
      <w:pPr>
        <w:pStyle w:val="ListParagraph"/>
        <w:numPr>
          <w:ilvl w:val="2"/>
          <w:numId w:val="37"/>
        </w:numPr>
      </w:pPr>
      <w:r>
        <w:t>Width: 30px</w:t>
      </w:r>
    </w:p>
    <w:p w14:paraId="052DB316" w14:textId="70EED2B5" w:rsidR="001129A0" w:rsidRDefault="001129A0" w:rsidP="00C62F65">
      <w:pPr>
        <w:pStyle w:val="ListParagraph"/>
        <w:numPr>
          <w:ilvl w:val="2"/>
          <w:numId w:val="37"/>
        </w:numPr>
      </w:pPr>
      <w:r>
        <w:t>Height: 24px</w:t>
      </w:r>
    </w:p>
    <w:p w14:paraId="453BFFB9" w14:textId="02899ECE" w:rsidR="001129A0" w:rsidRDefault="001129A0" w:rsidP="00C62F65">
      <w:pPr>
        <w:pStyle w:val="ListParagraph"/>
        <w:numPr>
          <w:ilvl w:val="2"/>
          <w:numId w:val="37"/>
        </w:numPr>
      </w:pPr>
      <w:r>
        <w:t>Left: 236px</w:t>
      </w:r>
    </w:p>
    <w:p w14:paraId="29CE46E8" w14:textId="6E4022B2" w:rsidR="001129A0" w:rsidRDefault="001129A0" w:rsidP="00C62F65">
      <w:pPr>
        <w:pStyle w:val="ListParagraph"/>
        <w:numPr>
          <w:ilvl w:val="2"/>
          <w:numId w:val="37"/>
        </w:numPr>
      </w:pPr>
      <w:r>
        <w:t>Top: 7px</w:t>
      </w:r>
      <w:r w:rsidR="00101EEA">
        <w:br/>
      </w:r>
      <w:r w:rsidR="00101EEA">
        <w:br/>
      </w:r>
      <w:r w:rsidR="00101EEA">
        <w:br/>
      </w:r>
      <w:r w:rsidR="00101EEA">
        <w:br/>
      </w:r>
      <w:r w:rsidR="00101EEA">
        <w:br/>
      </w:r>
    </w:p>
    <w:p w14:paraId="4FCEDF5B" w14:textId="572D122D" w:rsidR="00B44E3C" w:rsidRDefault="00B44E3C" w:rsidP="00C62F65">
      <w:pPr>
        <w:pStyle w:val="ListParagraph"/>
        <w:numPr>
          <w:ilvl w:val="0"/>
          <w:numId w:val="37"/>
        </w:numPr>
      </w:pPr>
      <w:r>
        <w:t>Drag and drop a Text Component into the Collection.</w:t>
      </w:r>
    </w:p>
    <w:p w14:paraId="2CEC4702" w14:textId="282E1E5C" w:rsidR="00B44E3C" w:rsidRDefault="00D41A87" w:rsidP="00C62F65">
      <w:pPr>
        <w:pStyle w:val="ListParagraph"/>
        <w:numPr>
          <w:ilvl w:val="1"/>
          <w:numId w:val="37"/>
        </w:numPr>
      </w:pPr>
      <w:r>
        <w:rPr>
          <w:noProof/>
        </w:rPr>
        <w:drawing>
          <wp:anchor distT="0" distB="0" distL="114300" distR="114300" simplePos="0" relativeHeight="251658339" behindDoc="0" locked="0" layoutInCell="1" allowOverlap="1" wp14:anchorId="4182E36E" wp14:editId="6BBC1CEC">
            <wp:simplePos x="0" y="0"/>
            <wp:positionH relativeFrom="column">
              <wp:posOffset>4745885</wp:posOffset>
            </wp:positionH>
            <wp:positionV relativeFrom="paragraph">
              <wp:posOffset>7269</wp:posOffset>
            </wp:positionV>
            <wp:extent cx="1830070" cy="3302635"/>
            <wp:effectExtent l="0" t="0" r="0" b="0"/>
            <wp:wrapSquare wrapText="bothSides"/>
            <wp:docPr id="104165893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658932" name="Picture 6"/>
                    <pic:cNvPicPr/>
                  </pic:nvPicPr>
                  <pic:blipFill>
                    <a:blip r:embed="rId113">
                      <a:extLst>
                        <a:ext uri="{28A0092B-C50C-407E-A947-70E740481C1C}">
                          <a14:useLocalDpi xmlns:a14="http://schemas.microsoft.com/office/drawing/2010/main" val="0"/>
                        </a:ext>
                      </a:extLst>
                    </a:blip>
                    <a:stretch>
                      <a:fillRect/>
                    </a:stretch>
                  </pic:blipFill>
                  <pic:spPr>
                    <a:xfrm>
                      <a:off x="0" y="0"/>
                      <a:ext cx="1830070" cy="3302635"/>
                    </a:xfrm>
                    <a:prstGeom prst="rect">
                      <a:avLst/>
                    </a:prstGeom>
                  </pic:spPr>
                </pic:pic>
              </a:graphicData>
            </a:graphic>
            <wp14:sizeRelH relativeFrom="page">
              <wp14:pctWidth>0</wp14:pctWidth>
            </wp14:sizeRelH>
            <wp14:sizeRelV relativeFrom="page">
              <wp14:pctHeight>0</wp14:pctHeight>
            </wp14:sizeRelV>
          </wp:anchor>
        </w:drawing>
      </w:r>
      <w:r w:rsidR="00111439">
        <w:t>Rename the Component Name to Gate</w:t>
      </w:r>
    </w:p>
    <w:p w14:paraId="13C89001" w14:textId="1480B1B5" w:rsidR="007722C7" w:rsidRDefault="00111439" w:rsidP="00C62F65">
      <w:pPr>
        <w:pStyle w:val="ListParagraph"/>
        <w:numPr>
          <w:ilvl w:val="1"/>
          <w:numId w:val="37"/>
        </w:numPr>
      </w:pPr>
      <w:r>
        <w:t>Under the Content category, click on the Databind icon next to the ellipses in the text section and select Edit.</w:t>
      </w:r>
    </w:p>
    <w:p w14:paraId="5DF899E8" w14:textId="2469BB80" w:rsidR="00111439" w:rsidRDefault="00111439" w:rsidP="00C62F65">
      <w:pPr>
        <w:pStyle w:val="ListParagraph"/>
        <w:numPr>
          <w:ilvl w:val="1"/>
          <w:numId w:val="37"/>
        </w:numPr>
      </w:pPr>
      <w:r>
        <w:t>Navigate to the sheet we created at the beginning of this exercise and select cell A</w:t>
      </w:r>
      <w:r w:rsidR="007D5008">
        <w:t>C</w:t>
      </w:r>
      <w:r>
        <w:t>22 and click “Ok”.</w:t>
      </w:r>
    </w:p>
    <w:p w14:paraId="41C80B5A" w14:textId="0834EEFD" w:rsidR="00826CA2" w:rsidRDefault="00826CA2" w:rsidP="00C62F65">
      <w:pPr>
        <w:pStyle w:val="ListParagraph"/>
        <w:numPr>
          <w:ilvl w:val="1"/>
          <w:numId w:val="37"/>
        </w:numPr>
      </w:pPr>
      <w:r>
        <w:t>Under the Content&gt;Font category change the following:</w:t>
      </w:r>
    </w:p>
    <w:p w14:paraId="1905B823" w14:textId="4394A7D0" w:rsidR="00826CA2" w:rsidRDefault="00826CA2" w:rsidP="00C62F65">
      <w:pPr>
        <w:pStyle w:val="ListParagraph"/>
        <w:numPr>
          <w:ilvl w:val="2"/>
          <w:numId w:val="37"/>
        </w:numPr>
      </w:pPr>
      <w:r>
        <w:t>Size: 30px</w:t>
      </w:r>
    </w:p>
    <w:p w14:paraId="6A0E3146" w14:textId="1394C396" w:rsidR="00826CA2" w:rsidRDefault="00826CA2" w:rsidP="00C62F65">
      <w:pPr>
        <w:pStyle w:val="ListParagraph"/>
        <w:numPr>
          <w:ilvl w:val="2"/>
          <w:numId w:val="37"/>
        </w:numPr>
      </w:pPr>
      <w:r>
        <w:t xml:space="preserve">Color Hex Code: </w:t>
      </w:r>
      <w:r w:rsidR="001A2354" w:rsidRPr="001A2354">
        <w:t>#212C41</w:t>
      </w:r>
    </w:p>
    <w:p w14:paraId="2535428F" w14:textId="443BB629" w:rsidR="00111439" w:rsidRDefault="00111439" w:rsidP="00C62F65">
      <w:pPr>
        <w:pStyle w:val="ListParagraph"/>
        <w:numPr>
          <w:ilvl w:val="1"/>
          <w:numId w:val="37"/>
        </w:numPr>
      </w:pPr>
      <w:r>
        <w:t>Change the size of the Image Component to the following:</w:t>
      </w:r>
    </w:p>
    <w:p w14:paraId="0747234C" w14:textId="0F33E31A" w:rsidR="00111439" w:rsidRDefault="00111439" w:rsidP="00C62F65">
      <w:pPr>
        <w:pStyle w:val="ListParagraph"/>
        <w:numPr>
          <w:ilvl w:val="2"/>
          <w:numId w:val="37"/>
        </w:numPr>
      </w:pPr>
      <w:r>
        <w:t xml:space="preserve">Width: </w:t>
      </w:r>
      <w:r w:rsidR="001A2354">
        <w:t>228</w:t>
      </w:r>
      <w:r>
        <w:t>px</w:t>
      </w:r>
    </w:p>
    <w:p w14:paraId="4F21C8B1" w14:textId="5D04D6FD" w:rsidR="00111439" w:rsidRDefault="00111439" w:rsidP="00C62F65">
      <w:pPr>
        <w:pStyle w:val="ListParagraph"/>
        <w:numPr>
          <w:ilvl w:val="2"/>
          <w:numId w:val="37"/>
        </w:numPr>
      </w:pPr>
      <w:r>
        <w:t xml:space="preserve">Height: </w:t>
      </w:r>
      <w:r w:rsidR="001A2354">
        <w:t>38</w:t>
      </w:r>
      <w:r>
        <w:t>px</w:t>
      </w:r>
    </w:p>
    <w:p w14:paraId="5E1CFCF9" w14:textId="5DFD9558" w:rsidR="00111439" w:rsidRDefault="00111439" w:rsidP="00C62F65">
      <w:pPr>
        <w:pStyle w:val="ListParagraph"/>
        <w:numPr>
          <w:ilvl w:val="2"/>
          <w:numId w:val="37"/>
        </w:numPr>
      </w:pPr>
      <w:r>
        <w:t>Left: 23px</w:t>
      </w:r>
    </w:p>
    <w:p w14:paraId="1921D206" w14:textId="517238A1" w:rsidR="00111439" w:rsidRDefault="00111439" w:rsidP="00C62F65">
      <w:pPr>
        <w:pStyle w:val="ListParagraph"/>
        <w:numPr>
          <w:ilvl w:val="2"/>
          <w:numId w:val="37"/>
        </w:numPr>
      </w:pPr>
      <w:r>
        <w:t xml:space="preserve">Top: </w:t>
      </w:r>
      <w:r w:rsidR="001A2354">
        <w:t>153</w:t>
      </w:r>
      <w:r>
        <w:t>px</w:t>
      </w:r>
    </w:p>
    <w:p w14:paraId="36667D61" w14:textId="78B03207" w:rsidR="001A2354" w:rsidRDefault="001A2354" w:rsidP="001A2354"/>
    <w:p w14:paraId="1A7CF327" w14:textId="77777777" w:rsidR="001A2354" w:rsidRDefault="001A2354" w:rsidP="001A2354"/>
    <w:p w14:paraId="0B2DE84C" w14:textId="49BF420E" w:rsidR="001A2354" w:rsidRDefault="003C331F" w:rsidP="00C62F65">
      <w:pPr>
        <w:pStyle w:val="ListParagraph"/>
        <w:numPr>
          <w:ilvl w:val="0"/>
          <w:numId w:val="37"/>
        </w:numPr>
      </w:pPr>
      <w:r>
        <w:rPr>
          <w:noProof/>
        </w:rPr>
        <w:drawing>
          <wp:anchor distT="0" distB="0" distL="114300" distR="114300" simplePos="0" relativeHeight="251658340" behindDoc="0" locked="0" layoutInCell="1" allowOverlap="1" wp14:anchorId="593DAF2F" wp14:editId="78CC68C1">
            <wp:simplePos x="0" y="0"/>
            <wp:positionH relativeFrom="column">
              <wp:posOffset>4495004</wp:posOffset>
            </wp:positionH>
            <wp:positionV relativeFrom="paragraph">
              <wp:posOffset>48260</wp:posOffset>
            </wp:positionV>
            <wp:extent cx="2005965" cy="2880360"/>
            <wp:effectExtent l="0" t="0" r="0" b="0"/>
            <wp:wrapSquare wrapText="bothSides"/>
            <wp:docPr id="5396713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671330" name="Picture 7"/>
                    <pic:cNvPicPr/>
                  </pic:nvPicPr>
                  <pic:blipFill>
                    <a:blip r:embed="rId114">
                      <a:extLst>
                        <a:ext uri="{28A0092B-C50C-407E-A947-70E740481C1C}">
                          <a14:useLocalDpi xmlns:a14="http://schemas.microsoft.com/office/drawing/2010/main" val="0"/>
                        </a:ext>
                      </a:extLst>
                    </a:blip>
                    <a:stretch>
                      <a:fillRect/>
                    </a:stretch>
                  </pic:blipFill>
                  <pic:spPr>
                    <a:xfrm>
                      <a:off x="0" y="0"/>
                      <a:ext cx="2005965" cy="2880360"/>
                    </a:xfrm>
                    <a:prstGeom prst="rect">
                      <a:avLst/>
                    </a:prstGeom>
                  </pic:spPr>
                </pic:pic>
              </a:graphicData>
            </a:graphic>
            <wp14:sizeRelH relativeFrom="page">
              <wp14:pctWidth>0</wp14:pctWidth>
            </wp14:sizeRelH>
            <wp14:sizeRelV relativeFrom="page">
              <wp14:pctHeight>0</wp14:pctHeight>
            </wp14:sizeRelV>
          </wp:anchor>
        </w:drawing>
      </w:r>
      <w:r w:rsidR="001056C2">
        <w:t>Drag and drop another Text Component onto the layout.</w:t>
      </w:r>
    </w:p>
    <w:p w14:paraId="13DC72D1" w14:textId="388E64D6" w:rsidR="001056C2" w:rsidRDefault="001056C2" w:rsidP="00C62F65">
      <w:pPr>
        <w:pStyle w:val="ListParagraph"/>
        <w:numPr>
          <w:ilvl w:val="1"/>
          <w:numId w:val="37"/>
        </w:numPr>
      </w:pPr>
      <w:r>
        <w:t>Rename the Component Name to Walk Time Background.</w:t>
      </w:r>
    </w:p>
    <w:p w14:paraId="5C7F4876" w14:textId="5AFF7C50" w:rsidR="001056C2" w:rsidRDefault="00797ABB" w:rsidP="00C62F65">
      <w:pPr>
        <w:pStyle w:val="ListParagraph"/>
        <w:numPr>
          <w:ilvl w:val="1"/>
          <w:numId w:val="37"/>
        </w:numPr>
      </w:pPr>
      <w:r>
        <w:t>Under the Size and position category change the following:</w:t>
      </w:r>
    </w:p>
    <w:p w14:paraId="3A2B91ED" w14:textId="4046435C" w:rsidR="00797ABB" w:rsidRDefault="00E80263" w:rsidP="00C62F65">
      <w:pPr>
        <w:pStyle w:val="ListParagraph"/>
        <w:numPr>
          <w:ilvl w:val="2"/>
          <w:numId w:val="37"/>
        </w:numPr>
      </w:pPr>
      <w:r>
        <w:t>Width: 274px</w:t>
      </w:r>
    </w:p>
    <w:p w14:paraId="3858F363" w14:textId="71F74CCC" w:rsidR="00E80263" w:rsidRDefault="00E80263" w:rsidP="00C62F65">
      <w:pPr>
        <w:pStyle w:val="ListParagraph"/>
        <w:numPr>
          <w:ilvl w:val="2"/>
          <w:numId w:val="37"/>
        </w:numPr>
      </w:pPr>
      <w:r>
        <w:t>Height: 50px</w:t>
      </w:r>
    </w:p>
    <w:p w14:paraId="2FC933E3" w14:textId="78A5F02A" w:rsidR="00E80263" w:rsidRDefault="00E80263" w:rsidP="00C62F65">
      <w:pPr>
        <w:pStyle w:val="ListParagraph"/>
        <w:numPr>
          <w:ilvl w:val="2"/>
          <w:numId w:val="37"/>
        </w:numPr>
      </w:pPr>
      <w:r>
        <w:t>Left: 0px</w:t>
      </w:r>
    </w:p>
    <w:p w14:paraId="177D7511" w14:textId="75AE31D6" w:rsidR="00E80263" w:rsidRDefault="00E80263" w:rsidP="00C62F65">
      <w:pPr>
        <w:pStyle w:val="ListParagraph"/>
        <w:numPr>
          <w:ilvl w:val="2"/>
          <w:numId w:val="37"/>
        </w:numPr>
      </w:pPr>
      <w:r>
        <w:t>Top: 195px</w:t>
      </w:r>
    </w:p>
    <w:p w14:paraId="3783D8A1" w14:textId="423FBED3" w:rsidR="00E80263" w:rsidRDefault="00E80263" w:rsidP="00C62F65">
      <w:pPr>
        <w:pStyle w:val="ListParagraph"/>
        <w:numPr>
          <w:ilvl w:val="2"/>
          <w:numId w:val="37"/>
        </w:numPr>
      </w:pPr>
      <w:r>
        <w:t xml:space="preserve">Background Hex Code: </w:t>
      </w:r>
      <w:r w:rsidR="003C331F" w:rsidRPr="003C331F">
        <w:t>#EABD3D</w:t>
      </w:r>
      <w:r w:rsidR="007722C7">
        <w:br/>
      </w:r>
    </w:p>
    <w:p w14:paraId="0EFD87B7" w14:textId="5080FE55" w:rsidR="003C331F" w:rsidRDefault="003F4D45" w:rsidP="00C62F65">
      <w:pPr>
        <w:pStyle w:val="ListParagraph"/>
        <w:numPr>
          <w:ilvl w:val="0"/>
          <w:numId w:val="37"/>
        </w:numPr>
      </w:pPr>
      <w:r>
        <w:rPr>
          <w:noProof/>
        </w:rPr>
        <w:drawing>
          <wp:anchor distT="0" distB="0" distL="114300" distR="114300" simplePos="0" relativeHeight="251658341" behindDoc="0" locked="0" layoutInCell="1" allowOverlap="1" wp14:anchorId="48F7914A" wp14:editId="412A8D14">
            <wp:simplePos x="0" y="0"/>
            <wp:positionH relativeFrom="column">
              <wp:posOffset>4446915</wp:posOffset>
            </wp:positionH>
            <wp:positionV relativeFrom="paragraph">
              <wp:posOffset>113096</wp:posOffset>
            </wp:positionV>
            <wp:extent cx="2033270" cy="2862580"/>
            <wp:effectExtent l="0" t="0" r="5080" b="0"/>
            <wp:wrapSquare wrapText="bothSides"/>
            <wp:docPr id="690492019" name="Picture 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492019" name="Picture 8" descr="A screenshot of a computer&#10;&#10;Description automatically generated"/>
                    <pic:cNvPicPr/>
                  </pic:nvPicPr>
                  <pic:blipFill>
                    <a:blip r:embed="rId115">
                      <a:extLst>
                        <a:ext uri="{28A0092B-C50C-407E-A947-70E740481C1C}">
                          <a14:useLocalDpi xmlns:a14="http://schemas.microsoft.com/office/drawing/2010/main" val="0"/>
                        </a:ext>
                      </a:extLst>
                    </a:blip>
                    <a:stretch>
                      <a:fillRect/>
                    </a:stretch>
                  </pic:blipFill>
                  <pic:spPr>
                    <a:xfrm>
                      <a:off x="0" y="0"/>
                      <a:ext cx="2033270" cy="2862580"/>
                    </a:xfrm>
                    <a:prstGeom prst="rect">
                      <a:avLst/>
                    </a:prstGeom>
                  </pic:spPr>
                </pic:pic>
              </a:graphicData>
            </a:graphic>
            <wp14:sizeRelH relativeFrom="page">
              <wp14:pctWidth>0</wp14:pctWidth>
            </wp14:sizeRelH>
            <wp14:sizeRelV relativeFrom="page">
              <wp14:pctHeight>0</wp14:pctHeight>
            </wp14:sizeRelV>
          </wp:anchor>
        </w:drawing>
      </w:r>
      <w:r w:rsidR="003C331F">
        <w:t>Drag and drop another Text Component onto the layout.</w:t>
      </w:r>
    </w:p>
    <w:p w14:paraId="14C00C30" w14:textId="4FCEEDAE" w:rsidR="003C331F" w:rsidRDefault="004355A0" w:rsidP="00C62F65">
      <w:pPr>
        <w:pStyle w:val="ListParagraph"/>
        <w:numPr>
          <w:ilvl w:val="1"/>
          <w:numId w:val="37"/>
        </w:numPr>
      </w:pPr>
      <w:r>
        <w:t>Rename the Component Name to Walk Icon Background.</w:t>
      </w:r>
    </w:p>
    <w:p w14:paraId="5C8678D8" w14:textId="30ED28FE" w:rsidR="004355A0" w:rsidRDefault="004355A0" w:rsidP="00C62F65">
      <w:pPr>
        <w:pStyle w:val="ListParagraph"/>
        <w:numPr>
          <w:ilvl w:val="1"/>
          <w:numId w:val="37"/>
        </w:numPr>
      </w:pPr>
      <w:r>
        <w:t>Under the Size and position category change the following:</w:t>
      </w:r>
    </w:p>
    <w:p w14:paraId="1B4B1796" w14:textId="76B38C29" w:rsidR="004355A0" w:rsidRDefault="00EB4EB5" w:rsidP="00C62F65">
      <w:pPr>
        <w:pStyle w:val="ListParagraph"/>
        <w:numPr>
          <w:ilvl w:val="2"/>
          <w:numId w:val="37"/>
        </w:numPr>
      </w:pPr>
      <w:r>
        <w:t>Width: 53px</w:t>
      </w:r>
    </w:p>
    <w:p w14:paraId="7C485FBA" w14:textId="396FBA1D" w:rsidR="00EB4EB5" w:rsidRDefault="00D97D7A" w:rsidP="00C62F65">
      <w:pPr>
        <w:pStyle w:val="ListParagraph"/>
        <w:numPr>
          <w:ilvl w:val="2"/>
          <w:numId w:val="37"/>
        </w:numPr>
      </w:pPr>
      <w:r>
        <w:t>Height: 50px</w:t>
      </w:r>
    </w:p>
    <w:p w14:paraId="5A8F0B81" w14:textId="7115CA35" w:rsidR="00D97D7A" w:rsidRDefault="00D97D7A" w:rsidP="00C62F65">
      <w:pPr>
        <w:pStyle w:val="ListParagraph"/>
        <w:numPr>
          <w:ilvl w:val="2"/>
          <w:numId w:val="37"/>
        </w:numPr>
      </w:pPr>
      <w:r>
        <w:t>Left: 0px</w:t>
      </w:r>
    </w:p>
    <w:p w14:paraId="1F4E1443" w14:textId="07367672" w:rsidR="00D97D7A" w:rsidRDefault="00D97D7A" w:rsidP="00C62F65">
      <w:pPr>
        <w:pStyle w:val="ListParagraph"/>
        <w:numPr>
          <w:ilvl w:val="2"/>
          <w:numId w:val="37"/>
        </w:numPr>
      </w:pPr>
      <w:r>
        <w:t>Top: 195px</w:t>
      </w:r>
    </w:p>
    <w:p w14:paraId="23E4A821" w14:textId="5FED2272" w:rsidR="00AC625E" w:rsidRDefault="00D97D7A" w:rsidP="00C62F65">
      <w:pPr>
        <w:pStyle w:val="ListParagraph"/>
        <w:numPr>
          <w:ilvl w:val="2"/>
          <w:numId w:val="37"/>
        </w:numPr>
      </w:pPr>
      <w:r>
        <w:t xml:space="preserve">Background Hex Code: </w:t>
      </w:r>
      <w:r w:rsidR="007722C7" w:rsidRPr="007722C7">
        <w:t>#212C41</w:t>
      </w:r>
    </w:p>
    <w:p w14:paraId="589D6CBE" w14:textId="77777777" w:rsidR="00AC625E" w:rsidRDefault="00AC625E" w:rsidP="00B44E3C"/>
    <w:p w14:paraId="0872C5A7" w14:textId="2FE38406" w:rsidR="0071223A" w:rsidRDefault="003F4D45" w:rsidP="00C62F65">
      <w:pPr>
        <w:pStyle w:val="ListParagraph"/>
        <w:numPr>
          <w:ilvl w:val="0"/>
          <w:numId w:val="37"/>
        </w:numPr>
        <w:spacing w:after="200"/>
      </w:pPr>
      <w:r>
        <w:t>Drag and drop an Image Component onto the layout.</w:t>
      </w:r>
    </w:p>
    <w:p w14:paraId="5C25664C" w14:textId="4F82F406" w:rsidR="00AC625E" w:rsidRDefault="006D7254" w:rsidP="00C62F65">
      <w:pPr>
        <w:pStyle w:val="ListParagraph"/>
        <w:numPr>
          <w:ilvl w:val="1"/>
          <w:numId w:val="37"/>
        </w:numPr>
        <w:spacing w:after="200"/>
      </w:pPr>
      <w:r>
        <w:rPr>
          <w:noProof/>
        </w:rPr>
        <w:drawing>
          <wp:anchor distT="0" distB="0" distL="114300" distR="114300" simplePos="0" relativeHeight="251658342" behindDoc="0" locked="0" layoutInCell="1" allowOverlap="1" wp14:anchorId="40FB5A66" wp14:editId="4BFE1C05">
            <wp:simplePos x="0" y="0"/>
            <wp:positionH relativeFrom="margin">
              <wp:posOffset>4359275</wp:posOffset>
            </wp:positionH>
            <wp:positionV relativeFrom="paragraph">
              <wp:posOffset>95885</wp:posOffset>
            </wp:positionV>
            <wp:extent cx="2242185" cy="2224405"/>
            <wp:effectExtent l="0" t="0" r="5715" b="4445"/>
            <wp:wrapSquare wrapText="bothSides"/>
            <wp:docPr id="1312635249" name="Picture 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635249" name="Picture 9" descr="A screenshot of a computer&#10;&#10;Description automatically generated"/>
                    <pic:cNvPicPr/>
                  </pic:nvPicPr>
                  <pic:blipFill>
                    <a:blip r:embed="rId116">
                      <a:extLst>
                        <a:ext uri="{28A0092B-C50C-407E-A947-70E740481C1C}">
                          <a14:useLocalDpi xmlns:a14="http://schemas.microsoft.com/office/drawing/2010/main" val="0"/>
                        </a:ext>
                      </a:extLst>
                    </a:blip>
                    <a:stretch>
                      <a:fillRect/>
                    </a:stretch>
                  </pic:blipFill>
                  <pic:spPr>
                    <a:xfrm>
                      <a:off x="0" y="0"/>
                      <a:ext cx="2242185" cy="2224405"/>
                    </a:xfrm>
                    <a:prstGeom prst="rect">
                      <a:avLst/>
                    </a:prstGeom>
                  </pic:spPr>
                </pic:pic>
              </a:graphicData>
            </a:graphic>
            <wp14:sizeRelH relativeFrom="page">
              <wp14:pctWidth>0</wp14:pctWidth>
            </wp14:sizeRelH>
            <wp14:sizeRelV relativeFrom="page">
              <wp14:pctHeight>0</wp14:pctHeight>
            </wp14:sizeRelV>
          </wp:anchor>
        </w:drawing>
      </w:r>
      <w:r>
        <w:t>Rename the Component Name to Walk Direction Icon.</w:t>
      </w:r>
    </w:p>
    <w:p w14:paraId="43C7A014" w14:textId="69CC6F97" w:rsidR="00441C08" w:rsidRDefault="00441C08" w:rsidP="00C62F65">
      <w:pPr>
        <w:pStyle w:val="ListParagraph"/>
        <w:numPr>
          <w:ilvl w:val="1"/>
          <w:numId w:val="37"/>
        </w:numPr>
      </w:pPr>
      <w:r>
        <w:t>Under the Content category, click on the Databind icon next to the ellipses in the text section and select Edit.</w:t>
      </w:r>
    </w:p>
    <w:p w14:paraId="5C5501DF" w14:textId="76FD6B88" w:rsidR="00441C08" w:rsidRDefault="00441C08" w:rsidP="00C62F65">
      <w:pPr>
        <w:pStyle w:val="ListParagraph"/>
        <w:numPr>
          <w:ilvl w:val="1"/>
          <w:numId w:val="37"/>
        </w:numPr>
      </w:pPr>
      <w:r>
        <w:t>Navigate to the sheet we created at the beginning of this exercise and select cell AD22.</w:t>
      </w:r>
    </w:p>
    <w:p w14:paraId="33646E39" w14:textId="77777777" w:rsidR="006861FC" w:rsidRDefault="006861FC" w:rsidP="00C62F65">
      <w:pPr>
        <w:pStyle w:val="ListParagraph"/>
        <w:numPr>
          <w:ilvl w:val="1"/>
          <w:numId w:val="37"/>
        </w:numPr>
      </w:pPr>
      <w:r>
        <w:t>Assign a lookup for this cell in order for it to display an image on the layout. With the cell selected, at the top in the menu bar of the Databind Source, click on the button that says “Open a dialog to configure the rules for lookup and conversion.</w:t>
      </w:r>
    </w:p>
    <w:p w14:paraId="446BD4CD" w14:textId="61867B31" w:rsidR="006861FC" w:rsidRDefault="00ED2455" w:rsidP="00C62F65">
      <w:pPr>
        <w:pStyle w:val="ListParagraph"/>
        <w:numPr>
          <w:ilvl w:val="1"/>
          <w:numId w:val="37"/>
        </w:numPr>
      </w:pPr>
      <w:r>
        <w:rPr>
          <w:noProof/>
        </w:rPr>
        <w:drawing>
          <wp:anchor distT="0" distB="0" distL="114300" distR="114300" simplePos="0" relativeHeight="251658349" behindDoc="0" locked="0" layoutInCell="1" allowOverlap="1" wp14:anchorId="20C060B6" wp14:editId="0E7743B6">
            <wp:simplePos x="0" y="0"/>
            <wp:positionH relativeFrom="column">
              <wp:posOffset>817255</wp:posOffset>
            </wp:positionH>
            <wp:positionV relativeFrom="paragraph">
              <wp:posOffset>905861</wp:posOffset>
            </wp:positionV>
            <wp:extent cx="4155440" cy="847725"/>
            <wp:effectExtent l="0" t="0" r="0" b="9525"/>
            <wp:wrapSquare wrapText="bothSides"/>
            <wp:docPr id="100909816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098169" name="Picture 1" descr="A screenshot of a computer&#10;&#10;Description automatically generated"/>
                    <pic:cNvPicPr/>
                  </pic:nvPicPr>
                  <pic:blipFill>
                    <a:blip r:embed="rId117">
                      <a:extLst>
                        <a:ext uri="{28A0092B-C50C-407E-A947-70E740481C1C}">
                          <a14:useLocalDpi xmlns:a14="http://schemas.microsoft.com/office/drawing/2010/main" val="0"/>
                        </a:ext>
                      </a:extLst>
                    </a:blip>
                    <a:stretch>
                      <a:fillRect/>
                    </a:stretch>
                  </pic:blipFill>
                  <pic:spPr>
                    <a:xfrm>
                      <a:off x="0" y="0"/>
                      <a:ext cx="4155440" cy="847725"/>
                    </a:xfrm>
                    <a:prstGeom prst="rect">
                      <a:avLst/>
                    </a:prstGeom>
                  </pic:spPr>
                </pic:pic>
              </a:graphicData>
            </a:graphic>
            <wp14:sizeRelH relativeFrom="page">
              <wp14:pctWidth>0</wp14:pctWidth>
            </wp14:sizeRelH>
            <wp14:sizeRelV relativeFrom="page">
              <wp14:pctHeight>0</wp14:pctHeight>
            </wp14:sizeRelV>
          </wp:anchor>
        </w:drawing>
      </w:r>
      <w:r w:rsidR="006861FC">
        <w:t>Navigate to cell AA4</w:t>
      </w:r>
      <w:r w:rsidR="009E2216">
        <w:t>4</w:t>
      </w:r>
      <w:r w:rsidR="006861FC">
        <w:t xml:space="preserve"> and drag it down to AA4</w:t>
      </w:r>
      <w:r w:rsidR="009E2216">
        <w:t>5</w:t>
      </w:r>
      <w:r w:rsidR="006861FC">
        <w:t xml:space="preserve"> and in the Results put AB. Click “Ok” and you should see the </w:t>
      </w:r>
      <w:r w:rsidR="007E3CB3">
        <w:t>walk direction</w:t>
      </w:r>
      <w:r w:rsidR="006861FC">
        <w:t xml:space="preserve"> icon in the collection.</w:t>
      </w:r>
      <w:r w:rsidRPr="00ED2455">
        <w:rPr>
          <w:noProof/>
        </w:rPr>
        <w:t xml:space="preserve"> </w:t>
      </w:r>
      <w:r w:rsidR="009E2216">
        <w:br/>
      </w:r>
      <w:r w:rsidR="009E2216">
        <w:br/>
      </w:r>
    </w:p>
    <w:p w14:paraId="3D4306CD" w14:textId="61F095F7" w:rsidR="00F97FA7" w:rsidRDefault="00F97FA7" w:rsidP="00C62F65">
      <w:pPr>
        <w:pStyle w:val="ListParagraph"/>
        <w:numPr>
          <w:ilvl w:val="1"/>
          <w:numId w:val="37"/>
        </w:numPr>
      </w:pPr>
      <w:r>
        <w:t>Under the Size and position category change the following:</w:t>
      </w:r>
    </w:p>
    <w:p w14:paraId="4F68B36C" w14:textId="5E53E069" w:rsidR="00F97FA7" w:rsidRDefault="00F97FA7" w:rsidP="00C62F65">
      <w:pPr>
        <w:pStyle w:val="ListParagraph"/>
        <w:numPr>
          <w:ilvl w:val="2"/>
          <w:numId w:val="37"/>
        </w:numPr>
      </w:pPr>
      <w:r>
        <w:t>Width: 38px</w:t>
      </w:r>
    </w:p>
    <w:p w14:paraId="7EB824FA" w14:textId="75829F1D" w:rsidR="00F97FA7" w:rsidRDefault="00F97FA7" w:rsidP="00C62F65">
      <w:pPr>
        <w:pStyle w:val="ListParagraph"/>
        <w:numPr>
          <w:ilvl w:val="2"/>
          <w:numId w:val="37"/>
        </w:numPr>
      </w:pPr>
      <w:r>
        <w:t>Height: 38px</w:t>
      </w:r>
    </w:p>
    <w:p w14:paraId="796F767D" w14:textId="6EB097D4" w:rsidR="00F97FA7" w:rsidRDefault="00F97FA7" w:rsidP="00C62F65">
      <w:pPr>
        <w:pStyle w:val="ListParagraph"/>
        <w:numPr>
          <w:ilvl w:val="2"/>
          <w:numId w:val="37"/>
        </w:numPr>
      </w:pPr>
      <w:r>
        <w:t>Left: 8px</w:t>
      </w:r>
    </w:p>
    <w:p w14:paraId="501F2EA8" w14:textId="4FD41A06" w:rsidR="006D7254" w:rsidRDefault="00F97FA7" w:rsidP="00C62F65">
      <w:pPr>
        <w:pStyle w:val="ListParagraph"/>
        <w:numPr>
          <w:ilvl w:val="2"/>
          <w:numId w:val="37"/>
        </w:numPr>
      </w:pPr>
      <w:r>
        <w:t>Top: 201px</w:t>
      </w:r>
    </w:p>
    <w:p w14:paraId="0DBCA1F4" w14:textId="7F61966B" w:rsidR="00B24716" w:rsidRDefault="00D41A87" w:rsidP="00C62F65">
      <w:pPr>
        <w:pStyle w:val="ListParagraph"/>
        <w:numPr>
          <w:ilvl w:val="0"/>
          <w:numId w:val="37"/>
        </w:numPr>
      </w:pPr>
      <w:r>
        <w:rPr>
          <w:noProof/>
        </w:rPr>
        <w:drawing>
          <wp:anchor distT="0" distB="0" distL="114300" distR="114300" simplePos="0" relativeHeight="251658343" behindDoc="0" locked="0" layoutInCell="1" allowOverlap="1" wp14:anchorId="6BDFFEDD" wp14:editId="53B3CFC8">
            <wp:simplePos x="0" y="0"/>
            <wp:positionH relativeFrom="margin">
              <wp:posOffset>4487204</wp:posOffset>
            </wp:positionH>
            <wp:positionV relativeFrom="paragraph">
              <wp:posOffset>8359</wp:posOffset>
            </wp:positionV>
            <wp:extent cx="2160905" cy="3875405"/>
            <wp:effectExtent l="0" t="0" r="0" b="0"/>
            <wp:wrapSquare wrapText="bothSides"/>
            <wp:docPr id="300480934" name="Picture 1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480934" name="Picture 10" descr="A screenshot of a computer&#10;&#10;Description automatically generated"/>
                    <pic:cNvPicPr/>
                  </pic:nvPicPr>
                  <pic:blipFill>
                    <a:blip r:embed="rId118">
                      <a:extLst>
                        <a:ext uri="{28A0092B-C50C-407E-A947-70E740481C1C}">
                          <a14:useLocalDpi xmlns:a14="http://schemas.microsoft.com/office/drawing/2010/main" val="0"/>
                        </a:ext>
                      </a:extLst>
                    </a:blip>
                    <a:stretch>
                      <a:fillRect/>
                    </a:stretch>
                  </pic:blipFill>
                  <pic:spPr>
                    <a:xfrm>
                      <a:off x="0" y="0"/>
                      <a:ext cx="2160905" cy="3875405"/>
                    </a:xfrm>
                    <a:prstGeom prst="rect">
                      <a:avLst/>
                    </a:prstGeom>
                  </pic:spPr>
                </pic:pic>
              </a:graphicData>
            </a:graphic>
            <wp14:sizeRelH relativeFrom="page">
              <wp14:pctWidth>0</wp14:pctWidth>
            </wp14:sizeRelH>
            <wp14:sizeRelV relativeFrom="page">
              <wp14:pctHeight>0</wp14:pctHeight>
            </wp14:sizeRelV>
          </wp:anchor>
        </w:drawing>
      </w:r>
      <w:r w:rsidR="00B24716">
        <w:t>Drag and drop another Text Component onto the layout.</w:t>
      </w:r>
    </w:p>
    <w:p w14:paraId="17465250" w14:textId="7E8CECB3" w:rsidR="00B24716" w:rsidRDefault="00DF09B1" w:rsidP="00C62F65">
      <w:pPr>
        <w:pStyle w:val="ListParagraph"/>
        <w:numPr>
          <w:ilvl w:val="1"/>
          <w:numId w:val="37"/>
        </w:numPr>
      </w:pPr>
      <w:r>
        <w:t>Rename the Component Name to Walk Time.</w:t>
      </w:r>
    </w:p>
    <w:p w14:paraId="78677736" w14:textId="77777777" w:rsidR="00440E8C" w:rsidRDefault="00440E8C" w:rsidP="00C62F65">
      <w:pPr>
        <w:pStyle w:val="ListParagraph"/>
        <w:numPr>
          <w:ilvl w:val="1"/>
          <w:numId w:val="37"/>
        </w:numPr>
      </w:pPr>
      <w:r>
        <w:t>Under the Content category, click on the Databind icon next to the ellipses in the text section and select Edit.</w:t>
      </w:r>
    </w:p>
    <w:p w14:paraId="34554DF3" w14:textId="41328B3D" w:rsidR="00440E8C" w:rsidRDefault="00440E8C" w:rsidP="00C62F65">
      <w:pPr>
        <w:pStyle w:val="ListParagraph"/>
        <w:numPr>
          <w:ilvl w:val="1"/>
          <w:numId w:val="37"/>
        </w:numPr>
      </w:pPr>
      <w:r>
        <w:t>Navigate to the sheet we created at the beginning of this exercise and select cell AE22 and click “Ok”.</w:t>
      </w:r>
    </w:p>
    <w:p w14:paraId="6828390A" w14:textId="7FA11F8C" w:rsidR="00DF09B1" w:rsidRDefault="00440E8C" w:rsidP="00C62F65">
      <w:pPr>
        <w:pStyle w:val="ListParagraph"/>
        <w:numPr>
          <w:ilvl w:val="1"/>
          <w:numId w:val="37"/>
        </w:numPr>
      </w:pPr>
      <w:r>
        <w:t xml:space="preserve">Change Font Color to Hex Code: </w:t>
      </w:r>
      <w:r w:rsidR="002B73CB" w:rsidRPr="002B73CB">
        <w:t>#212C41</w:t>
      </w:r>
    </w:p>
    <w:p w14:paraId="4C7538E7" w14:textId="6F331186" w:rsidR="002B73CB" w:rsidRDefault="002B73CB" w:rsidP="00C62F65">
      <w:pPr>
        <w:pStyle w:val="ListParagraph"/>
        <w:numPr>
          <w:ilvl w:val="1"/>
          <w:numId w:val="37"/>
        </w:numPr>
      </w:pPr>
      <w:r>
        <w:t>Under the Size and position category change the following:</w:t>
      </w:r>
    </w:p>
    <w:p w14:paraId="0D079882" w14:textId="0928AB27" w:rsidR="002B73CB" w:rsidRDefault="002B73CB" w:rsidP="00C62F65">
      <w:pPr>
        <w:pStyle w:val="ListParagraph"/>
        <w:numPr>
          <w:ilvl w:val="2"/>
          <w:numId w:val="37"/>
        </w:numPr>
      </w:pPr>
      <w:r>
        <w:t>Width: 200px</w:t>
      </w:r>
    </w:p>
    <w:p w14:paraId="7C6F5C18" w14:textId="6A44E0AE" w:rsidR="002B73CB" w:rsidRDefault="002B73CB" w:rsidP="00C62F65">
      <w:pPr>
        <w:pStyle w:val="ListParagraph"/>
        <w:numPr>
          <w:ilvl w:val="2"/>
          <w:numId w:val="37"/>
        </w:numPr>
      </w:pPr>
      <w:r>
        <w:t>40px</w:t>
      </w:r>
    </w:p>
    <w:p w14:paraId="2E0A8164" w14:textId="78FCBB08" w:rsidR="002B73CB" w:rsidRDefault="002B73CB" w:rsidP="00C62F65">
      <w:pPr>
        <w:pStyle w:val="ListParagraph"/>
        <w:numPr>
          <w:ilvl w:val="2"/>
          <w:numId w:val="37"/>
        </w:numPr>
      </w:pPr>
      <w:r>
        <w:t>67px</w:t>
      </w:r>
    </w:p>
    <w:p w14:paraId="224F74AF" w14:textId="5C2A7479" w:rsidR="002B73CB" w:rsidRDefault="002B73CB" w:rsidP="00C62F65">
      <w:pPr>
        <w:pStyle w:val="ListParagraph"/>
        <w:numPr>
          <w:ilvl w:val="2"/>
          <w:numId w:val="37"/>
        </w:numPr>
      </w:pPr>
      <w:r>
        <w:t>Top: 200px</w:t>
      </w:r>
    </w:p>
    <w:p w14:paraId="14B9B258" w14:textId="30DE8940" w:rsidR="00ED5B97" w:rsidRDefault="00ED5B97" w:rsidP="00C62F65">
      <w:pPr>
        <w:pStyle w:val="ListParagraph"/>
        <w:numPr>
          <w:ilvl w:val="1"/>
          <w:numId w:val="37"/>
        </w:numPr>
      </w:pPr>
      <w:r w:rsidRPr="00ED5B97">
        <w:rPr>
          <w:highlight w:val="magenta"/>
        </w:rPr>
        <w:t>Change the font size to 32px</w:t>
      </w:r>
    </w:p>
    <w:p w14:paraId="6BB6C7AD" w14:textId="77777777" w:rsidR="0071223A" w:rsidRDefault="0071223A">
      <w:pPr>
        <w:spacing w:after="200"/>
      </w:pPr>
    </w:p>
    <w:p w14:paraId="130C8F66" w14:textId="77777777" w:rsidR="00ED2455" w:rsidRDefault="00ED2455">
      <w:pPr>
        <w:spacing w:after="200"/>
      </w:pPr>
    </w:p>
    <w:p w14:paraId="4A04A1C5" w14:textId="77777777" w:rsidR="00ED2455" w:rsidRDefault="00ED2455">
      <w:pPr>
        <w:spacing w:after="200"/>
      </w:pPr>
    </w:p>
    <w:p w14:paraId="397BFBB6" w14:textId="77777777" w:rsidR="00ED2455" w:rsidRDefault="00ED2455">
      <w:pPr>
        <w:spacing w:after="200"/>
      </w:pPr>
    </w:p>
    <w:p w14:paraId="5C706566" w14:textId="77777777" w:rsidR="00ED2455" w:rsidRDefault="00ED2455">
      <w:pPr>
        <w:spacing w:after="200"/>
      </w:pPr>
    </w:p>
    <w:p w14:paraId="0E90E3D8" w14:textId="77777777" w:rsidR="00ED2455" w:rsidRDefault="00ED2455">
      <w:pPr>
        <w:spacing w:after="200"/>
      </w:pPr>
    </w:p>
    <w:p w14:paraId="71C562AF" w14:textId="77777777" w:rsidR="00ED2455" w:rsidRDefault="00ED2455">
      <w:pPr>
        <w:spacing w:after="200"/>
      </w:pPr>
    </w:p>
    <w:p w14:paraId="63561436" w14:textId="34BEF198" w:rsidR="00C93BFD" w:rsidRDefault="00563D5B" w:rsidP="00C93BFD">
      <w:pPr>
        <w:pStyle w:val="Heading4"/>
      </w:pPr>
      <w:r>
        <w:t>Auto-Duplicat</w:t>
      </w:r>
      <w:r w:rsidR="00D1791C">
        <w:t>e</w:t>
      </w:r>
      <w:r>
        <w:t xml:space="preserve"> Rows of Data</w:t>
      </w:r>
    </w:p>
    <w:p w14:paraId="288C8297" w14:textId="389936D4" w:rsidR="00722003" w:rsidRDefault="001919AE">
      <w:pPr>
        <w:spacing w:after="200"/>
      </w:pPr>
      <w:r>
        <w:t xml:space="preserve">Instead of manually adding and positioning </w:t>
      </w:r>
      <w:r w:rsidR="00452941">
        <w:t>more collections</w:t>
      </w:r>
      <w:r w:rsidR="00190121">
        <w:t xml:space="preserve"> for the remaining </w:t>
      </w:r>
      <w:r w:rsidR="00452941">
        <w:t>vendors and amenities</w:t>
      </w:r>
      <w:r>
        <w:t xml:space="preserve">, we can use the Duplicate short cut feature. </w:t>
      </w:r>
      <w:r w:rsidR="00A92FE8">
        <w:t>This is a hidden feature in Ink. The d</w:t>
      </w:r>
      <w:r w:rsidR="00722003">
        <w:t>uplicat</w:t>
      </w:r>
      <w:r>
        <w:t xml:space="preserve">e </w:t>
      </w:r>
      <w:r w:rsidR="00A92FE8">
        <w:t>feature</w:t>
      </w:r>
      <w:r w:rsidR="00722003">
        <w:t xml:space="preserve"> only works </w:t>
      </w:r>
      <w:r>
        <w:t>when</w:t>
      </w:r>
      <w:r w:rsidR="00722003">
        <w:t xml:space="preserve"> a single item </w:t>
      </w:r>
      <w:r w:rsidR="00190121">
        <w:t xml:space="preserve">is </w:t>
      </w:r>
      <w:r w:rsidR="00722003">
        <w:t xml:space="preserve">selected, which is why we built this in a </w:t>
      </w:r>
      <w:r>
        <w:t>c</w:t>
      </w:r>
      <w:r w:rsidR="00722003">
        <w:t>ollection</w:t>
      </w:r>
      <w:r w:rsidR="00101132">
        <w:t xml:space="preserve">. </w:t>
      </w:r>
      <w:r w:rsidR="00722003">
        <w:t xml:space="preserve">We want to duplicate this </w:t>
      </w:r>
      <w:r>
        <w:t>r</w:t>
      </w:r>
      <w:r w:rsidR="00722003">
        <w:t xml:space="preserve">ow 9 </w:t>
      </w:r>
      <w:r>
        <w:t>t</w:t>
      </w:r>
      <w:r w:rsidR="00722003">
        <w:t>imes</w:t>
      </w:r>
      <w:r w:rsidR="00101132">
        <w:t xml:space="preserve">. </w:t>
      </w:r>
    </w:p>
    <w:p w14:paraId="29051941" w14:textId="16807F8A" w:rsidR="00722003" w:rsidRDefault="00722003" w:rsidP="00C62F65">
      <w:pPr>
        <w:pStyle w:val="ListParagraph"/>
        <w:numPr>
          <w:ilvl w:val="0"/>
          <w:numId w:val="23"/>
        </w:numPr>
        <w:spacing w:after="200"/>
      </w:pPr>
      <w:r>
        <w:t xml:space="preserve">Select the </w:t>
      </w:r>
      <w:r w:rsidR="00782A18">
        <w:t>A-Vendor</w:t>
      </w:r>
      <w:r w:rsidR="00A92FE8">
        <w:t xml:space="preserve"> </w:t>
      </w:r>
      <w:r>
        <w:t xml:space="preserve">1 </w:t>
      </w:r>
      <w:r w:rsidR="00A92FE8">
        <w:t xml:space="preserve">collection </w:t>
      </w:r>
      <w:r w:rsidR="0019385F">
        <w:t xml:space="preserve">in Structure </w:t>
      </w:r>
      <w:r w:rsidR="004E626B">
        <w:t>tree</w:t>
      </w:r>
      <w:r w:rsidR="0041621E">
        <w:t xml:space="preserve"> </w:t>
      </w:r>
      <w:r>
        <w:t xml:space="preserve">and </w:t>
      </w:r>
      <w:r w:rsidR="00A92FE8">
        <w:t>copy</w:t>
      </w:r>
      <w:r w:rsidR="00101132">
        <w:t xml:space="preserve">. </w:t>
      </w:r>
      <w:r w:rsidR="00A92FE8">
        <w:t>Use</w:t>
      </w:r>
      <w:r w:rsidR="00A213D1">
        <w:t xml:space="preserve"> the shortcut:</w:t>
      </w:r>
      <w:r w:rsidRPr="00A92FE8">
        <w:t xml:space="preserve"> </w:t>
      </w:r>
      <w:r w:rsidRPr="00722003">
        <w:rPr>
          <w:b/>
          <w:bCs/>
        </w:rPr>
        <w:t>Ctrl+</w:t>
      </w:r>
      <w:r w:rsidR="00A213D1">
        <w:rPr>
          <w:b/>
          <w:bCs/>
        </w:rPr>
        <w:t>Alt+Q</w:t>
      </w:r>
    </w:p>
    <w:p w14:paraId="4E9E1BCB" w14:textId="5CFC98F3" w:rsidR="00722003" w:rsidRDefault="00722003" w:rsidP="00722003">
      <w:pPr>
        <w:spacing w:after="200"/>
        <w:ind w:left="360"/>
      </w:pPr>
      <w:r>
        <w:t xml:space="preserve">The </w:t>
      </w:r>
      <w:r w:rsidR="00A15E78">
        <w:t xml:space="preserve">Create Duplicates </w:t>
      </w:r>
      <w:r w:rsidR="00A92FE8">
        <w:t xml:space="preserve">dialog box </w:t>
      </w:r>
      <w:r w:rsidR="00A15E78">
        <w:t xml:space="preserve">will </w:t>
      </w:r>
      <w:r w:rsidR="00A92FE8">
        <w:t>appear</w:t>
      </w:r>
      <w:r w:rsidR="00A15E78">
        <w:t>:</w:t>
      </w:r>
      <w:r>
        <w:t xml:space="preserve"> </w:t>
      </w:r>
    </w:p>
    <w:p w14:paraId="45156B72" w14:textId="61847BD1" w:rsidR="00767D24" w:rsidRDefault="007279FD" w:rsidP="00722003">
      <w:pPr>
        <w:spacing w:after="200"/>
        <w:ind w:left="360"/>
      </w:pPr>
      <w:r w:rsidRPr="000931FB">
        <w:rPr>
          <w:noProof/>
        </w:rPr>
        <w:drawing>
          <wp:anchor distT="0" distB="0" distL="114300" distR="114300" simplePos="0" relativeHeight="251658326" behindDoc="0" locked="0" layoutInCell="1" allowOverlap="1" wp14:anchorId="34D25A72" wp14:editId="48F3D927">
            <wp:simplePos x="0" y="0"/>
            <wp:positionH relativeFrom="column">
              <wp:posOffset>243840</wp:posOffset>
            </wp:positionH>
            <wp:positionV relativeFrom="paragraph">
              <wp:posOffset>78105</wp:posOffset>
            </wp:positionV>
            <wp:extent cx="3983355" cy="2047875"/>
            <wp:effectExtent l="0" t="0" r="0" b="9525"/>
            <wp:wrapSquare wrapText="bothSides"/>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3983355" cy="2047875"/>
                    </a:xfrm>
                    <a:prstGeom prst="rect">
                      <a:avLst/>
                    </a:prstGeom>
                  </pic:spPr>
                </pic:pic>
              </a:graphicData>
            </a:graphic>
            <wp14:sizeRelH relativeFrom="page">
              <wp14:pctWidth>0</wp14:pctWidth>
            </wp14:sizeRelH>
            <wp14:sizeRelV relativeFrom="page">
              <wp14:pctHeight>0</wp14:pctHeight>
            </wp14:sizeRelV>
          </wp:anchor>
        </w:drawing>
      </w:r>
    </w:p>
    <w:p w14:paraId="48A52C45" w14:textId="3B340604" w:rsidR="00767D24" w:rsidRDefault="00767D24" w:rsidP="00722003">
      <w:pPr>
        <w:spacing w:after="200"/>
        <w:ind w:left="360"/>
      </w:pPr>
    </w:p>
    <w:p w14:paraId="2B53D77E" w14:textId="77777777" w:rsidR="00767D24" w:rsidRDefault="00767D24" w:rsidP="00722003">
      <w:pPr>
        <w:spacing w:after="200"/>
        <w:ind w:left="360"/>
      </w:pPr>
    </w:p>
    <w:p w14:paraId="3E6B05A6" w14:textId="77777777" w:rsidR="00767D24" w:rsidRDefault="00767D24" w:rsidP="00722003">
      <w:pPr>
        <w:spacing w:after="200"/>
        <w:ind w:left="360"/>
      </w:pPr>
    </w:p>
    <w:p w14:paraId="50BEE040" w14:textId="77777777" w:rsidR="00767D24" w:rsidRDefault="00767D24" w:rsidP="00722003">
      <w:pPr>
        <w:spacing w:after="200"/>
        <w:ind w:left="360"/>
      </w:pPr>
    </w:p>
    <w:p w14:paraId="1E1859BE" w14:textId="1FFD791C" w:rsidR="000931FB" w:rsidRDefault="000931FB" w:rsidP="00722003">
      <w:pPr>
        <w:spacing w:after="200"/>
        <w:ind w:left="360"/>
      </w:pPr>
    </w:p>
    <w:p w14:paraId="436FAED2" w14:textId="0A24F614" w:rsidR="000931FB" w:rsidRDefault="00326EF9" w:rsidP="00C62F65">
      <w:pPr>
        <w:pStyle w:val="ListParagraph"/>
        <w:numPr>
          <w:ilvl w:val="0"/>
          <w:numId w:val="23"/>
        </w:numPr>
        <w:spacing w:after="200"/>
      </w:pPr>
      <w:r>
        <w:t>Next to the word number,</w:t>
      </w:r>
      <w:r w:rsidR="000931FB">
        <w:t xml:space="preserve"> click</w:t>
      </w:r>
      <w:r>
        <w:t xml:space="preserve"> into the </w:t>
      </w:r>
      <w:r w:rsidR="00EC7DDD">
        <w:t>text field box</w:t>
      </w:r>
      <w:r w:rsidR="000931FB">
        <w:t xml:space="preserve"> and enter </w:t>
      </w:r>
      <w:r w:rsidR="000931FB" w:rsidRPr="00D9501A">
        <w:rPr>
          <w:highlight w:val="magenta"/>
        </w:rPr>
        <w:t>“</w:t>
      </w:r>
      <w:r w:rsidR="00D9501A" w:rsidRPr="00D9501A">
        <w:rPr>
          <w:highlight w:val="magenta"/>
        </w:rPr>
        <w:t>8</w:t>
      </w:r>
      <w:r>
        <w:t>.</w:t>
      </w:r>
      <w:r w:rsidR="000931FB">
        <w:t>”</w:t>
      </w:r>
      <w:r w:rsidR="00101132">
        <w:t xml:space="preserve"> </w:t>
      </w:r>
      <w:r w:rsidR="000931FB">
        <w:t>This identifies the number of duplications.</w:t>
      </w:r>
    </w:p>
    <w:p w14:paraId="34EDB6D2" w14:textId="3964F7F1" w:rsidR="00722003" w:rsidRDefault="000931FB" w:rsidP="00C62F65">
      <w:pPr>
        <w:pStyle w:val="ListParagraph"/>
        <w:numPr>
          <w:ilvl w:val="0"/>
          <w:numId w:val="23"/>
        </w:numPr>
        <w:spacing w:after="200"/>
      </w:pPr>
      <w:r>
        <w:t>The spacing</w:t>
      </w:r>
      <w:r w:rsidR="00326EF9">
        <w:t xml:space="preserve"> box</w:t>
      </w:r>
      <w:r>
        <w:t xml:space="preserve"> </w:t>
      </w:r>
      <w:r w:rsidR="00326EF9">
        <w:t xml:space="preserve">allows you to identify the </w:t>
      </w:r>
      <w:r>
        <w:t>space you want between items</w:t>
      </w:r>
      <w:r w:rsidR="00101132">
        <w:t xml:space="preserve">. </w:t>
      </w:r>
      <w:r w:rsidR="00637792">
        <w:t>Enter “</w:t>
      </w:r>
      <w:r w:rsidR="00366FFE">
        <w:t>10</w:t>
      </w:r>
      <w:r w:rsidR="00326EF9">
        <w:t>.</w:t>
      </w:r>
      <w:r w:rsidR="00637792">
        <w:t>”</w:t>
      </w:r>
    </w:p>
    <w:p w14:paraId="0C389B2E" w14:textId="59C63487" w:rsidR="00637792" w:rsidRDefault="00637792" w:rsidP="00C62F65">
      <w:pPr>
        <w:pStyle w:val="ListParagraph"/>
        <w:numPr>
          <w:ilvl w:val="0"/>
          <w:numId w:val="23"/>
        </w:numPr>
        <w:spacing w:after="200"/>
      </w:pPr>
      <w:r>
        <w:t>Click OK.</w:t>
      </w:r>
    </w:p>
    <w:p w14:paraId="00105B08" w14:textId="77777777" w:rsidR="00637792" w:rsidRDefault="00637792" w:rsidP="00637792">
      <w:pPr>
        <w:pStyle w:val="ListParagraph"/>
        <w:spacing w:after="200"/>
      </w:pPr>
    </w:p>
    <w:p w14:paraId="034A0E2D" w14:textId="0E961173" w:rsidR="00637792" w:rsidRDefault="00637792" w:rsidP="00637792">
      <w:pPr>
        <w:pStyle w:val="ListParagraph"/>
        <w:spacing w:after="200"/>
      </w:pPr>
      <w:r>
        <w:t>You should see</w:t>
      </w:r>
      <w:r w:rsidR="00366FFE">
        <w:t xml:space="preserve"> </w:t>
      </w:r>
      <w:r w:rsidR="00A35343" w:rsidRPr="00A35343">
        <w:rPr>
          <w:highlight w:val="magenta"/>
        </w:rPr>
        <w:t>8</w:t>
      </w:r>
      <w:r w:rsidR="00366FFE">
        <w:t xml:space="preserve"> additional </w:t>
      </w:r>
      <w:r w:rsidR="00B15DFE">
        <w:t>vendor collections</w:t>
      </w:r>
      <w:r>
        <w:t xml:space="preserve"> populate</w:t>
      </w:r>
      <w:r w:rsidR="00101132">
        <w:t>.</w:t>
      </w:r>
      <w:r w:rsidR="00B15DFE">
        <w:t xml:space="preserve"> They will stack on top of one another, just click on each collection to </w:t>
      </w:r>
      <w:r w:rsidR="00AF4324">
        <w:t>move it on the layout.</w:t>
      </w:r>
    </w:p>
    <w:p w14:paraId="40FCBEF9" w14:textId="77777777" w:rsidR="001D6E2A" w:rsidRDefault="001D6E2A" w:rsidP="00637792">
      <w:pPr>
        <w:pStyle w:val="ListParagraph"/>
        <w:spacing w:after="200"/>
      </w:pPr>
    </w:p>
    <w:p w14:paraId="6AD71378" w14:textId="77777777" w:rsidR="002913D8" w:rsidRDefault="002913D8" w:rsidP="009E36F4">
      <w:pPr>
        <w:pStyle w:val="ListParagraph"/>
        <w:numPr>
          <w:ilvl w:val="0"/>
          <w:numId w:val="22"/>
        </w:numPr>
        <w:spacing w:after="200"/>
      </w:pPr>
      <w:r w:rsidRPr="00B47704">
        <w:rPr>
          <w:noProof/>
        </w:rPr>
        <w:drawing>
          <wp:anchor distT="0" distB="0" distL="114300" distR="114300" simplePos="0" relativeHeight="251658350" behindDoc="0" locked="0" layoutInCell="1" allowOverlap="1" wp14:anchorId="5812DDED" wp14:editId="66D8A656">
            <wp:simplePos x="0" y="0"/>
            <wp:positionH relativeFrom="column">
              <wp:posOffset>420673</wp:posOffset>
            </wp:positionH>
            <wp:positionV relativeFrom="paragraph">
              <wp:posOffset>1692996</wp:posOffset>
            </wp:positionV>
            <wp:extent cx="5600700" cy="4229735"/>
            <wp:effectExtent l="0" t="0" r="0" b="0"/>
            <wp:wrapSquare wrapText="bothSides"/>
            <wp:docPr id="1724710067" name="Picture 172471006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710067" name="Picture 1724710067" descr="A screenshot of a computer&#10;&#10;Description automatically generated"/>
                    <pic:cNvPicPr/>
                  </pic:nvPicPr>
                  <pic:blipFill>
                    <a:blip r:embed="rId120">
                      <a:extLst>
                        <a:ext uri="{28A0092B-C50C-407E-A947-70E740481C1C}">
                          <a14:useLocalDpi xmlns:a14="http://schemas.microsoft.com/office/drawing/2010/main" val="0"/>
                        </a:ext>
                      </a:extLst>
                    </a:blip>
                    <a:stretch>
                      <a:fillRect/>
                    </a:stretch>
                  </pic:blipFill>
                  <pic:spPr>
                    <a:xfrm>
                      <a:off x="0" y="0"/>
                      <a:ext cx="5600700" cy="4229735"/>
                    </a:xfrm>
                    <a:prstGeom prst="rect">
                      <a:avLst/>
                    </a:prstGeom>
                  </pic:spPr>
                </pic:pic>
              </a:graphicData>
            </a:graphic>
            <wp14:sizeRelH relativeFrom="page">
              <wp14:pctWidth>0</wp14:pctWidth>
            </wp14:sizeRelH>
            <wp14:sizeRelV relativeFrom="page">
              <wp14:pctHeight>0</wp14:pctHeight>
            </wp14:sizeRelV>
          </wp:anchor>
        </w:drawing>
      </w:r>
      <w:r>
        <w:t>You will want to rename each new duplicated collection in the Structure tree with the appropriate vendor number. Click on each Collection and rename the Component Name in the properties box on the right-hand side. Just change the vendor # to each name and press “Enter.” For the Amenities at the bottom change Vendor to Amenity.</w:t>
      </w:r>
    </w:p>
    <w:p w14:paraId="4173CAC4" w14:textId="77777777" w:rsidR="00637792" w:rsidRDefault="00637792" w:rsidP="00637792">
      <w:pPr>
        <w:pStyle w:val="ListParagraph"/>
        <w:spacing w:after="200"/>
      </w:pPr>
    </w:p>
    <w:p w14:paraId="2D349C18" w14:textId="53A50D9C" w:rsidR="00AF4324" w:rsidRDefault="002913D8" w:rsidP="00C62F65">
      <w:pPr>
        <w:pStyle w:val="ListParagraph"/>
        <w:numPr>
          <w:ilvl w:val="0"/>
          <w:numId w:val="23"/>
        </w:numPr>
        <w:spacing w:after="200"/>
      </w:pPr>
      <w:r>
        <w:t xml:space="preserve">For the Amenity Collection blocks change the background color of the Collection to Hex Code: </w:t>
      </w:r>
      <w:r w:rsidR="005E5F1E" w:rsidRPr="005E5F1E">
        <w:t>#212C41</w:t>
      </w:r>
    </w:p>
    <w:p w14:paraId="1454A066" w14:textId="329F0C02" w:rsidR="005E5F1E" w:rsidRDefault="005E5F1E" w:rsidP="00C62F65">
      <w:pPr>
        <w:pStyle w:val="ListParagraph"/>
        <w:numPr>
          <w:ilvl w:val="1"/>
          <w:numId w:val="23"/>
        </w:numPr>
        <w:spacing w:after="200"/>
      </w:pPr>
      <w:r>
        <w:t xml:space="preserve">Change Gate Number font color to Hex Code: </w:t>
      </w:r>
      <w:r w:rsidRPr="005E5F1E">
        <w:t>#FFFFFF</w:t>
      </w:r>
    </w:p>
    <w:p w14:paraId="1915160C" w14:textId="77777777" w:rsidR="00AF4324" w:rsidRDefault="00AF4324" w:rsidP="00637792">
      <w:pPr>
        <w:pStyle w:val="ListParagraph"/>
        <w:spacing w:after="200"/>
      </w:pPr>
    </w:p>
    <w:p w14:paraId="34BC87B6" w14:textId="77777777" w:rsidR="002913D8" w:rsidRDefault="002913D8" w:rsidP="00637792">
      <w:pPr>
        <w:pStyle w:val="ListParagraph"/>
        <w:spacing w:after="200"/>
      </w:pPr>
    </w:p>
    <w:p w14:paraId="20B1BDA4" w14:textId="77777777" w:rsidR="002913D8" w:rsidRDefault="002913D8" w:rsidP="00637792">
      <w:pPr>
        <w:pStyle w:val="ListParagraph"/>
        <w:spacing w:after="200"/>
      </w:pPr>
    </w:p>
    <w:p w14:paraId="6A2E18BE" w14:textId="77777777" w:rsidR="002913D8" w:rsidRDefault="002913D8" w:rsidP="00637792">
      <w:pPr>
        <w:pStyle w:val="ListParagraph"/>
        <w:spacing w:after="200"/>
      </w:pPr>
    </w:p>
    <w:p w14:paraId="6D814133" w14:textId="77777777" w:rsidR="002913D8" w:rsidRDefault="002913D8" w:rsidP="00637792">
      <w:pPr>
        <w:pStyle w:val="ListParagraph"/>
        <w:spacing w:after="200"/>
      </w:pPr>
    </w:p>
    <w:p w14:paraId="42FA9B48" w14:textId="77777777" w:rsidR="002913D8" w:rsidRDefault="002913D8" w:rsidP="005E5F1E">
      <w:pPr>
        <w:spacing w:after="200"/>
      </w:pPr>
    </w:p>
    <w:p w14:paraId="1C99B894" w14:textId="6D0EB2D6" w:rsidR="001D6E2A" w:rsidRDefault="00644E5F" w:rsidP="001D6E2A">
      <w:pPr>
        <w:pStyle w:val="Heading4"/>
      </w:pPr>
      <w:r>
        <w:t>Using the Aligning Shortcut Tools</w:t>
      </w:r>
    </w:p>
    <w:p w14:paraId="504AB8B7" w14:textId="610E8DC8" w:rsidR="001D6E2A" w:rsidRDefault="00644E5F" w:rsidP="001D6E2A">
      <w:pPr>
        <w:spacing w:after="200"/>
      </w:pPr>
      <w:r>
        <w:t xml:space="preserve">Once you re-organize the newly duplicated collections you can </w:t>
      </w:r>
      <w:r w:rsidR="00A27224">
        <w:t>use the shortcut tools in the alignment section to help you get the collections lined up</w:t>
      </w:r>
      <w:r w:rsidR="00B1542E">
        <w:t xml:space="preserve"> perfectly in a short amount of time.</w:t>
      </w:r>
    </w:p>
    <w:p w14:paraId="4EC34B1A" w14:textId="60EBD8FB" w:rsidR="001D6E2A" w:rsidRDefault="00B84D52" w:rsidP="00C62F65">
      <w:pPr>
        <w:pStyle w:val="ListParagraph"/>
        <w:numPr>
          <w:ilvl w:val="0"/>
          <w:numId w:val="41"/>
        </w:numPr>
        <w:spacing w:after="200"/>
      </w:pPr>
      <w:r>
        <w:t xml:space="preserve">Click on the A-Vendor 1 Collection, hold Shift on your keyboard to multi-select more collections. </w:t>
      </w:r>
      <w:r w:rsidR="00F01AD0">
        <w:t>With shift pressed on your keyboard select A-Vendor 2 and A-Vendor 3</w:t>
      </w:r>
    </w:p>
    <w:p w14:paraId="1D09B74C" w14:textId="518D0FBF" w:rsidR="005248B4" w:rsidRDefault="00F4504D" w:rsidP="00C62F65">
      <w:pPr>
        <w:pStyle w:val="ListParagraph"/>
        <w:numPr>
          <w:ilvl w:val="0"/>
          <w:numId w:val="41"/>
        </w:numPr>
        <w:spacing w:after="200"/>
      </w:pPr>
      <w:r>
        <w:rPr>
          <w:noProof/>
        </w:rPr>
        <mc:AlternateContent>
          <mc:Choice Requires="wps">
            <w:drawing>
              <wp:anchor distT="0" distB="0" distL="114300" distR="114300" simplePos="0" relativeHeight="251658351" behindDoc="0" locked="0" layoutInCell="1" allowOverlap="1" wp14:anchorId="3C5F1302" wp14:editId="57497992">
                <wp:simplePos x="0" y="0"/>
                <wp:positionH relativeFrom="column">
                  <wp:posOffset>2845559</wp:posOffset>
                </wp:positionH>
                <wp:positionV relativeFrom="paragraph">
                  <wp:posOffset>626906</wp:posOffset>
                </wp:positionV>
                <wp:extent cx="218364" cy="197892"/>
                <wp:effectExtent l="0" t="0" r="10795" b="12065"/>
                <wp:wrapNone/>
                <wp:docPr id="1965197828" name="Rectangle 1"/>
                <wp:cNvGraphicFramePr/>
                <a:graphic xmlns:a="http://schemas.openxmlformats.org/drawingml/2006/main">
                  <a:graphicData uri="http://schemas.microsoft.com/office/word/2010/wordprocessingShape">
                    <wps:wsp>
                      <wps:cNvSpPr/>
                      <wps:spPr>
                        <a:xfrm>
                          <a:off x="0" y="0"/>
                          <a:ext cx="218364" cy="197892"/>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780CFFFD" id="Rectangle 1" o:spid="_x0000_s1026" style="position:absolute;margin-left:224.05pt;margin-top:49.35pt;width:17.2pt;height:15.6pt;z-index:2516941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" filled="f" strokecolor="red" strokeweight="2pt"/>
            </w:pict>
          </mc:Fallback>
        </mc:AlternateContent>
      </w:r>
      <w:r w:rsidR="005248B4">
        <w:t xml:space="preserve">In the top toolbar, click on the </w:t>
      </w:r>
      <w:r>
        <w:t>Apply to Section button</w:t>
      </w:r>
      <w:r>
        <w:br/>
      </w:r>
      <w:r>
        <w:rPr>
          <w:noProof/>
        </w:rPr>
        <w:drawing>
          <wp:inline distT="0" distB="0" distL="0" distR="0" wp14:anchorId="283D5599" wp14:editId="0C8B28A7">
            <wp:extent cx="6309360" cy="2485390"/>
            <wp:effectExtent l="0" t="0" r="0" b="0"/>
            <wp:docPr id="168383058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830580" name="Picture 1" descr="A screenshot of a computer&#10;&#10;Description automatically generated"/>
                    <pic:cNvPicPr/>
                  </pic:nvPicPr>
                  <pic:blipFill>
                    <a:blip r:embed="rId121"/>
                    <a:stretch>
                      <a:fillRect/>
                    </a:stretch>
                  </pic:blipFill>
                  <pic:spPr>
                    <a:xfrm>
                      <a:off x="0" y="0"/>
                      <a:ext cx="6309360" cy="2485390"/>
                    </a:xfrm>
                    <a:prstGeom prst="rect">
                      <a:avLst/>
                    </a:prstGeom>
                  </pic:spPr>
                </pic:pic>
              </a:graphicData>
            </a:graphic>
          </wp:inline>
        </w:drawing>
      </w:r>
      <w:r w:rsidR="00410BFB">
        <w:br/>
      </w:r>
    </w:p>
    <w:p w14:paraId="7F63C98B" w14:textId="4E3E92A8" w:rsidR="00722003" w:rsidRDefault="00410BFB" w:rsidP="00C62F65">
      <w:pPr>
        <w:pStyle w:val="ListParagraph"/>
        <w:numPr>
          <w:ilvl w:val="0"/>
          <w:numId w:val="41"/>
        </w:numPr>
        <w:spacing w:after="200"/>
      </w:pPr>
      <w:r>
        <w:rPr>
          <w:noProof/>
        </w:rPr>
        <mc:AlternateContent>
          <mc:Choice Requires="wps">
            <w:drawing>
              <wp:anchor distT="0" distB="0" distL="114300" distR="114300" simplePos="0" relativeHeight="251658352" behindDoc="0" locked="0" layoutInCell="1" allowOverlap="1" wp14:anchorId="578864A1" wp14:editId="354FB7BD">
                <wp:simplePos x="0" y="0"/>
                <wp:positionH relativeFrom="column">
                  <wp:posOffset>4046561</wp:posOffset>
                </wp:positionH>
                <wp:positionV relativeFrom="paragraph">
                  <wp:posOffset>600501</wp:posOffset>
                </wp:positionV>
                <wp:extent cx="218364" cy="197892"/>
                <wp:effectExtent l="0" t="0" r="10795" b="12065"/>
                <wp:wrapNone/>
                <wp:docPr id="1251717392" name="Rectangle 1"/>
                <wp:cNvGraphicFramePr/>
                <a:graphic xmlns:a="http://schemas.openxmlformats.org/drawingml/2006/main">
                  <a:graphicData uri="http://schemas.microsoft.com/office/word/2010/wordprocessingShape">
                    <wps:wsp>
                      <wps:cNvSpPr/>
                      <wps:spPr>
                        <a:xfrm>
                          <a:off x="0" y="0"/>
                          <a:ext cx="218364" cy="197892"/>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4550BB2C" id="Rectangle 1" o:spid="_x0000_s1026" style="position:absolute;margin-left:318.65pt;margin-top:47.3pt;width:17.2pt;height:15.6pt;z-index:2516962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" filled="f" strokecolor="red" strokeweight="2pt"/>
            </w:pict>
          </mc:Fallback>
        </mc:AlternateContent>
      </w:r>
      <w:r w:rsidR="00F31607">
        <w:t xml:space="preserve">Once Apply to selection is clicked on, click on the </w:t>
      </w:r>
      <w:r>
        <w:t>Align middle button</w:t>
      </w:r>
      <w:r>
        <w:br/>
      </w:r>
      <w:r>
        <w:rPr>
          <w:noProof/>
        </w:rPr>
        <w:drawing>
          <wp:inline distT="0" distB="0" distL="0" distR="0" wp14:anchorId="481B64A7" wp14:editId="1B3E97BE">
            <wp:extent cx="6309360" cy="2473960"/>
            <wp:effectExtent l="0" t="0" r="0" b="2540"/>
            <wp:docPr id="158957895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578952" name="Picture 1" descr="A screenshot of a computer&#10;&#10;Description automatically generated"/>
                    <pic:cNvPicPr/>
                  </pic:nvPicPr>
                  <pic:blipFill>
                    <a:blip r:embed="rId122"/>
                    <a:stretch>
                      <a:fillRect/>
                    </a:stretch>
                  </pic:blipFill>
                  <pic:spPr>
                    <a:xfrm>
                      <a:off x="0" y="0"/>
                      <a:ext cx="6309360" cy="2473960"/>
                    </a:xfrm>
                    <a:prstGeom prst="rect">
                      <a:avLst/>
                    </a:prstGeom>
                  </pic:spPr>
                </pic:pic>
              </a:graphicData>
            </a:graphic>
          </wp:inline>
        </w:drawing>
      </w:r>
    </w:p>
    <w:p w14:paraId="22A4C56A" w14:textId="4552F69B" w:rsidR="00722003" w:rsidRDefault="00410BFB">
      <w:pPr>
        <w:spacing w:after="200"/>
      </w:pPr>
      <w:r>
        <w:t xml:space="preserve">This will perfectly align these selected collections </w:t>
      </w:r>
      <w:r w:rsidR="00737807">
        <w:t xml:space="preserve">to be centered with one another. You can repeat these steps for the other collections until everything looks </w:t>
      </w:r>
      <w:r w:rsidR="00B23638">
        <w:t>good.</w:t>
      </w:r>
    </w:p>
    <w:p w14:paraId="06DBD683" w14:textId="1FF6ED64" w:rsidR="008728F1" w:rsidRDefault="00485C3F">
      <w:pPr>
        <w:spacing w:after="200"/>
      </w:pPr>
      <w:r>
        <w:t>Now that we have</w:t>
      </w:r>
      <w:r w:rsidR="00004468">
        <w:t xml:space="preserve"> the side of Concourse A complete, we just need to repeat the same steps to add the Vendors and Amenities to the right side of the layout for Concourse B.</w:t>
      </w:r>
    </w:p>
    <w:p w14:paraId="72095233" w14:textId="72454715" w:rsidR="00004468" w:rsidRDefault="009C4F4A" w:rsidP="00C62F65">
      <w:pPr>
        <w:pStyle w:val="ListParagraph"/>
        <w:numPr>
          <w:ilvl w:val="0"/>
          <w:numId w:val="42"/>
        </w:numPr>
        <w:spacing w:after="200"/>
      </w:pPr>
      <w:r>
        <w:t>Copy the A-Vendor 1 collection and paste it onto the layout. Click and drag it to the right side of the layout</w:t>
      </w:r>
      <w:r w:rsidR="00090D0E">
        <w:t>.</w:t>
      </w:r>
      <w:r w:rsidR="00075F65">
        <w:br/>
      </w:r>
      <w:r w:rsidR="00075F65">
        <w:rPr>
          <w:noProof/>
        </w:rPr>
        <w:drawing>
          <wp:inline distT="0" distB="0" distL="0" distR="0" wp14:anchorId="66C4F374" wp14:editId="1DBDDB7D">
            <wp:extent cx="6309360" cy="2688590"/>
            <wp:effectExtent l="0" t="0" r="0" b="0"/>
            <wp:docPr id="176561030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610301" name="Picture 1" descr="A screenshot of a computer&#10;&#10;Description automatically generated"/>
                    <pic:cNvPicPr/>
                  </pic:nvPicPr>
                  <pic:blipFill>
                    <a:blip r:embed="rId123"/>
                    <a:stretch>
                      <a:fillRect/>
                    </a:stretch>
                  </pic:blipFill>
                  <pic:spPr>
                    <a:xfrm>
                      <a:off x="0" y="0"/>
                      <a:ext cx="6309360" cy="2688590"/>
                    </a:xfrm>
                    <a:prstGeom prst="rect">
                      <a:avLst/>
                    </a:prstGeom>
                  </pic:spPr>
                </pic:pic>
              </a:graphicData>
            </a:graphic>
          </wp:inline>
        </w:drawing>
      </w:r>
      <w:r>
        <w:t xml:space="preserve"> </w:t>
      </w:r>
    </w:p>
    <w:p w14:paraId="1D71BB1B" w14:textId="6F4275DD" w:rsidR="001E796D" w:rsidRDefault="001E796D" w:rsidP="00C62F65">
      <w:pPr>
        <w:pStyle w:val="ListParagraph"/>
        <w:numPr>
          <w:ilvl w:val="0"/>
          <w:numId w:val="42"/>
        </w:numPr>
        <w:spacing w:after="200"/>
      </w:pPr>
      <w:r>
        <w:t>Rename the Component Name to B-Vendor 1</w:t>
      </w:r>
    </w:p>
    <w:p w14:paraId="16B15D97" w14:textId="4F62D427" w:rsidR="00004468" w:rsidRDefault="00075F65" w:rsidP="00C62F65">
      <w:pPr>
        <w:pStyle w:val="ListParagraph"/>
        <w:numPr>
          <w:ilvl w:val="0"/>
          <w:numId w:val="42"/>
        </w:numPr>
        <w:spacing w:after="200"/>
      </w:pPr>
      <w:r>
        <w:t>Now we need to change the databinding on the cells for this collection to look at a different dataset within the sheet.</w:t>
      </w:r>
    </w:p>
    <w:p w14:paraId="35306F79" w14:textId="1886FB3B" w:rsidR="00075F65" w:rsidRDefault="00075F65" w:rsidP="00C62F65">
      <w:pPr>
        <w:pStyle w:val="ListParagraph"/>
        <w:numPr>
          <w:ilvl w:val="0"/>
          <w:numId w:val="42"/>
        </w:numPr>
        <w:spacing w:after="200"/>
      </w:pPr>
      <w:r>
        <w:t>Click on the Vendor logo component</w:t>
      </w:r>
      <w:r w:rsidR="007C6B23">
        <w:t xml:space="preserve"> and navigate to the Properties panel.</w:t>
      </w:r>
    </w:p>
    <w:p w14:paraId="07577DAF" w14:textId="77777777" w:rsidR="007C6B23" w:rsidRDefault="007C6B23" w:rsidP="00C62F65">
      <w:pPr>
        <w:pStyle w:val="ListParagraph"/>
        <w:numPr>
          <w:ilvl w:val="1"/>
          <w:numId w:val="42"/>
        </w:numPr>
      </w:pPr>
      <w:r>
        <w:t>Under the Content category, click on the Databind icon next to the ellipses in the text section and select Edit.</w:t>
      </w:r>
    </w:p>
    <w:p w14:paraId="745CD549" w14:textId="6C8542DC" w:rsidR="004A68D3" w:rsidRDefault="001E796D" w:rsidP="00C62F65">
      <w:pPr>
        <w:pStyle w:val="ListParagraph"/>
        <w:numPr>
          <w:ilvl w:val="1"/>
          <w:numId w:val="42"/>
        </w:numPr>
      </w:pPr>
      <w:r>
        <w:t>Select cell AJ22.</w:t>
      </w:r>
    </w:p>
    <w:p w14:paraId="0A02EED0" w14:textId="047B9001" w:rsidR="001E796D" w:rsidRDefault="005E7A0E" w:rsidP="00C62F65">
      <w:pPr>
        <w:pStyle w:val="ListParagraph"/>
        <w:numPr>
          <w:ilvl w:val="0"/>
          <w:numId w:val="42"/>
        </w:numPr>
      </w:pPr>
      <w:r>
        <w:t>Click on the Amenity Icon component and change the databind source:</w:t>
      </w:r>
    </w:p>
    <w:p w14:paraId="037F0482" w14:textId="7F0A0C67" w:rsidR="005E7A0E" w:rsidRDefault="005E7A0E" w:rsidP="00C62F65">
      <w:pPr>
        <w:pStyle w:val="ListParagraph"/>
        <w:numPr>
          <w:ilvl w:val="1"/>
          <w:numId w:val="42"/>
        </w:numPr>
      </w:pPr>
      <w:r>
        <w:t xml:space="preserve">Select cell </w:t>
      </w:r>
      <w:r w:rsidR="00BA5132">
        <w:t>AK22</w:t>
      </w:r>
      <w:r w:rsidR="00D67520">
        <w:t>.</w:t>
      </w:r>
    </w:p>
    <w:p w14:paraId="3BD0AF3A" w14:textId="3156ABDF" w:rsidR="00BA5132" w:rsidRDefault="00BA5132" w:rsidP="00C62F65">
      <w:pPr>
        <w:pStyle w:val="ListParagraph"/>
        <w:numPr>
          <w:ilvl w:val="0"/>
          <w:numId w:val="42"/>
        </w:numPr>
      </w:pPr>
      <w:r>
        <w:t>Click on the Gate Number component and change databind source:</w:t>
      </w:r>
    </w:p>
    <w:p w14:paraId="2850E901" w14:textId="4B39AF61" w:rsidR="00BA5132" w:rsidRDefault="00BA5132" w:rsidP="00C62F65">
      <w:pPr>
        <w:pStyle w:val="ListParagraph"/>
        <w:numPr>
          <w:ilvl w:val="1"/>
          <w:numId w:val="42"/>
        </w:numPr>
      </w:pPr>
      <w:r>
        <w:t xml:space="preserve">Select cell </w:t>
      </w:r>
      <w:r w:rsidR="00D67520">
        <w:t>AL22.</w:t>
      </w:r>
    </w:p>
    <w:p w14:paraId="4A36C9FF" w14:textId="4D376939" w:rsidR="00D67520" w:rsidRDefault="00D67520" w:rsidP="00C62F65">
      <w:pPr>
        <w:pStyle w:val="ListParagraph"/>
        <w:numPr>
          <w:ilvl w:val="0"/>
          <w:numId w:val="42"/>
        </w:numPr>
      </w:pPr>
      <w:r>
        <w:t>Click on the Walk Direction Icon component and change the databind source:</w:t>
      </w:r>
    </w:p>
    <w:p w14:paraId="60422785" w14:textId="65484BCB" w:rsidR="00D67520" w:rsidRDefault="00637607" w:rsidP="00C62F65">
      <w:pPr>
        <w:pStyle w:val="ListParagraph"/>
        <w:numPr>
          <w:ilvl w:val="1"/>
          <w:numId w:val="42"/>
        </w:numPr>
      </w:pPr>
      <w:r>
        <w:t>Select cell AM22.</w:t>
      </w:r>
    </w:p>
    <w:p w14:paraId="5A694206" w14:textId="77777777" w:rsidR="00004468" w:rsidRDefault="00004468">
      <w:pPr>
        <w:spacing w:after="200"/>
      </w:pPr>
    </w:p>
    <w:p w14:paraId="7DF97AB6" w14:textId="77777777" w:rsidR="00637607" w:rsidRDefault="00637607">
      <w:pPr>
        <w:spacing w:after="200"/>
      </w:pPr>
    </w:p>
    <w:p w14:paraId="0EDB0D17" w14:textId="23C68F9A" w:rsidR="00637607" w:rsidRDefault="00637607" w:rsidP="00C62F65">
      <w:pPr>
        <w:pStyle w:val="ListParagraph"/>
        <w:numPr>
          <w:ilvl w:val="0"/>
          <w:numId w:val="42"/>
        </w:numPr>
        <w:spacing w:after="200"/>
      </w:pPr>
      <w:r>
        <w:t>Click on the Walk Time Component and change the databind source:</w:t>
      </w:r>
    </w:p>
    <w:p w14:paraId="29782C5E" w14:textId="299EA1FB" w:rsidR="00637607" w:rsidRDefault="00637607" w:rsidP="00C62F65">
      <w:pPr>
        <w:pStyle w:val="ListParagraph"/>
        <w:numPr>
          <w:ilvl w:val="1"/>
          <w:numId w:val="42"/>
        </w:numPr>
        <w:spacing w:after="200"/>
      </w:pPr>
      <w:r>
        <w:t xml:space="preserve">Select cell </w:t>
      </w:r>
      <w:r w:rsidR="000E6DC1">
        <w:t>AN22.</w:t>
      </w:r>
    </w:p>
    <w:p w14:paraId="5FE1651B" w14:textId="1ACF3D37" w:rsidR="00AA67EF" w:rsidRDefault="00AA67EF" w:rsidP="00AA67EF">
      <w:pPr>
        <w:spacing w:after="200"/>
      </w:pPr>
      <w:r>
        <w:rPr>
          <w:noProof/>
        </w:rPr>
        <w:drawing>
          <wp:inline distT="0" distB="0" distL="0" distR="0" wp14:anchorId="1B6C1DAE" wp14:editId="6829C7B1">
            <wp:extent cx="6309360" cy="2541905"/>
            <wp:effectExtent l="0" t="0" r="0" b="0"/>
            <wp:docPr id="134318411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184111" name="Picture 1" descr="A screenshot of a computer&#10;&#10;Description automatically generated"/>
                    <pic:cNvPicPr/>
                  </pic:nvPicPr>
                  <pic:blipFill>
                    <a:blip r:embed="rId124"/>
                    <a:stretch>
                      <a:fillRect/>
                    </a:stretch>
                  </pic:blipFill>
                  <pic:spPr>
                    <a:xfrm>
                      <a:off x="0" y="0"/>
                      <a:ext cx="6309360" cy="2541905"/>
                    </a:xfrm>
                    <a:prstGeom prst="rect">
                      <a:avLst/>
                    </a:prstGeom>
                  </pic:spPr>
                </pic:pic>
              </a:graphicData>
            </a:graphic>
          </wp:inline>
        </w:drawing>
      </w:r>
    </w:p>
    <w:p w14:paraId="6DE1D5D5" w14:textId="77777777" w:rsidR="00004468" w:rsidRDefault="00004468">
      <w:pPr>
        <w:spacing w:after="200"/>
      </w:pPr>
    </w:p>
    <w:p w14:paraId="5FF38C0A" w14:textId="5CF99166" w:rsidR="007839A4" w:rsidRDefault="007839A4">
      <w:pPr>
        <w:spacing w:after="200"/>
      </w:pPr>
      <w:r>
        <w:t xml:space="preserve">Use Auto Duplicate Shortcut to add remaining </w:t>
      </w:r>
      <w:r w:rsidR="000B4256">
        <w:t>Vendor and Amenity blocks for the Concourse B side of the layout.</w:t>
      </w:r>
    </w:p>
    <w:p w14:paraId="3766127F" w14:textId="5230C4D1" w:rsidR="000B4256" w:rsidRPr="00A213D1" w:rsidRDefault="000B4256" w:rsidP="00C62F65">
      <w:pPr>
        <w:pStyle w:val="ListParagraph"/>
        <w:numPr>
          <w:ilvl w:val="0"/>
          <w:numId w:val="43"/>
        </w:numPr>
        <w:spacing w:after="200"/>
      </w:pPr>
      <w:r>
        <w:t>Select the B-Vendor 1 collection in Structure tree and copy. Use</w:t>
      </w:r>
      <w:r w:rsidR="00A213D1">
        <w:t xml:space="preserve"> the short cut:</w:t>
      </w:r>
      <w:r w:rsidR="00A213D1">
        <w:rPr>
          <w:b/>
          <w:bCs/>
        </w:rPr>
        <w:t xml:space="preserve"> </w:t>
      </w:r>
      <w:r w:rsidRPr="00722003">
        <w:rPr>
          <w:b/>
          <w:bCs/>
        </w:rPr>
        <w:t>Ctrl+</w:t>
      </w:r>
      <w:r w:rsidR="00A213D1">
        <w:rPr>
          <w:b/>
          <w:bCs/>
        </w:rPr>
        <w:t>Alt+Q</w:t>
      </w:r>
    </w:p>
    <w:p w14:paraId="5BD15CCC" w14:textId="12AEDC2A" w:rsidR="00A213D1" w:rsidRPr="00A213D1" w:rsidRDefault="00A213D1" w:rsidP="00C62F65">
      <w:pPr>
        <w:pStyle w:val="ListParagraph"/>
        <w:numPr>
          <w:ilvl w:val="0"/>
          <w:numId w:val="43"/>
        </w:numPr>
      </w:pPr>
      <w:r w:rsidRPr="00A213D1">
        <w:t>Next to the word number, click into the text field box and enter “</w:t>
      </w:r>
      <w:r w:rsidR="00B30F93" w:rsidRPr="00B30F93">
        <w:rPr>
          <w:highlight w:val="magenta"/>
        </w:rPr>
        <w:t>8</w:t>
      </w:r>
      <w:r w:rsidRPr="00A213D1">
        <w:t>.” This identifies the number of duplications.</w:t>
      </w:r>
    </w:p>
    <w:p w14:paraId="78F2A4DD" w14:textId="77777777" w:rsidR="00A00F4F" w:rsidRDefault="00A00F4F" w:rsidP="00C62F65">
      <w:pPr>
        <w:pStyle w:val="ListParagraph"/>
        <w:numPr>
          <w:ilvl w:val="0"/>
          <w:numId w:val="43"/>
        </w:numPr>
        <w:spacing w:after="200"/>
      </w:pPr>
      <w:r>
        <w:t>The spacing box allows you to identify the space you want between items. Enter “10.”</w:t>
      </w:r>
    </w:p>
    <w:p w14:paraId="0FABB6E9" w14:textId="77777777" w:rsidR="00A00F4F" w:rsidRDefault="00A00F4F" w:rsidP="00C62F65">
      <w:pPr>
        <w:pStyle w:val="ListParagraph"/>
        <w:numPr>
          <w:ilvl w:val="0"/>
          <w:numId w:val="43"/>
        </w:numPr>
        <w:spacing w:after="200"/>
      </w:pPr>
      <w:r>
        <w:t>Click OK.</w:t>
      </w:r>
    </w:p>
    <w:p w14:paraId="0E463BCE" w14:textId="77777777" w:rsidR="00A213D1" w:rsidRDefault="00A213D1" w:rsidP="00A213D1">
      <w:pPr>
        <w:pStyle w:val="ListParagraph"/>
        <w:spacing w:after="200"/>
      </w:pPr>
    </w:p>
    <w:p w14:paraId="37710881" w14:textId="49EBC7BA" w:rsidR="00A213D1" w:rsidRDefault="00A213D1" w:rsidP="00A213D1">
      <w:pPr>
        <w:pStyle w:val="ListParagraph"/>
        <w:spacing w:after="200"/>
      </w:pPr>
      <w:r>
        <w:t xml:space="preserve">You should see </w:t>
      </w:r>
      <w:r w:rsidR="00EC7EEE" w:rsidRPr="00EC7EEE">
        <w:rPr>
          <w:highlight w:val="magenta"/>
        </w:rPr>
        <w:t>8</w:t>
      </w:r>
      <w:r>
        <w:t xml:space="preserve"> additional vendor collections populate. They will stack on top of one another, just click on each collection to move it on the layout.</w:t>
      </w:r>
      <w:r w:rsidR="00A00F4F">
        <w:br/>
      </w:r>
    </w:p>
    <w:p w14:paraId="21443062" w14:textId="39CAA26E" w:rsidR="000B4256" w:rsidRDefault="00770576" w:rsidP="00C62F65">
      <w:pPr>
        <w:pStyle w:val="ListParagraph"/>
        <w:numPr>
          <w:ilvl w:val="0"/>
          <w:numId w:val="43"/>
        </w:numPr>
        <w:spacing w:after="200"/>
      </w:pPr>
      <w:r>
        <w:t>Rename the Collection names of the newly duplicated collections to B-Vendor #.</w:t>
      </w:r>
    </w:p>
    <w:p w14:paraId="283B709A" w14:textId="34D572FB" w:rsidR="00770576" w:rsidRDefault="00770576" w:rsidP="00C62F65">
      <w:pPr>
        <w:pStyle w:val="ListParagraph"/>
        <w:numPr>
          <w:ilvl w:val="0"/>
          <w:numId w:val="43"/>
        </w:numPr>
        <w:spacing w:after="200"/>
      </w:pPr>
      <w:r>
        <w:t>From previous steps above, utilize the alignment tools to get collections centered with one another.</w:t>
      </w:r>
    </w:p>
    <w:p w14:paraId="3CDCB873" w14:textId="01C9DD3D" w:rsidR="00770576" w:rsidRDefault="00770576" w:rsidP="00C62F65">
      <w:pPr>
        <w:pStyle w:val="ListParagraph"/>
        <w:numPr>
          <w:ilvl w:val="0"/>
          <w:numId w:val="43"/>
        </w:numPr>
        <w:spacing w:after="200"/>
      </w:pPr>
      <w:r>
        <w:t xml:space="preserve">For the Amenity Collection blocks change th background color of the Collection to Hex Code: </w:t>
      </w:r>
      <w:r w:rsidRPr="005E5F1E">
        <w:t>#212C41</w:t>
      </w:r>
    </w:p>
    <w:p w14:paraId="7A9CE5BF" w14:textId="77777777" w:rsidR="00770576" w:rsidRDefault="00770576" w:rsidP="00C62F65">
      <w:pPr>
        <w:pStyle w:val="ListParagraph"/>
        <w:numPr>
          <w:ilvl w:val="1"/>
          <w:numId w:val="43"/>
        </w:numPr>
        <w:spacing w:after="200"/>
      </w:pPr>
      <w:r>
        <w:t xml:space="preserve">Change Gate Number font color to Hex Code: </w:t>
      </w:r>
      <w:r w:rsidRPr="005E5F1E">
        <w:t>#FFFFFF</w:t>
      </w:r>
    </w:p>
    <w:p w14:paraId="16E07B09" w14:textId="5415B5F2" w:rsidR="00770576" w:rsidRDefault="00ED2018" w:rsidP="00ED2018">
      <w:pPr>
        <w:spacing w:after="200"/>
      </w:pPr>
      <w:r>
        <w:rPr>
          <w:noProof/>
        </w:rPr>
        <w:drawing>
          <wp:inline distT="0" distB="0" distL="0" distR="0" wp14:anchorId="5FF1EB6A" wp14:editId="038FF4D2">
            <wp:extent cx="6309360" cy="4800600"/>
            <wp:effectExtent l="0" t="0" r="0" b="0"/>
            <wp:docPr id="977737724" name="Picture 1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737724" name="Picture 12" descr="A screenshot of a computer&#10;&#10;Description automatically generated"/>
                    <pic:cNvPicPr/>
                  </pic:nvPicPr>
                  <pic:blipFill>
                    <a:blip r:embed="rId125">
                      <a:extLst>
                        <a:ext uri="{28A0092B-C50C-407E-A947-70E740481C1C}">
                          <a14:useLocalDpi xmlns:a14="http://schemas.microsoft.com/office/drawing/2010/main" val="0"/>
                        </a:ext>
                      </a:extLst>
                    </a:blip>
                    <a:stretch>
                      <a:fillRect/>
                    </a:stretch>
                  </pic:blipFill>
                  <pic:spPr>
                    <a:xfrm>
                      <a:off x="0" y="0"/>
                      <a:ext cx="6309360" cy="4800600"/>
                    </a:xfrm>
                    <a:prstGeom prst="rect">
                      <a:avLst/>
                    </a:prstGeom>
                  </pic:spPr>
                </pic:pic>
              </a:graphicData>
            </a:graphic>
          </wp:inline>
        </w:drawing>
      </w:r>
    </w:p>
    <w:p w14:paraId="494F56FF" w14:textId="77777777" w:rsidR="007839A4" w:rsidRDefault="007839A4">
      <w:pPr>
        <w:spacing w:after="200"/>
      </w:pPr>
    </w:p>
    <w:p w14:paraId="56D02CF2" w14:textId="2FC6B3EA" w:rsidR="00446045" w:rsidRPr="0014692C" w:rsidRDefault="00F06E41" w:rsidP="00F06E41">
      <w:pPr>
        <w:pStyle w:val="Heading5"/>
      </w:pPr>
      <w:r>
        <w:t xml:space="preserve">Preview and Publish </w:t>
      </w:r>
      <w:r w:rsidR="00024819">
        <w:t>your work if you are satisfied with the layout</w:t>
      </w:r>
      <w:r>
        <w:t>.</w:t>
      </w:r>
    </w:p>
    <w:p w14:paraId="341DB397" w14:textId="2E9D5123" w:rsidR="00F06E41" w:rsidRDefault="00F06E41">
      <w:pPr>
        <w:spacing w:after="200"/>
      </w:pPr>
      <w:r>
        <w:br w:type="page"/>
      </w:r>
    </w:p>
    <w:p w14:paraId="62836BBE" w14:textId="02504902" w:rsidR="006B71A7" w:rsidRDefault="00E27CB8" w:rsidP="006B71A7">
      <w:pPr>
        <w:pStyle w:val="Heading3"/>
      </w:pPr>
      <w:bookmarkStart w:id="19" w:name="_Toc162983217"/>
      <w:r w:rsidRPr="00E27CB8">
        <w:drawing>
          <wp:anchor distT="0" distB="0" distL="114300" distR="114300" simplePos="0" relativeHeight="251658308" behindDoc="1" locked="0" layoutInCell="1" allowOverlap="1" wp14:anchorId="0EC86521" wp14:editId="0993EC46">
            <wp:simplePos x="0" y="0"/>
            <wp:positionH relativeFrom="column">
              <wp:posOffset>4354830</wp:posOffset>
            </wp:positionH>
            <wp:positionV relativeFrom="paragraph">
              <wp:posOffset>376555</wp:posOffset>
            </wp:positionV>
            <wp:extent cx="1844040" cy="3284220"/>
            <wp:effectExtent l="0" t="0" r="3810" b="0"/>
            <wp:wrapSquare wrapText="bothSides"/>
            <wp:docPr id="119" name="Picture 119" descr="A picture containing text, food, snack f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descr="A picture containing text, food, snack food&#10;&#10;Description automatically generated"/>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1844040" cy="3284220"/>
                    </a:xfrm>
                    <a:prstGeom prst="rect">
                      <a:avLst/>
                    </a:prstGeom>
                  </pic:spPr>
                </pic:pic>
              </a:graphicData>
            </a:graphic>
            <wp14:sizeRelH relativeFrom="margin">
              <wp14:pctWidth>0</wp14:pctWidth>
            </wp14:sizeRelH>
            <wp14:sizeRelV relativeFrom="margin">
              <wp14:pctHeight>0</wp14:pctHeight>
            </wp14:sizeRelV>
          </wp:anchor>
        </w:drawing>
      </w:r>
      <w:r w:rsidR="006B71A7" w:rsidRPr="0014692C">
        <w:t>Training Exercise</w:t>
      </w:r>
      <w:r w:rsidR="006B71A7">
        <w:t xml:space="preserve"> </w:t>
      </w:r>
      <w:r w:rsidR="00463289">
        <w:t>4</w:t>
      </w:r>
      <w:r w:rsidR="006B71A7">
        <w:t>: Managing Content and Displays with Metadata</w:t>
      </w:r>
      <w:bookmarkEnd w:id="19"/>
    </w:p>
    <w:p w14:paraId="03775379" w14:textId="2E7FED6C" w:rsidR="00E27CB8" w:rsidRDefault="00E27CB8" w:rsidP="006B71A7"/>
    <w:p w14:paraId="4418D97B" w14:textId="77777777" w:rsidR="00C72DDB" w:rsidRDefault="006B71A7" w:rsidP="006B71A7">
      <w:r>
        <w:t xml:space="preserve">For this exercise, we will develop an Ink App for </w:t>
      </w:r>
      <w:r w:rsidR="00C72DDB">
        <w:t xml:space="preserve">traditional </w:t>
      </w:r>
      <w:r>
        <w:t xml:space="preserve">PIDS </w:t>
      </w:r>
      <w:r w:rsidR="00C72DDB">
        <w:t xml:space="preserve">screens </w:t>
      </w:r>
      <w:r>
        <w:t xml:space="preserve">on standard 9:16 portrait LCD screens within your environment. </w:t>
      </w:r>
    </w:p>
    <w:p w14:paraId="4F10E46E" w14:textId="77777777" w:rsidR="00C72DDB" w:rsidRDefault="00C72DDB" w:rsidP="006B71A7"/>
    <w:p w14:paraId="7B0AC146" w14:textId="209338CC" w:rsidR="006B71A7" w:rsidRDefault="006B71A7" w:rsidP="006B71A7">
      <w:r>
        <w:t xml:space="preserve">We will manage content by </w:t>
      </w:r>
      <w:r w:rsidR="00C72DDB">
        <w:t xml:space="preserve">concourse </w:t>
      </w:r>
      <w:r>
        <w:t xml:space="preserve">in the </w:t>
      </w:r>
      <w:r w:rsidR="00C72DDB">
        <w:t>airport</w:t>
      </w:r>
      <w:r w:rsidR="00101132">
        <w:t xml:space="preserve">. </w:t>
      </w:r>
      <w:r>
        <w:t xml:space="preserve">Content contributors will load content into a Folder and manage </w:t>
      </w:r>
      <w:r w:rsidR="00C72DDB">
        <w:t xml:space="preserve">content </w:t>
      </w:r>
      <w:r w:rsidR="009D78F4">
        <w:t xml:space="preserve">display </w:t>
      </w:r>
      <w:r w:rsidR="00C72DDB">
        <w:t>locations using</w:t>
      </w:r>
      <w:r>
        <w:t xml:space="preserve"> </w:t>
      </w:r>
      <w:r w:rsidR="00C72DDB">
        <w:t>m</w:t>
      </w:r>
      <w:r>
        <w:t>etadata.</w:t>
      </w:r>
    </w:p>
    <w:p w14:paraId="705BD0BB" w14:textId="77777777" w:rsidR="00E27CB8" w:rsidRDefault="00E27CB8" w:rsidP="006B71A7">
      <w:pPr>
        <w:pStyle w:val="Heading4"/>
      </w:pPr>
    </w:p>
    <w:p w14:paraId="3C2840A4" w14:textId="77777777" w:rsidR="00E27CB8" w:rsidRDefault="00E27CB8" w:rsidP="006B71A7">
      <w:pPr>
        <w:pStyle w:val="Heading4"/>
      </w:pPr>
    </w:p>
    <w:p w14:paraId="37E05D80" w14:textId="77777777" w:rsidR="00E27CB8" w:rsidRDefault="00E27CB8" w:rsidP="006B71A7">
      <w:pPr>
        <w:pStyle w:val="Heading4"/>
      </w:pPr>
    </w:p>
    <w:p w14:paraId="78DC9999" w14:textId="6F44A7A5" w:rsidR="006B71A7" w:rsidRDefault="006B71A7" w:rsidP="006B71A7">
      <w:pPr>
        <w:pStyle w:val="Heading4"/>
      </w:pPr>
      <w:r>
        <w:t>Business Requirements:</w:t>
      </w:r>
    </w:p>
    <w:tbl>
      <w:tblPr>
        <w:tblW w:w="9535" w:type="dxa"/>
        <w:tblLook w:val="04A0" w:firstRow="1" w:lastRow="0" w:firstColumn="1" w:lastColumn="0" w:noHBand="0" w:noVBand="1"/>
      </w:tblPr>
      <w:tblGrid>
        <w:gridCol w:w="1020"/>
        <w:gridCol w:w="8515"/>
      </w:tblGrid>
      <w:tr w:rsidR="00240950" w:rsidRPr="002D20B7" w14:paraId="4304D624" w14:textId="77777777" w:rsidTr="009E58AF">
        <w:trPr>
          <w:trHeight w:val="20"/>
        </w:trPr>
        <w:tc>
          <w:tcPr>
            <w:tcW w:w="1020" w:type="dxa"/>
            <w:shd w:val="clear" w:color="auto" w:fill="auto"/>
            <w:hideMark/>
          </w:tcPr>
          <w:p w14:paraId="6F03FECA" w14:textId="77777777" w:rsidR="00240950" w:rsidRPr="00240950" w:rsidRDefault="00240950" w:rsidP="00240950">
            <w:pPr>
              <w:spacing w:line="240" w:lineRule="auto"/>
              <w:rPr>
                <w:rFonts w:eastAsia="Times New Roman"/>
                <w:color w:val="000000"/>
                <w:szCs w:val="28"/>
              </w:rPr>
            </w:pPr>
            <w:r w:rsidRPr="00240950">
              <w:rPr>
                <w:rFonts w:eastAsia="Times New Roman"/>
                <w:color w:val="000000"/>
                <w:szCs w:val="28"/>
              </w:rPr>
              <w:t>1.1</w:t>
            </w:r>
          </w:p>
        </w:tc>
        <w:tc>
          <w:tcPr>
            <w:tcW w:w="8515" w:type="dxa"/>
            <w:shd w:val="clear" w:color="auto" w:fill="auto"/>
            <w:hideMark/>
          </w:tcPr>
          <w:p w14:paraId="047CCE59" w14:textId="77777777" w:rsidR="00240950" w:rsidRPr="00240950" w:rsidRDefault="00240950" w:rsidP="00240950">
            <w:pPr>
              <w:spacing w:line="240" w:lineRule="auto"/>
              <w:rPr>
                <w:rFonts w:eastAsia="Times New Roman"/>
                <w:color w:val="000000"/>
                <w:szCs w:val="28"/>
              </w:rPr>
            </w:pPr>
            <w:r w:rsidRPr="00240950">
              <w:rPr>
                <w:rFonts w:eastAsia="Times New Roman"/>
                <w:color w:val="000000"/>
                <w:szCs w:val="28"/>
              </w:rPr>
              <w:t>Create a PIDS App to cycle provided content on the display system.</w:t>
            </w:r>
          </w:p>
        </w:tc>
      </w:tr>
      <w:tr w:rsidR="00240950" w:rsidRPr="002D20B7" w14:paraId="3FAEC919" w14:textId="77777777" w:rsidTr="009E58AF">
        <w:trPr>
          <w:trHeight w:val="20"/>
        </w:trPr>
        <w:tc>
          <w:tcPr>
            <w:tcW w:w="1020" w:type="dxa"/>
            <w:shd w:val="clear" w:color="auto" w:fill="auto"/>
            <w:hideMark/>
          </w:tcPr>
          <w:p w14:paraId="2B980A8E" w14:textId="77777777" w:rsidR="00240950" w:rsidRPr="00240950" w:rsidRDefault="00240950" w:rsidP="00240950">
            <w:pPr>
              <w:spacing w:line="240" w:lineRule="auto"/>
              <w:rPr>
                <w:rFonts w:eastAsia="Times New Roman"/>
                <w:color w:val="000000"/>
                <w:szCs w:val="28"/>
              </w:rPr>
            </w:pPr>
            <w:r w:rsidRPr="00240950">
              <w:rPr>
                <w:rFonts w:eastAsia="Times New Roman"/>
                <w:color w:val="000000"/>
                <w:szCs w:val="28"/>
              </w:rPr>
              <w:t>1.2</w:t>
            </w:r>
          </w:p>
        </w:tc>
        <w:tc>
          <w:tcPr>
            <w:tcW w:w="8515" w:type="dxa"/>
            <w:shd w:val="clear" w:color="auto" w:fill="auto"/>
            <w:hideMark/>
          </w:tcPr>
          <w:p w14:paraId="7647E87C" w14:textId="77777777" w:rsidR="00240950" w:rsidRPr="00240950" w:rsidRDefault="00240950" w:rsidP="00240950">
            <w:pPr>
              <w:spacing w:line="240" w:lineRule="auto"/>
              <w:rPr>
                <w:rFonts w:eastAsia="Times New Roman"/>
                <w:color w:val="000000"/>
                <w:szCs w:val="28"/>
              </w:rPr>
            </w:pPr>
            <w:r w:rsidRPr="00240950">
              <w:rPr>
                <w:rFonts w:eastAsia="Times New Roman"/>
                <w:color w:val="000000"/>
                <w:szCs w:val="28"/>
              </w:rPr>
              <w:t>Content will be portrait orientation</w:t>
            </w:r>
          </w:p>
        </w:tc>
      </w:tr>
      <w:tr w:rsidR="00240950" w:rsidRPr="002D20B7" w14:paraId="41E9E024" w14:textId="77777777" w:rsidTr="009E58AF">
        <w:trPr>
          <w:trHeight w:val="20"/>
        </w:trPr>
        <w:tc>
          <w:tcPr>
            <w:tcW w:w="1020" w:type="dxa"/>
            <w:shd w:val="clear" w:color="auto" w:fill="auto"/>
            <w:hideMark/>
          </w:tcPr>
          <w:p w14:paraId="2F658BCA" w14:textId="77777777" w:rsidR="00240950" w:rsidRPr="00240950" w:rsidRDefault="00240950" w:rsidP="00240950">
            <w:pPr>
              <w:spacing w:line="240" w:lineRule="auto"/>
              <w:rPr>
                <w:rFonts w:eastAsia="Times New Roman"/>
                <w:color w:val="000000"/>
                <w:szCs w:val="28"/>
              </w:rPr>
            </w:pPr>
            <w:r w:rsidRPr="00240950">
              <w:rPr>
                <w:rFonts w:eastAsia="Times New Roman"/>
                <w:color w:val="000000"/>
                <w:szCs w:val="28"/>
              </w:rPr>
              <w:t>1.3</w:t>
            </w:r>
          </w:p>
        </w:tc>
        <w:tc>
          <w:tcPr>
            <w:tcW w:w="8515" w:type="dxa"/>
            <w:shd w:val="clear" w:color="auto" w:fill="auto"/>
            <w:hideMark/>
          </w:tcPr>
          <w:p w14:paraId="42B8ADA1" w14:textId="5BBB980F" w:rsidR="00240950" w:rsidRPr="00240950" w:rsidRDefault="005648DD" w:rsidP="00240950">
            <w:pPr>
              <w:spacing w:line="240" w:lineRule="auto"/>
              <w:rPr>
                <w:rFonts w:eastAsia="Times New Roman"/>
                <w:color w:val="000000"/>
                <w:szCs w:val="28"/>
              </w:rPr>
            </w:pPr>
            <w:r w:rsidRPr="007C799A">
              <w:rPr>
                <w:rFonts w:eastAsia="Times New Roman"/>
                <w:color w:val="000000"/>
                <w:szCs w:val="28"/>
              </w:rPr>
              <w:t xml:space="preserve">Content </w:t>
            </w:r>
            <w:r>
              <w:rPr>
                <w:rFonts w:eastAsia="Times New Roman"/>
                <w:color w:val="000000"/>
                <w:szCs w:val="28"/>
              </w:rPr>
              <w:t>to support</w:t>
            </w:r>
            <w:r w:rsidRPr="007C799A">
              <w:rPr>
                <w:rFonts w:eastAsia="Times New Roman"/>
                <w:color w:val="000000"/>
                <w:szCs w:val="28"/>
              </w:rPr>
              <w:t xml:space="preserve"> </w:t>
            </w:r>
            <w:r>
              <w:rPr>
                <w:rFonts w:eastAsia="Times New Roman"/>
                <w:color w:val="000000"/>
                <w:szCs w:val="28"/>
              </w:rPr>
              <w:t>HD resolution.</w:t>
            </w:r>
          </w:p>
        </w:tc>
      </w:tr>
      <w:tr w:rsidR="00240950" w:rsidRPr="002D20B7" w14:paraId="66307E5F" w14:textId="77777777" w:rsidTr="009E58AF">
        <w:trPr>
          <w:trHeight w:val="20"/>
        </w:trPr>
        <w:tc>
          <w:tcPr>
            <w:tcW w:w="1020" w:type="dxa"/>
            <w:shd w:val="clear" w:color="auto" w:fill="auto"/>
            <w:hideMark/>
          </w:tcPr>
          <w:p w14:paraId="44489913" w14:textId="77777777" w:rsidR="00240950" w:rsidRPr="00240950" w:rsidRDefault="00240950" w:rsidP="00240950">
            <w:pPr>
              <w:spacing w:line="240" w:lineRule="auto"/>
              <w:rPr>
                <w:rFonts w:eastAsia="Times New Roman"/>
                <w:color w:val="000000"/>
                <w:szCs w:val="28"/>
              </w:rPr>
            </w:pPr>
            <w:r w:rsidRPr="00240950">
              <w:rPr>
                <w:rFonts w:eastAsia="Times New Roman"/>
                <w:color w:val="000000"/>
                <w:szCs w:val="28"/>
              </w:rPr>
              <w:t>1.4</w:t>
            </w:r>
          </w:p>
        </w:tc>
        <w:tc>
          <w:tcPr>
            <w:tcW w:w="8515" w:type="dxa"/>
            <w:shd w:val="clear" w:color="auto" w:fill="auto"/>
            <w:hideMark/>
          </w:tcPr>
          <w:p w14:paraId="1F0D8EEB" w14:textId="5892CAAB" w:rsidR="00240950" w:rsidRPr="00240950" w:rsidRDefault="00240950" w:rsidP="00240950">
            <w:pPr>
              <w:spacing w:line="240" w:lineRule="auto"/>
              <w:rPr>
                <w:rFonts w:eastAsia="Times New Roman"/>
                <w:color w:val="000000"/>
                <w:szCs w:val="28"/>
              </w:rPr>
            </w:pPr>
            <w:r w:rsidRPr="00240950">
              <w:rPr>
                <w:rFonts w:eastAsia="Times New Roman"/>
                <w:color w:val="000000"/>
                <w:szCs w:val="28"/>
              </w:rPr>
              <w:t>Content layout should use the following size:</w:t>
            </w:r>
            <w:r w:rsidRPr="00240950">
              <w:rPr>
                <w:rFonts w:eastAsia="Times New Roman"/>
                <w:color w:val="000000"/>
                <w:szCs w:val="28"/>
              </w:rPr>
              <w:br/>
              <w:t>Width: 1080px</w:t>
            </w:r>
            <w:r w:rsidRPr="00240950">
              <w:rPr>
                <w:rFonts w:eastAsia="Times New Roman"/>
                <w:color w:val="000000"/>
                <w:szCs w:val="28"/>
              </w:rPr>
              <w:br/>
              <w:t>Height: 1</w:t>
            </w:r>
            <w:r w:rsidR="00744EA5">
              <w:rPr>
                <w:rFonts w:eastAsia="Times New Roman"/>
                <w:color w:val="000000"/>
                <w:szCs w:val="28"/>
              </w:rPr>
              <w:t>92</w:t>
            </w:r>
            <w:r w:rsidRPr="00240950">
              <w:rPr>
                <w:rFonts w:eastAsia="Times New Roman"/>
                <w:color w:val="000000"/>
                <w:szCs w:val="28"/>
              </w:rPr>
              <w:t>0px</w:t>
            </w:r>
          </w:p>
        </w:tc>
      </w:tr>
      <w:tr w:rsidR="00240950" w:rsidRPr="002D20B7" w14:paraId="16A90BAF" w14:textId="77777777" w:rsidTr="009E58AF">
        <w:trPr>
          <w:trHeight w:val="20"/>
        </w:trPr>
        <w:tc>
          <w:tcPr>
            <w:tcW w:w="1020" w:type="dxa"/>
            <w:shd w:val="clear" w:color="auto" w:fill="auto"/>
            <w:hideMark/>
          </w:tcPr>
          <w:p w14:paraId="6D6CFAC5" w14:textId="77777777" w:rsidR="00240950" w:rsidRPr="00240950" w:rsidRDefault="00240950" w:rsidP="00240950">
            <w:pPr>
              <w:spacing w:line="240" w:lineRule="auto"/>
              <w:rPr>
                <w:rFonts w:eastAsia="Times New Roman"/>
                <w:color w:val="000000"/>
                <w:szCs w:val="28"/>
              </w:rPr>
            </w:pPr>
            <w:r w:rsidRPr="00240950">
              <w:rPr>
                <w:rFonts w:eastAsia="Times New Roman"/>
                <w:color w:val="000000"/>
                <w:szCs w:val="28"/>
              </w:rPr>
              <w:t>2.1</w:t>
            </w:r>
          </w:p>
        </w:tc>
        <w:tc>
          <w:tcPr>
            <w:tcW w:w="8515" w:type="dxa"/>
            <w:shd w:val="clear" w:color="auto" w:fill="auto"/>
            <w:hideMark/>
          </w:tcPr>
          <w:p w14:paraId="2BCDF126" w14:textId="77777777" w:rsidR="00240950" w:rsidRPr="00240950" w:rsidRDefault="00240950" w:rsidP="00240950">
            <w:pPr>
              <w:spacing w:line="240" w:lineRule="auto"/>
              <w:rPr>
                <w:rFonts w:eastAsia="Times New Roman"/>
                <w:color w:val="000000"/>
                <w:szCs w:val="28"/>
              </w:rPr>
            </w:pPr>
            <w:r w:rsidRPr="00240950">
              <w:rPr>
                <w:rFonts w:eastAsia="Times New Roman"/>
                <w:color w:val="000000"/>
                <w:szCs w:val="28"/>
              </w:rPr>
              <w:t>Add header to content layout</w:t>
            </w:r>
          </w:p>
        </w:tc>
      </w:tr>
      <w:tr w:rsidR="00240950" w:rsidRPr="002D20B7" w14:paraId="0DBA4592" w14:textId="77777777" w:rsidTr="009E58AF">
        <w:trPr>
          <w:trHeight w:val="20"/>
        </w:trPr>
        <w:tc>
          <w:tcPr>
            <w:tcW w:w="1020" w:type="dxa"/>
            <w:shd w:val="clear" w:color="auto" w:fill="auto"/>
            <w:hideMark/>
          </w:tcPr>
          <w:p w14:paraId="6E31F9FC" w14:textId="77777777" w:rsidR="00240950" w:rsidRPr="00240950" w:rsidRDefault="00240950" w:rsidP="00240950">
            <w:pPr>
              <w:spacing w:line="240" w:lineRule="auto"/>
              <w:rPr>
                <w:rFonts w:eastAsia="Times New Roman"/>
                <w:color w:val="000000"/>
                <w:szCs w:val="28"/>
              </w:rPr>
            </w:pPr>
            <w:r w:rsidRPr="00240950">
              <w:rPr>
                <w:rFonts w:eastAsia="Times New Roman"/>
                <w:color w:val="000000"/>
                <w:szCs w:val="28"/>
              </w:rPr>
              <w:t>2.2</w:t>
            </w:r>
          </w:p>
        </w:tc>
        <w:tc>
          <w:tcPr>
            <w:tcW w:w="8515" w:type="dxa"/>
            <w:shd w:val="clear" w:color="auto" w:fill="auto"/>
            <w:hideMark/>
          </w:tcPr>
          <w:p w14:paraId="34286BBF" w14:textId="77777777" w:rsidR="00240950" w:rsidRPr="00240950" w:rsidRDefault="00240950" w:rsidP="00240950">
            <w:pPr>
              <w:spacing w:line="240" w:lineRule="auto"/>
              <w:rPr>
                <w:rFonts w:eastAsia="Times New Roman"/>
                <w:color w:val="000000"/>
                <w:szCs w:val="28"/>
              </w:rPr>
            </w:pPr>
            <w:r w:rsidRPr="00240950">
              <w:rPr>
                <w:rFonts w:eastAsia="Times New Roman"/>
                <w:color w:val="000000"/>
                <w:szCs w:val="28"/>
              </w:rPr>
              <w:t>Content layout header should use the following sizes:</w:t>
            </w:r>
            <w:r w:rsidRPr="00240950">
              <w:rPr>
                <w:rFonts w:eastAsia="Times New Roman"/>
                <w:color w:val="000000"/>
                <w:szCs w:val="28"/>
              </w:rPr>
              <w:br/>
              <w:t>Width: 1080px</w:t>
            </w:r>
            <w:r w:rsidRPr="00240950">
              <w:rPr>
                <w:rFonts w:eastAsia="Times New Roman"/>
                <w:color w:val="000000"/>
                <w:szCs w:val="28"/>
              </w:rPr>
              <w:br/>
              <w:t>Height: 180px</w:t>
            </w:r>
          </w:p>
        </w:tc>
      </w:tr>
      <w:tr w:rsidR="001E100F" w:rsidRPr="002D20B7" w14:paraId="70C4312B" w14:textId="77777777" w:rsidTr="009E58AF">
        <w:trPr>
          <w:trHeight w:val="20"/>
        </w:trPr>
        <w:tc>
          <w:tcPr>
            <w:tcW w:w="1020" w:type="dxa"/>
            <w:shd w:val="clear" w:color="auto" w:fill="auto"/>
            <w:hideMark/>
          </w:tcPr>
          <w:p w14:paraId="3E0BBAF2" w14:textId="77777777" w:rsidR="001E100F" w:rsidRPr="00240950" w:rsidRDefault="001E100F" w:rsidP="00240950">
            <w:pPr>
              <w:spacing w:line="240" w:lineRule="auto"/>
              <w:rPr>
                <w:rFonts w:eastAsia="Times New Roman"/>
                <w:color w:val="000000"/>
                <w:szCs w:val="28"/>
              </w:rPr>
            </w:pPr>
            <w:r w:rsidRPr="00240950">
              <w:rPr>
                <w:rFonts w:eastAsia="Times New Roman"/>
                <w:color w:val="000000"/>
                <w:szCs w:val="28"/>
              </w:rPr>
              <w:t>2.3</w:t>
            </w:r>
          </w:p>
        </w:tc>
        <w:tc>
          <w:tcPr>
            <w:tcW w:w="8515" w:type="dxa"/>
            <w:shd w:val="clear" w:color="auto" w:fill="auto"/>
            <w:hideMark/>
          </w:tcPr>
          <w:p w14:paraId="6A52423E" w14:textId="61BD7A58" w:rsidR="001E100F" w:rsidRPr="00240950" w:rsidRDefault="001E100F" w:rsidP="00240950">
            <w:pPr>
              <w:spacing w:line="240" w:lineRule="auto"/>
              <w:rPr>
                <w:rFonts w:eastAsia="Times New Roman"/>
                <w:color w:val="000000"/>
                <w:szCs w:val="28"/>
              </w:rPr>
            </w:pPr>
            <w:r w:rsidRPr="00240950">
              <w:rPr>
                <w:rFonts w:eastAsia="Times New Roman"/>
                <w:color w:val="000000"/>
                <w:szCs w:val="28"/>
              </w:rPr>
              <w:t>Provided PIDS Advertisements should cycle provided PIDS content on display</w:t>
            </w:r>
          </w:p>
        </w:tc>
      </w:tr>
      <w:tr w:rsidR="001E100F" w:rsidRPr="002D20B7" w14:paraId="38C21722" w14:textId="77777777" w:rsidTr="009E58AF">
        <w:trPr>
          <w:trHeight w:val="20"/>
        </w:trPr>
        <w:tc>
          <w:tcPr>
            <w:tcW w:w="1020" w:type="dxa"/>
            <w:shd w:val="clear" w:color="auto" w:fill="auto"/>
            <w:hideMark/>
          </w:tcPr>
          <w:p w14:paraId="319F26FF" w14:textId="77777777" w:rsidR="001E100F" w:rsidRPr="00240950" w:rsidRDefault="001E100F" w:rsidP="00240950">
            <w:pPr>
              <w:spacing w:line="240" w:lineRule="auto"/>
              <w:rPr>
                <w:rFonts w:eastAsia="Times New Roman"/>
                <w:color w:val="000000"/>
                <w:szCs w:val="28"/>
              </w:rPr>
            </w:pPr>
            <w:r w:rsidRPr="00240950">
              <w:rPr>
                <w:rFonts w:eastAsia="Times New Roman"/>
                <w:color w:val="000000"/>
                <w:szCs w:val="28"/>
              </w:rPr>
              <w:t>2.4</w:t>
            </w:r>
          </w:p>
        </w:tc>
        <w:tc>
          <w:tcPr>
            <w:tcW w:w="8515" w:type="dxa"/>
            <w:shd w:val="clear" w:color="auto" w:fill="auto"/>
            <w:hideMark/>
          </w:tcPr>
          <w:p w14:paraId="6036FE2E" w14:textId="796053C3" w:rsidR="001E100F" w:rsidRPr="00240950" w:rsidRDefault="001E100F" w:rsidP="00240950">
            <w:pPr>
              <w:spacing w:line="240" w:lineRule="auto"/>
              <w:rPr>
                <w:rFonts w:eastAsia="Times New Roman"/>
                <w:color w:val="000000"/>
                <w:szCs w:val="28"/>
              </w:rPr>
            </w:pPr>
            <w:r w:rsidRPr="00240950">
              <w:rPr>
                <w:rFonts w:eastAsia="Times New Roman"/>
                <w:color w:val="000000"/>
                <w:szCs w:val="28"/>
              </w:rPr>
              <w:t>PIDS Advertisements cycle duration should be 7 seconds per ad.</w:t>
            </w:r>
          </w:p>
        </w:tc>
      </w:tr>
    </w:tbl>
    <w:p w14:paraId="7178080B" w14:textId="77777777" w:rsidR="006B71A7" w:rsidRDefault="006B71A7" w:rsidP="006B71A7">
      <w:pPr>
        <w:pStyle w:val="Heading4"/>
      </w:pPr>
    </w:p>
    <w:p w14:paraId="394B6BC1" w14:textId="77777777" w:rsidR="00E27CB8" w:rsidRDefault="00E27CB8">
      <w:pPr>
        <w:spacing w:after="200"/>
        <w:rPr>
          <w:b/>
          <w:bCs/>
          <w:u w:val="single"/>
        </w:rPr>
      </w:pPr>
      <w:r>
        <w:br w:type="page"/>
      </w:r>
    </w:p>
    <w:p w14:paraId="6A3B5F0F" w14:textId="79A54F11" w:rsidR="006B71A7" w:rsidRDefault="00767D24" w:rsidP="006B71A7">
      <w:pPr>
        <w:pStyle w:val="Heading4"/>
      </w:pPr>
      <w:r>
        <w:rPr>
          <w:noProof/>
        </w:rPr>
        <w:drawing>
          <wp:anchor distT="0" distB="0" distL="114300" distR="114300" simplePos="0" relativeHeight="251658307" behindDoc="1" locked="0" layoutInCell="1" allowOverlap="1" wp14:anchorId="286948C5" wp14:editId="6D524E54">
            <wp:simplePos x="0" y="0"/>
            <wp:positionH relativeFrom="column">
              <wp:posOffset>2900680</wp:posOffset>
            </wp:positionH>
            <wp:positionV relativeFrom="paragraph">
              <wp:posOffset>8255</wp:posOffset>
            </wp:positionV>
            <wp:extent cx="3454400" cy="2524760"/>
            <wp:effectExtent l="0" t="0" r="0" b="8890"/>
            <wp:wrapSquare wrapText="bothSides"/>
            <wp:docPr id="118" name="Picture 118"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Graphical user interface, application, Word&#10;&#10;Description automatically generated"/>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454400" cy="2524760"/>
                    </a:xfrm>
                    <a:prstGeom prst="rect">
                      <a:avLst/>
                    </a:prstGeom>
                  </pic:spPr>
                </pic:pic>
              </a:graphicData>
            </a:graphic>
            <wp14:sizeRelH relativeFrom="margin">
              <wp14:pctWidth>0</wp14:pctWidth>
            </wp14:sizeRelH>
            <wp14:sizeRelV relativeFrom="margin">
              <wp14:pctHeight>0</wp14:pctHeight>
            </wp14:sizeRelV>
          </wp:anchor>
        </w:drawing>
      </w:r>
      <w:r w:rsidR="006B71A7">
        <w:t xml:space="preserve">Planning your Content </w:t>
      </w:r>
    </w:p>
    <w:p w14:paraId="02BAC474" w14:textId="62F2048C" w:rsidR="006B71A7" w:rsidRDefault="006B71A7" w:rsidP="006B71A7">
      <w:r>
        <w:t xml:space="preserve">This exercise includes </w:t>
      </w:r>
      <w:r w:rsidR="00D667F0">
        <w:t>5</w:t>
      </w:r>
      <w:r>
        <w:t xml:space="preserve"> images including JPGs and PNGs. We </w:t>
      </w:r>
      <w:r w:rsidR="009E58AF">
        <w:t>need</w:t>
      </w:r>
      <w:r>
        <w:t xml:space="preserve"> to build a folder where we can manage this content. We </w:t>
      </w:r>
      <w:r w:rsidR="009E58AF">
        <w:t xml:space="preserve">also </w:t>
      </w:r>
      <w:r>
        <w:t xml:space="preserve">need to setup a workflow for contributors to upload </w:t>
      </w:r>
      <w:r w:rsidR="009E58AF">
        <w:t xml:space="preserve">content </w:t>
      </w:r>
      <w:r>
        <w:t xml:space="preserve">and set a schedule </w:t>
      </w:r>
      <w:r w:rsidR="009E58AF">
        <w:t xml:space="preserve">to display </w:t>
      </w:r>
      <w:r w:rsidR="005B5722">
        <w:t>content</w:t>
      </w:r>
      <w:r>
        <w:t xml:space="preserve"> on the screen</w:t>
      </w:r>
      <w:r w:rsidR="005B5722">
        <w:t xml:space="preserve"> at designated times</w:t>
      </w:r>
      <w:r>
        <w:t>.</w:t>
      </w:r>
    </w:p>
    <w:p w14:paraId="520F4F3C" w14:textId="77777777" w:rsidR="006B71A7" w:rsidRDefault="006B71A7" w:rsidP="006B71A7"/>
    <w:p w14:paraId="305F9A60" w14:textId="3B44D102" w:rsidR="006B71A7" w:rsidRDefault="006B71A7" w:rsidP="00C62F65">
      <w:pPr>
        <w:pStyle w:val="ListParagraph"/>
        <w:numPr>
          <w:ilvl w:val="0"/>
          <w:numId w:val="24"/>
        </w:numPr>
      </w:pPr>
      <w:r>
        <w:t xml:space="preserve">Go to the Folders </w:t>
      </w:r>
      <w:r w:rsidR="005B5722">
        <w:t>module</w:t>
      </w:r>
      <w:r>
        <w:t>.</w:t>
      </w:r>
    </w:p>
    <w:p w14:paraId="5EB21CBB" w14:textId="77777777" w:rsidR="006B71A7" w:rsidRDefault="006B71A7" w:rsidP="00C62F65">
      <w:pPr>
        <w:pStyle w:val="ListParagraph"/>
        <w:numPr>
          <w:ilvl w:val="0"/>
          <w:numId w:val="24"/>
        </w:numPr>
      </w:pPr>
      <w:r>
        <w:t>Select “+New”</w:t>
      </w:r>
      <w:r w:rsidRPr="00E34492">
        <w:rPr>
          <w:noProof/>
        </w:rPr>
        <w:t xml:space="preserve"> </w:t>
      </w:r>
      <w:r>
        <w:rPr>
          <w:noProof/>
        </w:rPr>
        <w:t>to create a new folder.</w:t>
      </w:r>
    </w:p>
    <w:p w14:paraId="72051330" w14:textId="212186D7" w:rsidR="006B71A7" w:rsidRDefault="006B71A7" w:rsidP="00C62F65">
      <w:pPr>
        <w:pStyle w:val="ListParagraph"/>
        <w:numPr>
          <w:ilvl w:val="0"/>
          <w:numId w:val="24"/>
        </w:numPr>
      </w:pPr>
      <w:r>
        <w:rPr>
          <w:noProof/>
        </w:rPr>
        <w:t xml:space="preserve">Name the Folder: </w:t>
      </w:r>
      <w:r w:rsidRPr="00677FA2">
        <w:rPr>
          <w:noProof/>
        </w:rPr>
        <w:t xml:space="preserve">Training </w:t>
      </w:r>
      <w:r w:rsidR="00D667F0">
        <w:rPr>
          <w:noProof/>
        </w:rPr>
        <w:t>4</w:t>
      </w:r>
      <w:r w:rsidRPr="00677FA2">
        <w:rPr>
          <w:noProof/>
        </w:rPr>
        <w:t>:</w:t>
      </w:r>
      <w:r w:rsidR="00D667F0">
        <w:rPr>
          <w:noProof/>
        </w:rPr>
        <w:t>PIDS</w:t>
      </w:r>
      <w:r w:rsidRPr="00677FA2">
        <w:rPr>
          <w:noProof/>
        </w:rPr>
        <w:t>-</w:t>
      </w:r>
      <w:r w:rsidRPr="00C820CB">
        <w:rPr>
          <w:i/>
          <w:iCs/>
          <w:noProof/>
        </w:rPr>
        <w:t>YourName</w:t>
      </w:r>
    </w:p>
    <w:p w14:paraId="030C19BD" w14:textId="7E914255" w:rsidR="007740C9" w:rsidRDefault="006B71A7" w:rsidP="00C62F65">
      <w:pPr>
        <w:pStyle w:val="ListParagraph"/>
        <w:numPr>
          <w:ilvl w:val="0"/>
          <w:numId w:val="24"/>
        </w:numPr>
      </w:pPr>
      <w:r>
        <w:rPr>
          <w:noProof/>
        </w:rPr>
        <w:t>Provide a Description: “</w:t>
      </w:r>
      <w:r w:rsidR="00D667F0">
        <w:rPr>
          <w:noProof/>
        </w:rPr>
        <w:t xml:space="preserve">PIDS Content </w:t>
      </w:r>
      <w:r w:rsidR="005B5722">
        <w:rPr>
          <w:noProof/>
        </w:rPr>
        <w:t xml:space="preserve">Managed </w:t>
      </w:r>
      <w:r w:rsidR="00D667F0">
        <w:rPr>
          <w:noProof/>
        </w:rPr>
        <w:t>by Metadata</w:t>
      </w:r>
      <w:r w:rsidR="005B5722">
        <w:rPr>
          <w:noProof/>
        </w:rPr>
        <w:t>.</w:t>
      </w:r>
      <w:r>
        <w:rPr>
          <w:noProof/>
        </w:rPr>
        <w:t>”</w:t>
      </w:r>
    </w:p>
    <w:p w14:paraId="1F168B35" w14:textId="77777777" w:rsidR="005B5722" w:rsidRDefault="005B5722" w:rsidP="007740C9"/>
    <w:p w14:paraId="12B3CB3F" w14:textId="25AAA8B2" w:rsidR="007740C9" w:rsidRDefault="007740C9" w:rsidP="005B5722">
      <w:pPr>
        <w:pStyle w:val="Heading4"/>
      </w:pPr>
      <w:r>
        <w:t>Metadata Planning:</w:t>
      </w:r>
    </w:p>
    <w:p w14:paraId="1688E397" w14:textId="13C4D957" w:rsidR="007740C9" w:rsidRDefault="00FF706D" w:rsidP="007740C9">
      <w:r>
        <w:t>A number of</w:t>
      </w:r>
      <w:r w:rsidR="007740C9">
        <w:t xml:space="preserve"> metadata </w:t>
      </w:r>
      <w:r>
        <w:t xml:space="preserve">options are available </w:t>
      </w:r>
      <w:r w:rsidR="001B341A">
        <w:t>to use when</w:t>
      </w:r>
      <w:r>
        <w:t xml:space="preserve"> </w:t>
      </w:r>
      <w:r w:rsidR="007740C9">
        <w:t>we want to manage content</w:t>
      </w:r>
      <w:r w:rsidR="00101132">
        <w:t xml:space="preserve">. </w:t>
      </w:r>
      <w:r w:rsidR="007740C9">
        <w:t xml:space="preserve">Omnivex provides a collection of common metadata fields, and this list can be modified based on </w:t>
      </w:r>
      <w:r>
        <w:t>your</w:t>
      </w:r>
      <w:r w:rsidR="007740C9">
        <w:t xml:space="preserve"> </w:t>
      </w:r>
      <w:r w:rsidR="006578EE">
        <w:t>organization’s</w:t>
      </w:r>
      <w:r w:rsidR="007740C9">
        <w:t xml:space="preserve"> needs</w:t>
      </w:r>
      <w:r w:rsidR="00101132">
        <w:t xml:space="preserve">. </w:t>
      </w:r>
      <w:r w:rsidR="007740C9">
        <w:t xml:space="preserve">You can work with Radiant Support and or Omnivex Support to make changes to the metadata </w:t>
      </w:r>
      <w:r>
        <w:t>when necessary</w:t>
      </w:r>
      <w:r w:rsidR="007740C9">
        <w:t>.</w:t>
      </w:r>
    </w:p>
    <w:p w14:paraId="60883718" w14:textId="77777777" w:rsidR="007740C9" w:rsidRDefault="007740C9" w:rsidP="007740C9"/>
    <w:p w14:paraId="6D1921C8" w14:textId="69123A45" w:rsidR="007740C9" w:rsidRDefault="007740C9" w:rsidP="00C62F65">
      <w:pPr>
        <w:pStyle w:val="ListParagraph"/>
        <w:numPr>
          <w:ilvl w:val="0"/>
          <w:numId w:val="24"/>
        </w:numPr>
      </w:pPr>
      <w:r>
        <w:t>Under the “File Metadata</w:t>
      </w:r>
      <w:r w:rsidR="00FF706D">
        <w:t>,</w:t>
      </w:r>
      <w:r>
        <w:t>” select “+Add Field” and add “Schedule” metadata</w:t>
      </w:r>
      <w:r w:rsidR="00FF706D">
        <w:t>,</w:t>
      </w:r>
      <w:r>
        <w:t xml:space="preserve"> so we can manage content based on scheduling and </w:t>
      </w:r>
      <w:r w:rsidR="007D204B">
        <w:t>a</w:t>
      </w:r>
      <w:r>
        <w:t>dd</w:t>
      </w:r>
      <w:r w:rsidR="007D204B">
        <w:t xml:space="preserve"> “Location</w:t>
      </w:r>
      <w:r>
        <w:t>.</w:t>
      </w:r>
      <w:r w:rsidR="007D204B">
        <w:t>”</w:t>
      </w:r>
    </w:p>
    <w:p w14:paraId="0BBE6CA4" w14:textId="1E9E274A" w:rsidR="007740C9" w:rsidRDefault="007740C9" w:rsidP="00C62F65">
      <w:pPr>
        <w:pStyle w:val="ListParagraph"/>
        <w:numPr>
          <w:ilvl w:val="0"/>
          <w:numId w:val="24"/>
        </w:numPr>
      </w:pPr>
      <w:r>
        <w:rPr>
          <w:noProof/>
        </w:rPr>
        <w:t xml:space="preserve">Go to the “File Sharing” </w:t>
      </w:r>
      <w:r w:rsidR="00FF706D">
        <w:rPr>
          <w:noProof/>
        </w:rPr>
        <w:t>t</w:t>
      </w:r>
      <w:r>
        <w:rPr>
          <w:noProof/>
        </w:rPr>
        <w:t>ab and click “Add Share.”</w:t>
      </w:r>
    </w:p>
    <w:p w14:paraId="5682D5B3" w14:textId="1B23D476" w:rsidR="007740C9" w:rsidRDefault="007740C9" w:rsidP="00C62F65">
      <w:pPr>
        <w:pStyle w:val="ListParagraph"/>
        <w:numPr>
          <w:ilvl w:val="0"/>
          <w:numId w:val="24"/>
        </w:numPr>
      </w:pPr>
      <w:r>
        <w:t xml:space="preserve">Under the “Edit” </w:t>
      </w:r>
      <w:r w:rsidR="00FF706D">
        <w:t>t</w:t>
      </w:r>
      <w:r>
        <w:t xml:space="preserve">ab, </w:t>
      </w:r>
      <w:r w:rsidR="00FF706D">
        <w:t>c</w:t>
      </w:r>
      <w:r>
        <w:t xml:space="preserve">lick </w:t>
      </w:r>
      <w:r w:rsidR="00FF706D">
        <w:t>“</w:t>
      </w:r>
      <w:r>
        <w:t>Edit</w:t>
      </w:r>
      <w:r w:rsidR="00FF706D">
        <w:t>”</w:t>
      </w:r>
      <w:r>
        <w:t xml:space="preserve"> to select users.</w:t>
      </w:r>
    </w:p>
    <w:p w14:paraId="744D18A7" w14:textId="77777777" w:rsidR="007740C9" w:rsidRDefault="007740C9" w:rsidP="007740C9">
      <w:pPr>
        <w:spacing w:after="200"/>
      </w:pPr>
    </w:p>
    <w:p w14:paraId="4CB7BCB2" w14:textId="50AF309B" w:rsidR="007740C9" w:rsidRDefault="00767D24" w:rsidP="007740C9">
      <w:pPr>
        <w:spacing w:after="200"/>
        <w:rPr>
          <w:noProof/>
        </w:rPr>
      </w:pPr>
      <w:r>
        <w:rPr>
          <w:noProof/>
        </w:rPr>
        <mc:AlternateContent>
          <mc:Choice Requires="wpg">
            <w:drawing>
              <wp:anchor distT="0" distB="0" distL="114300" distR="114300" simplePos="0" relativeHeight="251658310" behindDoc="0" locked="0" layoutInCell="1" allowOverlap="1" wp14:anchorId="6BE89288" wp14:editId="4EA1CF88">
                <wp:simplePos x="0" y="0"/>
                <wp:positionH relativeFrom="column">
                  <wp:posOffset>5080</wp:posOffset>
                </wp:positionH>
                <wp:positionV relativeFrom="paragraph">
                  <wp:posOffset>317500</wp:posOffset>
                </wp:positionV>
                <wp:extent cx="6699885" cy="1960880"/>
                <wp:effectExtent l="0" t="0" r="5715" b="1270"/>
                <wp:wrapSquare wrapText="bothSides"/>
                <wp:docPr id="96" name="Group 96"/>
                <wp:cNvGraphicFramePr/>
                <a:graphic xmlns:a="http://schemas.openxmlformats.org/drawingml/2006/main">
                  <a:graphicData uri="http://schemas.microsoft.com/office/word/2010/wordprocessingGroup">
                    <wpg:wgp>
                      <wpg:cNvGrpSpPr/>
                      <wpg:grpSpPr>
                        <a:xfrm>
                          <a:off x="0" y="0"/>
                          <a:ext cx="6699885" cy="1960880"/>
                          <a:chOff x="0" y="0"/>
                          <a:chExt cx="6699885" cy="1960880"/>
                        </a:xfrm>
                      </wpg:grpSpPr>
                      <pic:pic xmlns:pic="http://schemas.openxmlformats.org/drawingml/2006/picture">
                        <pic:nvPicPr>
                          <pic:cNvPr id="123" name="Picture 123" descr="Graphical user interface, text, application, email&#10;&#10;Description automatically generated"/>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045970" cy="1857375"/>
                          </a:xfrm>
                          <a:prstGeom prst="rect">
                            <a:avLst/>
                          </a:prstGeom>
                        </pic:spPr>
                      </pic:pic>
                      <pic:pic xmlns:pic="http://schemas.openxmlformats.org/drawingml/2006/picture">
                        <pic:nvPicPr>
                          <pic:cNvPr id="124" name="Picture 124" descr="Graphical user interface, text, application, email&#10;&#10;Description automatically generated"/>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4578350" y="0"/>
                            <a:ext cx="2121535" cy="1857375"/>
                          </a:xfrm>
                          <a:prstGeom prst="rect">
                            <a:avLst/>
                          </a:prstGeom>
                        </pic:spPr>
                      </pic:pic>
                      <pic:pic xmlns:pic="http://schemas.openxmlformats.org/drawingml/2006/picture">
                        <pic:nvPicPr>
                          <pic:cNvPr id="122" name="Picture 122" descr="Graphical user interface, application&#10;&#10;Description automatically generated"/>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2343150" y="50800"/>
                            <a:ext cx="2114550" cy="1910080"/>
                          </a:xfrm>
                          <a:prstGeom prst="rect">
                            <a:avLst/>
                          </a:prstGeom>
                        </pic:spPr>
                      </pic:pic>
                    </wpg:wgp>
                  </a:graphicData>
                </a:graphic>
              </wp:anchor>
            </w:drawing>
          </mc:Choice>
          <mc:Fallback xmlns:arto="http://schemas.microsoft.com/office/word/2006/arto">
            <w:pict>
              <v:group w14:anchorId="090BC8EE" id="Group 96" o:spid="_x0000_s1026" style="position:absolute;margin-left:.4pt;margin-top:25pt;width:527.55pt;height:154.4pt;z-index:251657297" coordsize="66998,196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">
                <v:shape id="Picture 123" o:spid="_x0000_s1027" type="#_x0000_t75" alt="Graphical user interface, text, application, email&#10;&#10;Description automatically generated" style="position:absolute;width:20459;height:185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">
                  <v:imagedata r:id="rId65" o:title="Graphical user interface, text, application, email&#10;&#10;Description automatically generated"/>
                </v:shape>
                <v:shape id="Picture 124" o:spid="_x0000_s1028" type="#_x0000_t75" alt="Graphical user interface, text, application, email&#10;&#10;Description automatically generated" style="position:absolute;left:45783;width:21215;height:185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">
                  <v:imagedata r:id="rId66" o:title="Graphical user interface, text, application, email&#10;&#10;Description automatically generated"/>
                </v:shape>
                <v:shape id="Picture 122" o:spid="_x0000_s1029" type="#_x0000_t75" alt="Graphical user interface, application&#10;&#10;Description automatically generated" style="position:absolute;left:23431;top:508;width:21146;height:191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">
                  <v:imagedata r:id="rId67" o:title="Graphical user interface, application&#10;&#10;Description automatically generated"/>
                </v:shape>
                <w10:wrap type="square"/>
              </v:group>
            </w:pict>
          </mc:Fallback>
        </mc:AlternateContent>
      </w:r>
      <w:r w:rsidR="007740C9">
        <w:t>Step 5</w:t>
      </w:r>
      <w:r w:rsidR="007740C9">
        <w:tab/>
      </w:r>
      <w:r w:rsidR="007740C9">
        <w:tab/>
      </w:r>
      <w:r w:rsidR="007740C9">
        <w:tab/>
      </w:r>
      <w:r w:rsidR="007740C9">
        <w:tab/>
        <w:t>Step 6</w:t>
      </w:r>
      <w:r w:rsidR="007740C9" w:rsidRPr="0093492C">
        <w:rPr>
          <w:noProof/>
        </w:rPr>
        <w:t xml:space="preserve"> </w:t>
      </w:r>
      <w:r w:rsidR="007740C9">
        <w:rPr>
          <w:noProof/>
        </w:rPr>
        <w:tab/>
      </w:r>
      <w:r w:rsidR="007740C9">
        <w:rPr>
          <w:noProof/>
        </w:rPr>
        <w:tab/>
      </w:r>
      <w:r w:rsidR="007740C9">
        <w:rPr>
          <w:noProof/>
        </w:rPr>
        <w:tab/>
      </w:r>
      <w:r w:rsidR="007740C9">
        <w:rPr>
          <w:noProof/>
        </w:rPr>
        <w:tab/>
        <w:t>Step 7</w:t>
      </w:r>
      <w:r w:rsidR="007740C9">
        <w:rPr>
          <w:noProof/>
        </w:rPr>
        <w:tab/>
      </w:r>
      <w:r w:rsidR="007740C9">
        <w:rPr>
          <w:noProof/>
        </w:rPr>
        <w:tab/>
      </w:r>
    </w:p>
    <w:p w14:paraId="3FCEE696" w14:textId="77777777" w:rsidR="007740C9" w:rsidRDefault="007740C9" w:rsidP="007740C9">
      <w:pPr>
        <w:spacing w:after="200"/>
        <w:rPr>
          <w:noProof/>
        </w:rPr>
      </w:pPr>
    </w:p>
    <w:p w14:paraId="7F70CDDF" w14:textId="77777777" w:rsidR="007740C9" w:rsidRDefault="007740C9" w:rsidP="007740C9">
      <w:pPr>
        <w:spacing w:after="200"/>
        <w:rPr>
          <w:noProof/>
        </w:rPr>
      </w:pPr>
    </w:p>
    <w:p w14:paraId="2596EBDC" w14:textId="41B21AA2" w:rsidR="007740C9" w:rsidRDefault="007740C9" w:rsidP="007740C9">
      <w:pPr>
        <w:spacing w:after="200"/>
        <w:ind w:left="360"/>
      </w:pPr>
      <w:r>
        <w:t xml:space="preserve">8. Select </w:t>
      </w:r>
      <w:r w:rsidR="00FF706D">
        <w:t xml:space="preserve">the designated </w:t>
      </w:r>
      <w:r>
        <w:t>Contributors and Designers and click “Add Selected.”</w:t>
      </w:r>
    </w:p>
    <w:p w14:paraId="29E3168A" w14:textId="08B9DA61" w:rsidR="007740C9" w:rsidRDefault="00767D24" w:rsidP="007740C9">
      <w:pPr>
        <w:spacing w:after="200"/>
        <w:rPr>
          <w:noProof/>
        </w:rPr>
      </w:pPr>
      <w:r>
        <w:rPr>
          <w:noProof/>
        </w:rPr>
        <mc:AlternateContent>
          <mc:Choice Requires="wpg">
            <w:drawing>
              <wp:anchor distT="0" distB="0" distL="114300" distR="114300" simplePos="0" relativeHeight="251658309" behindDoc="0" locked="0" layoutInCell="1" allowOverlap="1" wp14:anchorId="5CFB68CB" wp14:editId="3061A5DF">
                <wp:simplePos x="0" y="0"/>
                <wp:positionH relativeFrom="column">
                  <wp:posOffset>767080</wp:posOffset>
                </wp:positionH>
                <wp:positionV relativeFrom="paragraph">
                  <wp:posOffset>371475</wp:posOffset>
                </wp:positionV>
                <wp:extent cx="4933950" cy="2406015"/>
                <wp:effectExtent l="0" t="0" r="0" b="0"/>
                <wp:wrapSquare wrapText="bothSides"/>
                <wp:docPr id="117" name="Group 117"/>
                <wp:cNvGraphicFramePr/>
                <a:graphic xmlns:a="http://schemas.openxmlformats.org/drawingml/2006/main">
                  <a:graphicData uri="http://schemas.microsoft.com/office/word/2010/wordprocessingGroup">
                    <wpg:wgp>
                      <wpg:cNvGrpSpPr/>
                      <wpg:grpSpPr>
                        <a:xfrm>
                          <a:off x="0" y="0"/>
                          <a:ext cx="4933950" cy="2406015"/>
                          <a:chOff x="0" y="0"/>
                          <a:chExt cx="4933950" cy="2406015"/>
                        </a:xfrm>
                      </wpg:grpSpPr>
                      <pic:pic xmlns:pic="http://schemas.openxmlformats.org/drawingml/2006/picture">
                        <pic:nvPicPr>
                          <pic:cNvPr id="126" name="Picture 126" descr="Graphical user interface, text, application&#10;&#10;Description automatically generated"/>
                          <pic:cNvPicPr>
                            <a:picLocks noChangeAspect="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002155" cy="2406015"/>
                          </a:xfrm>
                          <a:prstGeom prst="rect">
                            <a:avLst/>
                          </a:prstGeom>
                        </pic:spPr>
                      </pic:pic>
                      <pic:pic xmlns:pic="http://schemas.openxmlformats.org/drawingml/2006/picture">
                        <pic:nvPicPr>
                          <pic:cNvPr id="125" name="Picture 125" descr="Graphical user interface, text, application&#10;&#10;Description automatically generated"/>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2324100" y="12700"/>
                            <a:ext cx="2609850" cy="2367280"/>
                          </a:xfrm>
                          <a:prstGeom prst="rect">
                            <a:avLst/>
                          </a:prstGeom>
                        </pic:spPr>
                      </pic:pic>
                    </wpg:wgp>
                  </a:graphicData>
                </a:graphic>
              </wp:anchor>
            </w:drawing>
          </mc:Choice>
          <mc:Fallback xmlns:arto="http://schemas.microsoft.com/office/word/2006/arto">
            <w:pict>
              <v:group w14:anchorId="519898A9" id="Group 117" o:spid="_x0000_s1026" style="position:absolute;margin-left:60.4pt;margin-top:29.25pt;width:388.5pt;height:189.45pt;z-index:251657296" coordsize="49339,240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">
                <v:shape id="Picture 126" o:spid="_x0000_s1027" type="#_x0000_t75" alt="Graphical user interface, text, application&#10;&#10;Description automatically generated" style="position:absolute;width:20021;height:24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">
                  <v:imagedata r:id="rId70" o:title="Graphical user interface, text, application&#10;&#10;Description automatically generated"/>
                </v:shape>
                <v:shape id="Picture 125" o:spid="_x0000_s1028" type="#_x0000_t75" alt="Graphical user interface, text, application&#10;&#10;Description automatically generated" style="position:absolute;left:23241;top:127;width:26098;height:236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">
                  <v:imagedata r:id="rId71" o:title="Graphical user interface, text, application&#10;&#10;Description automatically generated"/>
                </v:shape>
                <w10:wrap type="square"/>
              </v:group>
            </w:pict>
          </mc:Fallback>
        </mc:AlternateContent>
      </w:r>
      <w:r w:rsidR="007740C9">
        <w:rPr>
          <w:noProof/>
        </w:rPr>
        <w:t xml:space="preserve">     9. Click </w:t>
      </w:r>
      <w:r w:rsidR="00FF706D">
        <w:rPr>
          <w:noProof/>
        </w:rPr>
        <w:t>“</w:t>
      </w:r>
      <w:r w:rsidR="007740C9">
        <w:rPr>
          <w:noProof/>
        </w:rPr>
        <w:t>Create.</w:t>
      </w:r>
      <w:r w:rsidR="00FF706D">
        <w:rPr>
          <w:noProof/>
        </w:rPr>
        <w:t>”</w:t>
      </w:r>
    </w:p>
    <w:p w14:paraId="07E467C8" w14:textId="77777777" w:rsidR="007740C9" w:rsidRDefault="007740C9" w:rsidP="007740C9">
      <w:pPr>
        <w:spacing w:after="200"/>
        <w:rPr>
          <w:noProof/>
        </w:rPr>
      </w:pPr>
    </w:p>
    <w:p w14:paraId="606E073F" w14:textId="77777777" w:rsidR="007740C9" w:rsidRDefault="007740C9" w:rsidP="007740C9">
      <w:pPr>
        <w:spacing w:after="200"/>
        <w:rPr>
          <w:noProof/>
        </w:rPr>
      </w:pPr>
    </w:p>
    <w:p w14:paraId="7818E070" w14:textId="77777777" w:rsidR="007740C9" w:rsidRDefault="007740C9" w:rsidP="007740C9">
      <w:pPr>
        <w:spacing w:after="200"/>
        <w:rPr>
          <w:noProof/>
        </w:rPr>
      </w:pPr>
    </w:p>
    <w:p w14:paraId="6D671FBF" w14:textId="77777777" w:rsidR="007740C9" w:rsidRDefault="007740C9" w:rsidP="007740C9">
      <w:pPr>
        <w:spacing w:after="200"/>
        <w:rPr>
          <w:noProof/>
        </w:rPr>
      </w:pPr>
    </w:p>
    <w:p w14:paraId="2839D45B" w14:textId="77777777" w:rsidR="007740C9" w:rsidRDefault="007740C9" w:rsidP="007740C9">
      <w:pPr>
        <w:spacing w:after="200"/>
        <w:rPr>
          <w:noProof/>
        </w:rPr>
      </w:pPr>
    </w:p>
    <w:p w14:paraId="4D94652C" w14:textId="77777777" w:rsidR="007740C9" w:rsidRDefault="007740C9" w:rsidP="007740C9">
      <w:pPr>
        <w:spacing w:after="200"/>
        <w:rPr>
          <w:noProof/>
        </w:rPr>
      </w:pPr>
    </w:p>
    <w:p w14:paraId="50FA3914" w14:textId="77777777" w:rsidR="007740C9" w:rsidRDefault="007740C9" w:rsidP="007740C9">
      <w:pPr>
        <w:spacing w:after="200"/>
        <w:rPr>
          <w:noProof/>
        </w:rPr>
      </w:pPr>
    </w:p>
    <w:p w14:paraId="68C8A944" w14:textId="77777777" w:rsidR="007D204B" w:rsidRDefault="007D204B">
      <w:pPr>
        <w:spacing w:after="200"/>
        <w:rPr>
          <w:b/>
          <w:bCs/>
          <w:noProof/>
          <w:u w:val="single"/>
        </w:rPr>
      </w:pPr>
      <w:r>
        <w:rPr>
          <w:noProof/>
        </w:rPr>
        <w:br w:type="page"/>
      </w:r>
    </w:p>
    <w:p w14:paraId="7F241F33" w14:textId="57A179C0" w:rsidR="007740C9" w:rsidRDefault="007740C9" w:rsidP="007740C9">
      <w:pPr>
        <w:pStyle w:val="Heading4"/>
        <w:rPr>
          <w:noProof/>
        </w:rPr>
      </w:pPr>
      <w:r>
        <w:rPr>
          <w:noProof/>
        </w:rPr>
        <w:t>Loading Content:</w:t>
      </w:r>
    </w:p>
    <w:p w14:paraId="27CDEC3A" w14:textId="266C6D01" w:rsidR="007740C9" w:rsidRDefault="007740C9" w:rsidP="007740C9">
      <w:pPr>
        <w:spacing w:after="200"/>
        <w:rPr>
          <w:noProof/>
        </w:rPr>
      </w:pPr>
      <w:r>
        <w:rPr>
          <w:noProof/>
        </w:rPr>
        <w:t>Training content is available at</w:t>
      </w:r>
      <w:r w:rsidRPr="00FF706D">
        <w:rPr>
          <w:noProof/>
          <w:szCs w:val="28"/>
        </w:rPr>
        <w:t xml:space="preserve">: </w:t>
      </w:r>
      <w:hyperlink r:id="rId127" w:history="1">
        <w:r w:rsidRPr="00FF706D">
          <w:rPr>
            <w:rStyle w:val="Hyperlink"/>
            <w:noProof/>
            <w:color w:val="0070C0"/>
            <w:szCs w:val="28"/>
          </w:rPr>
          <w:t>https://files.radianttech.net/omnivex/Training</w:t>
        </w:r>
      </w:hyperlink>
    </w:p>
    <w:p w14:paraId="21EC3AEC" w14:textId="683C5EDF" w:rsidR="007740C9" w:rsidRPr="00736964" w:rsidRDefault="00B43A8F" w:rsidP="007740C9">
      <w:pPr>
        <w:spacing w:after="200"/>
        <w:rPr>
          <w:i/>
          <w:iCs/>
          <w:noProof/>
        </w:rPr>
      </w:pPr>
      <w:r>
        <w:rPr>
          <w:noProof/>
        </w:rPr>
        <w:t>Open</w:t>
      </w:r>
      <w:r w:rsidR="007740C9">
        <w:rPr>
          <w:noProof/>
        </w:rPr>
        <w:t xml:space="preserve"> the zip file and the folder: </w:t>
      </w:r>
      <w:r w:rsidR="00736964" w:rsidRPr="00C820CB">
        <w:rPr>
          <w:noProof/>
        </w:rPr>
        <w:t>Ink Exercise 4 - Managing Content and Displays with Metadata</w:t>
      </w:r>
      <w:r w:rsidR="007740B8" w:rsidRPr="00C820CB">
        <w:rPr>
          <w:noProof/>
        </w:rPr>
        <w:t>\PIDS Ads</w:t>
      </w:r>
    </w:p>
    <w:p w14:paraId="7E9D3F01" w14:textId="0E829711" w:rsidR="007740C9" w:rsidRDefault="007740C9" w:rsidP="00C62F65">
      <w:pPr>
        <w:pStyle w:val="ListParagraph"/>
        <w:numPr>
          <w:ilvl w:val="0"/>
          <w:numId w:val="28"/>
        </w:numPr>
        <w:spacing w:after="200"/>
        <w:ind w:left="540"/>
        <w:rPr>
          <w:noProof/>
        </w:rPr>
      </w:pPr>
      <w:r>
        <w:rPr>
          <w:noProof/>
        </w:rPr>
        <w:t xml:space="preserve">Open the Training </w:t>
      </w:r>
      <w:r w:rsidR="00736964">
        <w:rPr>
          <w:noProof/>
        </w:rPr>
        <w:t>4</w:t>
      </w:r>
      <w:r>
        <w:rPr>
          <w:noProof/>
        </w:rPr>
        <w:t xml:space="preserve">: </w:t>
      </w:r>
      <w:r w:rsidR="006578EE">
        <w:rPr>
          <w:noProof/>
        </w:rPr>
        <w:t>PIDS</w:t>
      </w:r>
      <w:r>
        <w:rPr>
          <w:noProof/>
        </w:rPr>
        <w:t>-</w:t>
      </w:r>
      <w:r w:rsidRPr="00C820CB">
        <w:rPr>
          <w:i/>
          <w:iCs/>
          <w:noProof/>
        </w:rPr>
        <w:t>YourName</w:t>
      </w:r>
      <w:r>
        <w:rPr>
          <w:noProof/>
        </w:rPr>
        <w:t xml:space="preserve"> Folder</w:t>
      </w:r>
      <w:r w:rsidR="00115A33">
        <w:rPr>
          <w:noProof/>
        </w:rPr>
        <w:t xml:space="preserve"> in Ink</w:t>
      </w:r>
      <w:r>
        <w:rPr>
          <w:noProof/>
        </w:rPr>
        <w:t>.</w:t>
      </w:r>
    </w:p>
    <w:p w14:paraId="79687373" w14:textId="1810E2FA" w:rsidR="00C0423E" w:rsidRDefault="003B6C22" w:rsidP="00C62F65">
      <w:pPr>
        <w:pStyle w:val="ListParagraph"/>
        <w:numPr>
          <w:ilvl w:val="0"/>
          <w:numId w:val="28"/>
        </w:numPr>
        <w:spacing w:after="200"/>
        <w:ind w:left="540"/>
        <w:rPr>
          <w:noProof/>
        </w:rPr>
      </w:pPr>
      <w:r>
        <w:rPr>
          <w:noProof/>
        </w:rPr>
        <w:t>Select</w:t>
      </w:r>
      <w:r w:rsidR="007740C9">
        <w:rPr>
          <w:noProof/>
        </w:rPr>
        <w:t xml:space="preserve"> </w:t>
      </w:r>
      <w:r w:rsidR="00C0423E">
        <w:rPr>
          <w:noProof/>
        </w:rPr>
        <w:t>all the</w:t>
      </w:r>
      <w:r w:rsidR="007740C9">
        <w:rPr>
          <w:noProof/>
        </w:rPr>
        <w:t xml:space="preserve"> items and drag it </w:t>
      </w:r>
      <w:r>
        <w:rPr>
          <w:noProof/>
        </w:rPr>
        <w:t>in</w:t>
      </w:r>
      <w:r w:rsidR="007740C9">
        <w:rPr>
          <w:noProof/>
        </w:rPr>
        <w:t>to the folder.</w:t>
      </w:r>
    </w:p>
    <w:p w14:paraId="658985C8" w14:textId="254E071D" w:rsidR="007740C9" w:rsidRDefault="007740C9" w:rsidP="00C62F65">
      <w:pPr>
        <w:pStyle w:val="ListParagraph"/>
        <w:numPr>
          <w:ilvl w:val="0"/>
          <w:numId w:val="28"/>
        </w:numPr>
        <w:spacing w:after="200"/>
        <w:ind w:left="540"/>
        <w:rPr>
          <w:noProof/>
        </w:rPr>
      </w:pPr>
      <w:r>
        <w:rPr>
          <w:noProof/>
        </w:rPr>
        <w:t xml:space="preserve">A dialog box will appear </w:t>
      </w:r>
      <w:r w:rsidR="00FF706D">
        <w:rPr>
          <w:noProof/>
        </w:rPr>
        <w:t xml:space="preserve">because scheduled metadata </w:t>
      </w:r>
      <w:r>
        <w:rPr>
          <w:noProof/>
        </w:rPr>
        <w:t xml:space="preserve">is required with new content in the Folder. Select the ellipses (…) next to the </w:t>
      </w:r>
      <w:r w:rsidR="00FF706D">
        <w:rPr>
          <w:noProof/>
        </w:rPr>
        <w:t xml:space="preserve">schedule </w:t>
      </w:r>
      <w:r w:rsidR="00C0423E">
        <w:rPr>
          <w:noProof/>
        </w:rPr>
        <w:t xml:space="preserve">and the </w:t>
      </w:r>
      <w:r w:rsidR="00FF706D">
        <w:rPr>
          <w:noProof/>
        </w:rPr>
        <w:t xml:space="preserve">location </w:t>
      </w:r>
      <w:r>
        <w:rPr>
          <w:noProof/>
        </w:rPr>
        <w:t>fi</w:t>
      </w:r>
      <w:r w:rsidR="00C0423E">
        <w:rPr>
          <w:noProof/>
        </w:rPr>
        <w:t>e</w:t>
      </w:r>
      <w:r>
        <w:rPr>
          <w:noProof/>
        </w:rPr>
        <w:t>ld.</w:t>
      </w:r>
    </w:p>
    <w:p w14:paraId="67DE36D3" w14:textId="77777777" w:rsidR="007740C9" w:rsidRDefault="007740C9" w:rsidP="00C62F65">
      <w:pPr>
        <w:pStyle w:val="ListParagraph"/>
        <w:numPr>
          <w:ilvl w:val="0"/>
          <w:numId w:val="28"/>
        </w:numPr>
        <w:spacing w:after="200"/>
        <w:ind w:left="540"/>
        <w:rPr>
          <w:noProof/>
        </w:rPr>
      </w:pPr>
      <w:r>
        <w:rPr>
          <w:noProof/>
        </w:rPr>
        <w:t>Click use Schedule Details button.</w:t>
      </w:r>
    </w:p>
    <w:p w14:paraId="52EA2F71" w14:textId="2BA079B3" w:rsidR="007740C9" w:rsidRDefault="007740C9" w:rsidP="00C62F65">
      <w:pPr>
        <w:pStyle w:val="ListParagraph"/>
        <w:numPr>
          <w:ilvl w:val="0"/>
          <w:numId w:val="28"/>
        </w:numPr>
        <w:spacing w:after="200"/>
        <w:ind w:left="540"/>
        <w:rPr>
          <w:noProof/>
        </w:rPr>
      </w:pPr>
      <w:r>
        <w:rPr>
          <w:noProof/>
        </w:rPr>
        <w:t xml:space="preserve">Enter today </w:t>
      </w:r>
      <w:r w:rsidR="00FF706D">
        <w:rPr>
          <w:noProof/>
        </w:rPr>
        <w:t>for start date</w:t>
      </w:r>
      <w:r>
        <w:rPr>
          <w:noProof/>
        </w:rPr>
        <w:t xml:space="preserve">, and next Friday for </w:t>
      </w:r>
      <w:r w:rsidR="00FF706D">
        <w:rPr>
          <w:noProof/>
        </w:rPr>
        <w:t>end date</w:t>
      </w:r>
      <w:r>
        <w:rPr>
          <w:noProof/>
        </w:rPr>
        <w:t>.</w:t>
      </w:r>
    </w:p>
    <w:p w14:paraId="7D2AE660" w14:textId="28A1BEFC" w:rsidR="007740C9" w:rsidRDefault="007740C9" w:rsidP="00C62F65">
      <w:pPr>
        <w:pStyle w:val="ListParagraph"/>
        <w:numPr>
          <w:ilvl w:val="0"/>
          <w:numId w:val="28"/>
        </w:numPr>
        <w:spacing w:after="200"/>
        <w:ind w:left="540"/>
        <w:rPr>
          <w:noProof/>
        </w:rPr>
      </w:pPr>
      <w:r>
        <w:rPr>
          <w:noProof/>
        </w:rPr>
        <w:t>Select “All Day Event.”</w:t>
      </w:r>
    </w:p>
    <w:p w14:paraId="71D4F964" w14:textId="68CDAAB4" w:rsidR="007740C9" w:rsidRDefault="007740C9" w:rsidP="00C62F65">
      <w:pPr>
        <w:pStyle w:val="ListParagraph"/>
        <w:numPr>
          <w:ilvl w:val="0"/>
          <w:numId w:val="28"/>
        </w:numPr>
        <w:spacing w:after="200"/>
        <w:ind w:left="540"/>
        <w:rPr>
          <w:noProof/>
        </w:rPr>
      </w:pPr>
      <w:r>
        <w:rPr>
          <w:noProof/>
        </w:rPr>
        <w:t xml:space="preserve">Click </w:t>
      </w:r>
      <w:r w:rsidR="00FF706D">
        <w:rPr>
          <w:noProof/>
        </w:rPr>
        <w:t>“</w:t>
      </w:r>
      <w:r>
        <w:rPr>
          <w:noProof/>
        </w:rPr>
        <w:t xml:space="preserve">OK. </w:t>
      </w:r>
      <w:r w:rsidR="00FF706D">
        <w:rPr>
          <w:noProof/>
        </w:rPr>
        <w:t>“</w:t>
      </w:r>
    </w:p>
    <w:p w14:paraId="7C8A1F3A" w14:textId="351AB573" w:rsidR="00C0423E" w:rsidRDefault="00C0423E" w:rsidP="00C62F65">
      <w:pPr>
        <w:pStyle w:val="ListParagraph"/>
        <w:numPr>
          <w:ilvl w:val="0"/>
          <w:numId w:val="28"/>
        </w:numPr>
        <w:spacing w:after="200"/>
        <w:ind w:left="540"/>
        <w:rPr>
          <w:noProof/>
        </w:rPr>
      </w:pPr>
      <w:r>
        <w:rPr>
          <w:noProof/>
        </w:rPr>
        <w:t>Under Location add with a space between each letter “A B C D</w:t>
      </w:r>
      <w:r w:rsidR="00FF706D">
        <w:rPr>
          <w:noProof/>
        </w:rPr>
        <w:t>.</w:t>
      </w:r>
      <w:r>
        <w:rPr>
          <w:noProof/>
        </w:rPr>
        <w:t>”</w:t>
      </w:r>
    </w:p>
    <w:p w14:paraId="0B471208" w14:textId="26217AB1" w:rsidR="0004402B" w:rsidRDefault="0004402B" w:rsidP="00C62F65">
      <w:pPr>
        <w:pStyle w:val="ListParagraph"/>
        <w:numPr>
          <w:ilvl w:val="0"/>
          <w:numId w:val="28"/>
        </w:numPr>
        <w:spacing w:after="200"/>
        <w:ind w:left="540"/>
        <w:rPr>
          <w:noProof/>
        </w:rPr>
      </w:pPr>
      <w:r>
        <w:rPr>
          <w:noProof/>
        </w:rPr>
        <w:t>Click Upload</w:t>
      </w:r>
    </w:p>
    <w:p w14:paraId="7B8A50CF" w14:textId="4C23F039" w:rsidR="00C0423E" w:rsidRDefault="00C0423E" w:rsidP="007740C9">
      <w:pPr>
        <w:spacing w:after="200"/>
        <w:rPr>
          <w:noProof/>
        </w:rPr>
      </w:pPr>
    </w:p>
    <w:p w14:paraId="69FB929E" w14:textId="7E8F7C53" w:rsidR="007740C9" w:rsidRPr="00C3431C" w:rsidRDefault="00FF706D" w:rsidP="007740C9">
      <w:pPr>
        <w:pStyle w:val="Heading4"/>
        <w:rPr>
          <w:noProof/>
        </w:rPr>
      </w:pPr>
      <w:r w:rsidRPr="00764263">
        <w:rPr>
          <w:noProof/>
        </w:rPr>
        <w:drawing>
          <wp:anchor distT="0" distB="0" distL="114300" distR="114300" simplePos="0" relativeHeight="251658311" behindDoc="1" locked="0" layoutInCell="1" allowOverlap="1" wp14:anchorId="2D1B36E3" wp14:editId="515BED0C">
            <wp:simplePos x="0" y="0"/>
            <wp:positionH relativeFrom="column">
              <wp:posOffset>3072130</wp:posOffset>
            </wp:positionH>
            <wp:positionV relativeFrom="paragraph">
              <wp:posOffset>81280</wp:posOffset>
            </wp:positionV>
            <wp:extent cx="3542030" cy="2973705"/>
            <wp:effectExtent l="0" t="0" r="1270" b="0"/>
            <wp:wrapSquare wrapText="bothSides"/>
            <wp:docPr id="130" name="Picture 130" descr="Graphical user interface, application, PowerPoi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Picture 130" descr="Graphical user interface, application, PowerPoint&#10;&#10;Description automatically generated"/>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3542030" cy="2973705"/>
                    </a:xfrm>
                    <a:prstGeom prst="rect">
                      <a:avLst/>
                    </a:prstGeom>
                  </pic:spPr>
                </pic:pic>
              </a:graphicData>
            </a:graphic>
            <wp14:sizeRelH relativeFrom="margin">
              <wp14:pctWidth>0</wp14:pctWidth>
            </wp14:sizeRelH>
            <wp14:sizeRelV relativeFrom="margin">
              <wp14:pctHeight>0</wp14:pctHeight>
            </wp14:sizeRelV>
          </wp:anchor>
        </w:drawing>
      </w:r>
      <w:r w:rsidR="007740C9" w:rsidRPr="00C3431C">
        <w:rPr>
          <w:noProof/>
        </w:rPr>
        <w:t>Building A</w:t>
      </w:r>
      <w:r w:rsidR="00C0423E">
        <w:rPr>
          <w:noProof/>
        </w:rPr>
        <w:t xml:space="preserve"> PIDS</w:t>
      </w:r>
      <w:r w:rsidR="007740C9" w:rsidRPr="00C3431C">
        <w:rPr>
          <w:noProof/>
        </w:rPr>
        <w:t xml:space="preserve"> App:</w:t>
      </w:r>
    </w:p>
    <w:p w14:paraId="44B72BAF" w14:textId="1F3F6A27" w:rsidR="007740C9" w:rsidRDefault="00C0423E" w:rsidP="00FF706D">
      <w:r>
        <w:t>Create a new A</w:t>
      </w:r>
      <w:r w:rsidR="00C820CB">
        <w:t>pp</w:t>
      </w:r>
      <w:r>
        <w:t xml:space="preserve"> and </w:t>
      </w:r>
      <w:r w:rsidR="00C820CB">
        <w:t>name</w:t>
      </w:r>
      <w:r>
        <w:t xml:space="preserve"> it:  </w:t>
      </w:r>
      <w:r w:rsidRPr="00764263">
        <w:rPr>
          <w:i/>
          <w:iCs/>
        </w:rPr>
        <w:t>Training 4: PIDS-YourName</w:t>
      </w:r>
    </w:p>
    <w:p w14:paraId="397BB356" w14:textId="2734DBE6" w:rsidR="006B2CA4" w:rsidRDefault="00C0423E" w:rsidP="00C62F65">
      <w:pPr>
        <w:pStyle w:val="ListParagraph"/>
        <w:numPr>
          <w:ilvl w:val="0"/>
          <w:numId w:val="29"/>
        </w:numPr>
        <w:ind w:left="360"/>
      </w:pPr>
      <w:r>
        <w:t xml:space="preserve">Change the </w:t>
      </w:r>
      <w:r w:rsidR="00FF706D">
        <w:t>s</w:t>
      </w:r>
      <w:r w:rsidR="006B2CA4">
        <w:t>ize and position to</w:t>
      </w:r>
    </w:p>
    <w:p w14:paraId="4213A946" w14:textId="201C85CC" w:rsidR="007740C9" w:rsidRDefault="006B2CA4" w:rsidP="00C62F65">
      <w:pPr>
        <w:pStyle w:val="ListParagraph"/>
        <w:numPr>
          <w:ilvl w:val="1"/>
          <w:numId w:val="29"/>
        </w:numPr>
        <w:ind w:left="1080"/>
      </w:pPr>
      <w:r>
        <w:t>Width: 1080px</w:t>
      </w:r>
    </w:p>
    <w:p w14:paraId="6A04583E" w14:textId="6267BA51" w:rsidR="006B2CA4" w:rsidRDefault="006B2CA4" w:rsidP="00C62F65">
      <w:pPr>
        <w:pStyle w:val="ListParagraph"/>
        <w:numPr>
          <w:ilvl w:val="1"/>
          <w:numId w:val="29"/>
        </w:numPr>
        <w:ind w:left="1080"/>
      </w:pPr>
      <w:r>
        <w:t>Height: 1920px</w:t>
      </w:r>
    </w:p>
    <w:p w14:paraId="2DDD4C51" w14:textId="6304ADCF" w:rsidR="007740C9" w:rsidRDefault="006B2CA4" w:rsidP="00C62F65">
      <w:pPr>
        <w:pStyle w:val="ListParagraph"/>
        <w:numPr>
          <w:ilvl w:val="0"/>
          <w:numId w:val="29"/>
        </w:numPr>
        <w:ind w:left="360"/>
      </w:pPr>
      <w:r>
        <w:t xml:space="preserve">Insert a </w:t>
      </w:r>
      <w:r w:rsidR="00FF706D">
        <w:t>g</w:t>
      </w:r>
      <w:r>
        <w:t xml:space="preserve">allery </w:t>
      </w:r>
      <w:r w:rsidR="00FF706D">
        <w:t>c</w:t>
      </w:r>
      <w:r>
        <w:t>omponent</w:t>
      </w:r>
      <w:r w:rsidR="00525865">
        <w:t>.</w:t>
      </w:r>
    </w:p>
    <w:p w14:paraId="4C291012" w14:textId="01154597" w:rsidR="00474BB6" w:rsidRDefault="00474BB6" w:rsidP="00C62F65">
      <w:pPr>
        <w:pStyle w:val="ListParagraph"/>
        <w:numPr>
          <w:ilvl w:val="0"/>
          <w:numId w:val="29"/>
        </w:numPr>
        <w:ind w:left="360"/>
      </w:pPr>
      <w:r>
        <w:t xml:space="preserve">Set your content Source to connect to your Folder of Content </w:t>
      </w:r>
    </w:p>
    <w:p w14:paraId="4861E76D" w14:textId="3E153136" w:rsidR="006B2CA4" w:rsidRPr="00474BB6" w:rsidRDefault="00474BB6" w:rsidP="00C62F65">
      <w:pPr>
        <w:pStyle w:val="ListParagraph"/>
        <w:numPr>
          <w:ilvl w:val="1"/>
          <w:numId w:val="29"/>
        </w:numPr>
        <w:ind w:left="720"/>
      </w:pPr>
      <w:r w:rsidRPr="00474BB6">
        <w:rPr>
          <w:i/>
          <w:iCs/>
        </w:rPr>
        <w:t>FOLDER: Training 4: PIDS</w:t>
      </w:r>
      <w:r w:rsidR="005B588C">
        <w:rPr>
          <w:i/>
          <w:iCs/>
        </w:rPr>
        <w:t xml:space="preserve"> </w:t>
      </w:r>
      <w:r w:rsidRPr="00474BB6">
        <w:rPr>
          <w:i/>
          <w:iCs/>
        </w:rPr>
        <w:t>YourName</w:t>
      </w:r>
    </w:p>
    <w:p w14:paraId="4F0EFEF3" w14:textId="5F6F898A" w:rsidR="00474BB6" w:rsidRPr="00474BB6" w:rsidRDefault="00201637" w:rsidP="00C62F65">
      <w:pPr>
        <w:pStyle w:val="ListParagraph"/>
        <w:numPr>
          <w:ilvl w:val="0"/>
          <w:numId w:val="29"/>
        </w:numPr>
        <w:ind w:left="720"/>
      </w:pPr>
      <w:r>
        <w:t xml:space="preserve">Use the Fit </w:t>
      </w:r>
      <w:r w:rsidR="00EF4A42">
        <w:t>w</w:t>
      </w:r>
      <w:r>
        <w:t xml:space="preserve">idth and Fit </w:t>
      </w:r>
      <w:r w:rsidR="00EF4A42">
        <w:t>h</w:t>
      </w:r>
      <w:r>
        <w:t xml:space="preserve">eight tools in the top ribbon to expand the </w:t>
      </w:r>
      <w:r w:rsidR="00EF4A42">
        <w:t>gallery to fill the screen.</w:t>
      </w:r>
    </w:p>
    <w:p w14:paraId="7C849461" w14:textId="5CE8C7BE" w:rsidR="00D667F0" w:rsidRDefault="00D667F0" w:rsidP="00D667F0">
      <w:pPr>
        <w:ind w:left="360"/>
      </w:pPr>
    </w:p>
    <w:p w14:paraId="643E65A2" w14:textId="4A5C6B80" w:rsidR="007D1367" w:rsidRDefault="00525865" w:rsidP="001E37CD">
      <w:pPr>
        <w:pStyle w:val="Heading4"/>
      </w:pPr>
      <w:r>
        <w:br w:type="page"/>
      </w:r>
      <w:r w:rsidR="00517D54">
        <w:t>Setting up Metadata Filtering within a Gallery</w:t>
      </w:r>
    </w:p>
    <w:p w14:paraId="3E538D1E" w14:textId="44007146" w:rsidR="003C226A" w:rsidRDefault="003C226A" w:rsidP="0014692C">
      <w:r>
        <w:t>To</w:t>
      </w:r>
      <w:r w:rsidR="00525865">
        <w:t xml:space="preserve"> filter display locations based on metadata, </w:t>
      </w:r>
      <w:r>
        <w:t xml:space="preserve">use </w:t>
      </w:r>
      <w:r w:rsidR="005D1C97">
        <w:t xml:space="preserve">the </w:t>
      </w:r>
      <w:r>
        <w:t xml:space="preserve">metadata filtering </w:t>
      </w:r>
      <w:r w:rsidR="00525865">
        <w:t>feature.</w:t>
      </w:r>
      <w:r>
        <w:t xml:space="preserve"> Location</w:t>
      </w:r>
      <w:r w:rsidR="00525865">
        <w:t>-</w:t>
      </w:r>
      <w:r>
        <w:t xml:space="preserve">based </w:t>
      </w:r>
      <w:r w:rsidR="00525865">
        <w:t>metadata will show the content</w:t>
      </w:r>
      <w:r>
        <w:t xml:space="preserve"> on </w:t>
      </w:r>
      <w:r w:rsidR="00525865">
        <w:t xml:space="preserve">designated displays </w:t>
      </w:r>
      <w:r>
        <w:t xml:space="preserve">in specific </w:t>
      </w:r>
      <w:r w:rsidR="00525865">
        <w:t xml:space="preserve">concourses. To </w:t>
      </w:r>
      <w:r w:rsidR="007E6A28">
        <w:t>designate where content shows,</w:t>
      </w:r>
      <w:r w:rsidR="00525865">
        <w:t xml:space="preserve"> </w:t>
      </w:r>
      <w:r>
        <w:t xml:space="preserve">we </w:t>
      </w:r>
      <w:r w:rsidR="007E6A28">
        <w:t>need</w:t>
      </w:r>
      <w:r>
        <w:t xml:space="preserve"> to setup Child Rules</w:t>
      </w:r>
      <w:r w:rsidR="00101132">
        <w:t xml:space="preserve">. </w:t>
      </w:r>
      <w:r>
        <w:t xml:space="preserve">Because the Gallery </w:t>
      </w:r>
      <w:r w:rsidR="007E6A28">
        <w:t>presents</w:t>
      </w:r>
      <w:r>
        <w:t xml:space="preserve"> content linked and managed to a Folder, this content is considered a “Child</w:t>
      </w:r>
      <w:r w:rsidR="007E6A28">
        <w:t>.</w:t>
      </w:r>
      <w:r>
        <w:t>”</w:t>
      </w:r>
    </w:p>
    <w:p w14:paraId="5524B23C" w14:textId="77777777" w:rsidR="003C226A" w:rsidRDefault="003C226A" w:rsidP="0014692C"/>
    <w:p w14:paraId="5DAF28CB" w14:textId="3780CEAD" w:rsidR="003C226A" w:rsidRDefault="003C226A" w:rsidP="001E37CD">
      <w:pPr>
        <w:pStyle w:val="Heading5"/>
      </w:pPr>
      <w:r>
        <w:t>Child Rules</w:t>
      </w:r>
    </w:p>
    <w:p w14:paraId="248E2833" w14:textId="44F9030D" w:rsidR="003C226A" w:rsidRDefault="003C226A" w:rsidP="0014692C">
      <w:r>
        <w:t>We will set</w:t>
      </w:r>
      <w:r w:rsidR="005A76C9">
        <w:t xml:space="preserve"> </w:t>
      </w:r>
      <w:r>
        <w:t>up “Child Rules</w:t>
      </w:r>
      <w:r w:rsidR="00B16488">
        <w:t>,</w:t>
      </w:r>
      <w:r>
        <w:t xml:space="preserve">” </w:t>
      </w:r>
      <w:r w:rsidR="00B16488">
        <w:t xml:space="preserve">which </w:t>
      </w:r>
      <w:r>
        <w:t>tell</w:t>
      </w:r>
      <w:r w:rsidR="00B16488">
        <w:t>s</w:t>
      </w:r>
      <w:r>
        <w:t xml:space="preserve"> the </w:t>
      </w:r>
      <w:r w:rsidR="007E6A28">
        <w:t>Gallery</w:t>
      </w:r>
      <w:r>
        <w:t xml:space="preserve"> to compare File </w:t>
      </w:r>
      <w:r w:rsidR="00B16488">
        <w:t>m</w:t>
      </w:r>
      <w:r>
        <w:t xml:space="preserve">etadata in the Folder with </w:t>
      </w:r>
      <w:r w:rsidR="00B16488">
        <w:t>display m</w:t>
      </w:r>
      <w:r>
        <w:t>etadata</w:t>
      </w:r>
      <w:r w:rsidR="00101132">
        <w:t xml:space="preserve">. </w:t>
      </w:r>
    </w:p>
    <w:p w14:paraId="77E81E0A" w14:textId="77777777" w:rsidR="003C226A" w:rsidRDefault="003C226A" w:rsidP="0014692C"/>
    <w:p w14:paraId="2396B545" w14:textId="6D3E1C6B" w:rsidR="003C226A" w:rsidRDefault="003C226A" w:rsidP="00C62F65">
      <w:pPr>
        <w:pStyle w:val="ListParagraph"/>
        <w:numPr>
          <w:ilvl w:val="0"/>
          <w:numId w:val="30"/>
        </w:numPr>
      </w:pPr>
      <w:r>
        <w:t xml:space="preserve">With the Gallery </w:t>
      </w:r>
      <w:r w:rsidR="00B16488">
        <w:t xml:space="preserve">component </w:t>
      </w:r>
      <w:r w:rsidR="00E645C3">
        <w:t>selected</w:t>
      </w:r>
      <w:r>
        <w:t xml:space="preserve">, </w:t>
      </w:r>
      <w:r w:rsidR="00B16488">
        <w:t xml:space="preserve">look </w:t>
      </w:r>
      <w:r>
        <w:t xml:space="preserve">for the “My Children” section in the Gallery </w:t>
      </w:r>
      <w:r w:rsidR="00B16488">
        <w:t>properties</w:t>
      </w:r>
      <w:r>
        <w:t>.</w:t>
      </w:r>
    </w:p>
    <w:p w14:paraId="2C3FB3F8" w14:textId="33504572" w:rsidR="009F6B1D" w:rsidRDefault="003C226A" w:rsidP="00C62F65">
      <w:pPr>
        <w:pStyle w:val="ListParagraph"/>
        <w:numPr>
          <w:ilvl w:val="1"/>
          <w:numId w:val="30"/>
        </w:numPr>
      </w:pPr>
      <w:r>
        <w:t>Next to Child Rule</w:t>
      </w:r>
      <w:r w:rsidR="00EF5F08">
        <w:t xml:space="preserve">, the option reads, </w:t>
      </w:r>
      <w:r>
        <w:t>“No Child Rule</w:t>
      </w:r>
      <w:r w:rsidR="00EF5F08">
        <w:t>.</w:t>
      </w:r>
      <w:r>
        <w:t xml:space="preserve">”  Click the </w:t>
      </w:r>
      <w:r w:rsidR="00EF5F08">
        <w:t xml:space="preserve">ellipses </w:t>
      </w:r>
      <w:r w:rsidR="001E37CD">
        <w:t>to open the Rule Builder</w:t>
      </w:r>
      <w:r>
        <w:t xml:space="preserve"> </w:t>
      </w:r>
      <w:r w:rsidR="00EF5F08">
        <w:t>dialog box.</w:t>
      </w:r>
    </w:p>
    <w:p w14:paraId="37A6470A" w14:textId="6172A0E6" w:rsidR="009F6B1D" w:rsidRDefault="009F6B1D" w:rsidP="00C62F65">
      <w:pPr>
        <w:pStyle w:val="ListParagraph"/>
        <w:numPr>
          <w:ilvl w:val="1"/>
          <w:numId w:val="30"/>
        </w:numPr>
      </w:pPr>
      <w:r>
        <w:t xml:space="preserve">We want to </w:t>
      </w:r>
      <w:r w:rsidR="00EF5F08">
        <w:t xml:space="preserve">show </w:t>
      </w:r>
      <w:r>
        <w:t xml:space="preserve">the </w:t>
      </w:r>
      <w:r w:rsidR="00EF5F08">
        <w:t xml:space="preserve">child item </w:t>
      </w:r>
      <w:r>
        <w:t xml:space="preserve">if “All” of the </w:t>
      </w:r>
      <w:r w:rsidR="00EF5F08">
        <w:t>rules</w:t>
      </w:r>
      <w:r>
        <w:t xml:space="preserve"> </w:t>
      </w:r>
      <w:r w:rsidR="00EF5F08">
        <w:t>are</w:t>
      </w:r>
      <w:r>
        <w:t xml:space="preserve"> true</w:t>
      </w:r>
      <w:r w:rsidR="00101132">
        <w:t xml:space="preserve">. </w:t>
      </w:r>
      <w:r>
        <w:t xml:space="preserve">We can change to </w:t>
      </w:r>
      <w:r w:rsidR="00357A72">
        <w:t>“At Least One” if there are multiple rules and only one needs to apply.</w:t>
      </w:r>
    </w:p>
    <w:p w14:paraId="4E6DE257" w14:textId="64CC0CC6" w:rsidR="00AF23BE" w:rsidRPr="00D557F8" w:rsidRDefault="009932D5" w:rsidP="00C62F65">
      <w:pPr>
        <w:pStyle w:val="ListParagraph"/>
        <w:numPr>
          <w:ilvl w:val="1"/>
          <w:numId w:val="30"/>
        </w:numPr>
        <w:rPr>
          <w:sz w:val="24"/>
          <w:szCs w:val="20"/>
        </w:rPr>
      </w:pPr>
      <w:r>
        <w:t>We will create a rule</w:t>
      </w:r>
      <w:r w:rsidR="001E5710">
        <w:t xml:space="preserve"> in the Rule builder</w:t>
      </w:r>
      <w:r w:rsidR="00580EF9">
        <w:t>.</w:t>
      </w:r>
    </w:p>
    <w:p w14:paraId="4723A2B5" w14:textId="445B1180" w:rsidR="00B019FF" w:rsidRDefault="001E5710" w:rsidP="001A1354">
      <w:pPr>
        <w:pStyle w:val="ListParagraph"/>
        <w:ind w:left="1440"/>
      </w:pPr>
      <w:r w:rsidRPr="001E5710">
        <w:rPr>
          <w:szCs w:val="28"/>
          <w:u w:val="single"/>
        </w:rPr>
        <w:t>Choose the following from the drop downs:</w:t>
      </w:r>
      <w:r>
        <w:rPr>
          <w:szCs w:val="28"/>
        </w:rPr>
        <w:br/>
      </w:r>
      <w:r w:rsidR="009932D5" w:rsidRPr="00D557F8">
        <w:rPr>
          <w:szCs w:val="28"/>
        </w:rPr>
        <w:t>Display Metadata</w:t>
      </w:r>
      <w:r w:rsidR="00C64BC9" w:rsidRPr="00D557F8">
        <w:rPr>
          <w:szCs w:val="28"/>
        </w:rPr>
        <w:t xml:space="preserve"> Location</w:t>
      </w:r>
      <w:r w:rsidR="00580EF9">
        <w:rPr>
          <w:szCs w:val="28"/>
        </w:rPr>
        <w:t xml:space="preserve"> </w:t>
      </w:r>
      <w:r w:rsidR="00580EF9" w:rsidRPr="00D557F8">
        <w:rPr>
          <w:szCs w:val="28"/>
        </w:rPr>
        <w:t>is in</w:t>
      </w:r>
      <w:r w:rsidR="00580EF9">
        <w:rPr>
          <w:szCs w:val="28"/>
        </w:rPr>
        <w:t xml:space="preserve"> </w:t>
      </w:r>
      <w:r w:rsidR="00AF23BE" w:rsidRPr="00D557F8">
        <w:rPr>
          <w:szCs w:val="28"/>
        </w:rPr>
        <w:t>Child Metadata Location</w:t>
      </w:r>
      <w:r w:rsidR="001A1354">
        <w:rPr>
          <w:szCs w:val="28"/>
        </w:rPr>
        <w:t>.</w:t>
      </w:r>
      <w:r w:rsidR="00AF23BE" w:rsidRPr="00D557F8">
        <w:rPr>
          <w:szCs w:val="28"/>
        </w:rPr>
        <w:t>”</w:t>
      </w:r>
      <w:r w:rsidR="001A1354">
        <w:rPr>
          <w:szCs w:val="28"/>
        </w:rPr>
        <w:t xml:space="preserve"> </w:t>
      </w:r>
      <w:r w:rsidR="001A1354" w:rsidRPr="00B019FF">
        <w:rPr>
          <w:noProof/>
        </w:rPr>
        <w:drawing>
          <wp:anchor distT="0" distB="0" distL="114300" distR="114300" simplePos="0" relativeHeight="251658312" behindDoc="1" locked="0" layoutInCell="1" allowOverlap="1" wp14:anchorId="772E8838" wp14:editId="3869E3FB">
            <wp:simplePos x="0" y="0"/>
            <wp:positionH relativeFrom="column">
              <wp:posOffset>49530</wp:posOffset>
            </wp:positionH>
            <wp:positionV relativeFrom="paragraph">
              <wp:posOffset>8255</wp:posOffset>
            </wp:positionV>
            <wp:extent cx="4412615" cy="2660650"/>
            <wp:effectExtent l="0" t="0" r="6985" b="6350"/>
            <wp:wrapSquare wrapText="bothSides"/>
            <wp:docPr id="132" name="Picture 13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Graphical user interface, text, application, email&#10;&#10;Description automatically generated"/>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4412615" cy="2660650"/>
                    </a:xfrm>
                    <a:prstGeom prst="rect">
                      <a:avLst/>
                    </a:prstGeom>
                  </pic:spPr>
                </pic:pic>
              </a:graphicData>
            </a:graphic>
          </wp:anchor>
        </w:drawing>
      </w:r>
      <w:r w:rsidR="001A1354">
        <w:rPr>
          <w:szCs w:val="28"/>
        </w:rPr>
        <w:t xml:space="preserve"> This will allow </w:t>
      </w:r>
      <w:r w:rsidR="00AF23BE" w:rsidRPr="00D557F8">
        <w:rPr>
          <w:szCs w:val="28"/>
        </w:rPr>
        <w:t xml:space="preserve">the item </w:t>
      </w:r>
      <w:r w:rsidR="001A1354">
        <w:rPr>
          <w:szCs w:val="28"/>
        </w:rPr>
        <w:t>to</w:t>
      </w:r>
      <w:r w:rsidR="00AF23BE" w:rsidRPr="00D557F8">
        <w:rPr>
          <w:szCs w:val="28"/>
        </w:rPr>
        <w:t xml:space="preserve"> play.</w:t>
      </w:r>
    </w:p>
    <w:p w14:paraId="2051F8DC" w14:textId="08061098" w:rsidR="009F6B1D" w:rsidRDefault="00B019FF" w:rsidP="009F6B1D">
      <w:r>
        <w:t>d</w:t>
      </w:r>
      <w:r w:rsidR="00101132">
        <w:t xml:space="preserve">. </w:t>
      </w:r>
      <w:r w:rsidRPr="001A1354">
        <w:t xml:space="preserve">Click </w:t>
      </w:r>
      <w:r w:rsidR="001A1354">
        <w:t>“</w:t>
      </w:r>
      <w:r w:rsidRPr="001A1354">
        <w:t>Ok</w:t>
      </w:r>
      <w:r w:rsidR="001A1354">
        <w:t>.”</w:t>
      </w:r>
    </w:p>
    <w:p w14:paraId="31562176" w14:textId="77777777" w:rsidR="009F6B1D" w:rsidRDefault="009F6B1D" w:rsidP="009F6B1D"/>
    <w:p w14:paraId="0065F5E5" w14:textId="19CE123A" w:rsidR="001E37CD" w:rsidRPr="0014692C" w:rsidRDefault="001E37CD" w:rsidP="00B70FC1">
      <w:pPr>
        <w:ind w:left="1080"/>
      </w:pPr>
    </w:p>
    <w:p w14:paraId="21C1C547" w14:textId="296067A1" w:rsidR="007D1367" w:rsidRDefault="001A1354" w:rsidP="00F814F7">
      <w:r>
        <w:br w:type="page"/>
      </w:r>
      <w:r w:rsidR="00BC4B39">
        <w:t>Try and Preview the App.</w:t>
      </w:r>
    </w:p>
    <w:p w14:paraId="4330978C" w14:textId="77777777" w:rsidR="00BC4B39" w:rsidRDefault="00BC4B39" w:rsidP="0014692C"/>
    <w:p w14:paraId="4329D31E" w14:textId="5822F26D" w:rsidR="00BC4B39" w:rsidRDefault="00BC4B39" w:rsidP="0014692C">
      <w:r>
        <w:t>You will notice that nothing plays</w:t>
      </w:r>
      <w:r w:rsidR="00101132">
        <w:t xml:space="preserve">. </w:t>
      </w:r>
      <w:r>
        <w:t xml:space="preserve">This is because our Preview Player does not have any </w:t>
      </w:r>
      <w:r w:rsidR="001A1354">
        <w:t>m</w:t>
      </w:r>
      <w:r>
        <w:t>etadata</w:t>
      </w:r>
      <w:r w:rsidR="00101132">
        <w:t xml:space="preserve">. </w:t>
      </w:r>
    </w:p>
    <w:p w14:paraId="2D968BB5" w14:textId="77777777" w:rsidR="00BC4B39" w:rsidRDefault="00BC4B39" w:rsidP="0014692C"/>
    <w:p w14:paraId="0B1E0028" w14:textId="7C475D9F" w:rsidR="00BC4B39" w:rsidRDefault="00BC4B39" w:rsidP="009E36F4">
      <w:pPr>
        <w:pStyle w:val="ListParagraph"/>
        <w:numPr>
          <w:ilvl w:val="0"/>
          <w:numId w:val="22"/>
        </w:numPr>
      </w:pPr>
      <w:r>
        <w:t>Under the Tools</w:t>
      </w:r>
      <w:r w:rsidR="00823170">
        <w:t xml:space="preserve"> in the top menu navigation</w:t>
      </w:r>
      <w:r>
        <w:t xml:space="preserve">, </w:t>
      </w:r>
      <w:r w:rsidR="001A1354">
        <w:t xml:space="preserve">select </w:t>
      </w:r>
      <w:r w:rsidR="00C519DF">
        <w:t>“Preview Special</w:t>
      </w:r>
      <w:r w:rsidR="001A1354">
        <w:t>.</w:t>
      </w:r>
      <w:r w:rsidR="00C519DF">
        <w:t>”</w:t>
      </w:r>
    </w:p>
    <w:p w14:paraId="7197B12A" w14:textId="7FB63F08" w:rsidR="001A1354" w:rsidRPr="0014692C" w:rsidRDefault="001A1354" w:rsidP="001A1354">
      <w:pPr>
        <w:pStyle w:val="ListParagraph"/>
        <w:ind w:left="1440"/>
      </w:pPr>
      <w:r w:rsidRPr="00AA0772">
        <w:rPr>
          <w:noProof/>
        </w:rPr>
        <w:drawing>
          <wp:anchor distT="0" distB="0" distL="114300" distR="114300" simplePos="0" relativeHeight="251658320" behindDoc="0" locked="0" layoutInCell="1" allowOverlap="1" wp14:anchorId="4ADE15D1" wp14:editId="4250F4DB">
            <wp:simplePos x="0" y="0"/>
            <wp:positionH relativeFrom="column">
              <wp:posOffset>81280</wp:posOffset>
            </wp:positionH>
            <wp:positionV relativeFrom="paragraph">
              <wp:posOffset>6985</wp:posOffset>
            </wp:positionV>
            <wp:extent cx="5247861" cy="1811611"/>
            <wp:effectExtent l="0" t="0" r="0" b="0"/>
            <wp:wrapSquare wrapText="bothSides"/>
            <wp:docPr id="133" name="Picture 13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icture 133" descr="Graphical user interface, application&#10;&#10;Description automatically generated"/>
                    <pic:cNvPicPr/>
                  </pic:nvPicPr>
                  <pic:blipFill>
                    <a:blip r:embed="rId130">
                      <a:extLst>
                        <a:ext uri="{28A0092B-C50C-407E-A947-70E740481C1C}">
                          <a14:useLocalDpi xmlns:a14="http://schemas.microsoft.com/office/drawing/2010/main" val="0"/>
                        </a:ext>
                      </a:extLst>
                    </a:blip>
                    <a:stretch>
                      <a:fillRect/>
                    </a:stretch>
                  </pic:blipFill>
                  <pic:spPr>
                    <a:xfrm>
                      <a:off x="0" y="0"/>
                      <a:ext cx="5247861" cy="1811611"/>
                    </a:xfrm>
                    <a:prstGeom prst="rect">
                      <a:avLst/>
                    </a:prstGeom>
                  </pic:spPr>
                </pic:pic>
              </a:graphicData>
            </a:graphic>
            <wp14:sizeRelH relativeFrom="page">
              <wp14:pctWidth>0</wp14:pctWidth>
            </wp14:sizeRelH>
            <wp14:sizeRelV relativeFrom="page">
              <wp14:pctHeight>0</wp14:pctHeight>
            </wp14:sizeRelV>
          </wp:anchor>
        </w:drawing>
      </w:r>
    </w:p>
    <w:p w14:paraId="794634BA" w14:textId="4EAA8B7E" w:rsidR="007D1367" w:rsidRPr="0014692C" w:rsidRDefault="007D1367" w:rsidP="0014692C"/>
    <w:p w14:paraId="177FDB2B" w14:textId="5809844B" w:rsidR="00AA0772" w:rsidRDefault="00AA0772">
      <w:pPr>
        <w:spacing w:after="200"/>
      </w:pPr>
    </w:p>
    <w:p w14:paraId="03E62A40" w14:textId="34BB6D78" w:rsidR="00AA0772" w:rsidRDefault="00EC3A25" w:rsidP="00C62F65">
      <w:pPr>
        <w:pStyle w:val="ListParagraph"/>
        <w:numPr>
          <w:ilvl w:val="0"/>
          <w:numId w:val="31"/>
        </w:numPr>
        <w:spacing w:after="200"/>
      </w:pPr>
      <w:r w:rsidRPr="00387349">
        <w:rPr>
          <w:noProof/>
        </w:rPr>
        <w:drawing>
          <wp:anchor distT="0" distB="0" distL="114300" distR="114300" simplePos="0" relativeHeight="251658313" behindDoc="1" locked="0" layoutInCell="1" allowOverlap="1" wp14:anchorId="77A6AA88" wp14:editId="4D1C6832">
            <wp:simplePos x="0" y="0"/>
            <wp:positionH relativeFrom="column">
              <wp:posOffset>3522980</wp:posOffset>
            </wp:positionH>
            <wp:positionV relativeFrom="paragraph">
              <wp:posOffset>875030</wp:posOffset>
            </wp:positionV>
            <wp:extent cx="3005455" cy="3554730"/>
            <wp:effectExtent l="0" t="0" r="4445" b="7620"/>
            <wp:wrapSquare wrapText="bothSides"/>
            <wp:docPr id="134" name="Picture 13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icture 134" descr="Graphical user interface, text, application&#10;&#10;Description automatically generated"/>
                    <pic:cNvPicPr/>
                  </pic:nvPicPr>
                  <pic:blipFill>
                    <a:blip r:embed="rId131">
                      <a:extLst>
                        <a:ext uri="{28A0092B-C50C-407E-A947-70E740481C1C}">
                          <a14:useLocalDpi xmlns:a14="http://schemas.microsoft.com/office/drawing/2010/main" val="0"/>
                        </a:ext>
                      </a:extLst>
                    </a:blip>
                    <a:stretch>
                      <a:fillRect/>
                    </a:stretch>
                  </pic:blipFill>
                  <pic:spPr>
                    <a:xfrm>
                      <a:off x="0" y="0"/>
                      <a:ext cx="3005455" cy="3554730"/>
                    </a:xfrm>
                    <a:prstGeom prst="rect">
                      <a:avLst/>
                    </a:prstGeom>
                  </pic:spPr>
                </pic:pic>
              </a:graphicData>
            </a:graphic>
          </wp:anchor>
        </w:drawing>
      </w:r>
      <w:r w:rsidR="00AA0772">
        <w:t xml:space="preserve">Select Run the Preview: With </w:t>
      </w:r>
      <w:r>
        <w:t>specific metadata.</w:t>
      </w:r>
    </w:p>
    <w:p w14:paraId="226E464A" w14:textId="298253AD" w:rsidR="00AA0772" w:rsidRDefault="00AA0772" w:rsidP="00C62F65">
      <w:pPr>
        <w:pStyle w:val="ListParagraph"/>
        <w:numPr>
          <w:ilvl w:val="0"/>
          <w:numId w:val="31"/>
        </w:numPr>
        <w:spacing w:after="200"/>
      </w:pPr>
      <w:r>
        <w:t xml:space="preserve">Under Enter </w:t>
      </w:r>
      <w:r w:rsidR="00EC3A25">
        <w:t>M</w:t>
      </w:r>
      <w:r>
        <w:t>etadata: Select the “+Add</w:t>
      </w:r>
      <w:r w:rsidR="00EC3A25">
        <w:t>.</w:t>
      </w:r>
      <w:r>
        <w:t>”</w:t>
      </w:r>
    </w:p>
    <w:p w14:paraId="2EC10011" w14:textId="38DAE9C7" w:rsidR="00625689" w:rsidRDefault="00AA0772" w:rsidP="00C62F65">
      <w:pPr>
        <w:pStyle w:val="ListParagraph"/>
        <w:numPr>
          <w:ilvl w:val="0"/>
          <w:numId w:val="31"/>
        </w:numPr>
        <w:spacing w:after="200"/>
      </w:pPr>
      <w:r>
        <w:t xml:space="preserve">Select </w:t>
      </w:r>
      <w:r w:rsidR="00EC3A25">
        <w:t>location</w:t>
      </w:r>
      <w:r w:rsidR="00E3240C">
        <w:t xml:space="preserve"> and click Add</w:t>
      </w:r>
      <w:r w:rsidR="00EC3A25">
        <w:t>.</w:t>
      </w:r>
    </w:p>
    <w:p w14:paraId="5ECD8EA2" w14:textId="68BE4F6A" w:rsidR="00625689" w:rsidRDefault="00625689" w:rsidP="00C62F65">
      <w:pPr>
        <w:pStyle w:val="ListParagraph"/>
        <w:numPr>
          <w:ilvl w:val="0"/>
          <w:numId w:val="31"/>
        </w:numPr>
        <w:spacing w:after="200"/>
      </w:pPr>
      <w:r>
        <w:t>Enter A (</w:t>
      </w:r>
      <w:r w:rsidR="00EC3A25">
        <w:t xml:space="preserve">for </w:t>
      </w:r>
      <w:r>
        <w:t>Concourse A)</w:t>
      </w:r>
      <w:r w:rsidR="00EC3A25">
        <w:t>.</w:t>
      </w:r>
    </w:p>
    <w:p w14:paraId="051ECCF1" w14:textId="67F9829A" w:rsidR="00625689" w:rsidRDefault="00625689" w:rsidP="00C62F65">
      <w:pPr>
        <w:pStyle w:val="ListParagraph"/>
        <w:numPr>
          <w:ilvl w:val="0"/>
          <w:numId w:val="31"/>
        </w:numPr>
        <w:spacing w:after="200"/>
      </w:pPr>
      <w:r>
        <w:t>Click “Preview</w:t>
      </w:r>
      <w:r w:rsidR="00EC3A25">
        <w:t>.</w:t>
      </w:r>
      <w:r>
        <w:t>”</w:t>
      </w:r>
      <w:r w:rsidR="00387349" w:rsidRPr="00387349">
        <w:rPr>
          <w:noProof/>
        </w:rPr>
        <w:t xml:space="preserve"> </w:t>
      </w:r>
    </w:p>
    <w:p w14:paraId="214A6BAF" w14:textId="3BA537E1" w:rsidR="00625689" w:rsidRDefault="00387349">
      <w:pPr>
        <w:spacing w:after="200"/>
      </w:pPr>
      <w:r>
        <w:t xml:space="preserve">You should see all of your content because each of the content items are specified for use in all four Concourses A, B, C </w:t>
      </w:r>
      <w:r w:rsidR="00EC3A25">
        <w:t>and</w:t>
      </w:r>
      <w:r>
        <w:t xml:space="preserve"> D.</w:t>
      </w:r>
    </w:p>
    <w:p w14:paraId="615AF059" w14:textId="77777777" w:rsidR="00387349" w:rsidRDefault="00387349">
      <w:pPr>
        <w:spacing w:after="200"/>
      </w:pPr>
    </w:p>
    <w:p w14:paraId="0C8C118C" w14:textId="77777777" w:rsidR="00767D24" w:rsidRDefault="00767D24">
      <w:pPr>
        <w:spacing w:after="200"/>
      </w:pPr>
    </w:p>
    <w:p w14:paraId="7E9A381F" w14:textId="5C02F9B6" w:rsidR="00387349" w:rsidRDefault="00387349" w:rsidP="009E36F4">
      <w:pPr>
        <w:pStyle w:val="ListParagraph"/>
        <w:numPr>
          <w:ilvl w:val="0"/>
          <w:numId w:val="22"/>
        </w:numPr>
        <w:spacing w:after="200"/>
        <w:ind w:left="270"/>
      </w:pPr>
      <w:r>
        <w:t xml:space="preserve">Go to your Folder and </w:t>
      </w:r>
      <w:r w:rsidR="00EC3A25">
        <w:t xml:space="preserve">change </w:t>
      </w:r>
      <w:r>
        <w:t xml:space="preserve">the </w:t>
      </w:r>
      <w:r w:rsidR="00EC3A25">
        <w:t>metadata for</w:t>
      </w:r>
      <w:r>
        <w:t xml:space="preserve"> some of your items to single concourses </w:t>
      </w:r>
      <w:r w:rsidR="00EC3A25">
        <w:t>to</w:t>
      </w:r>
      <w:r>
        <w:t xml:space="preserve"> see how it impacts your playback.</w:t>
      </w:r>
    </w:p>
    <w:p w14:paraId="2DC1875D" w14:textId="77777777" w:rsidR="00625689" w:rsidRDefault="00625689">
      <w:pPr>
        <w:spacing w:after="200"/>
      </w:pPr>
    </w:p>
    <w:p w14:paraId="4D950D34" w14:textId="77777777" w:rsidR="00EC3A25" w:rsidRDefault="00EC3A25" w:rsidP="006766B3">
      <w:pPr>
        <w:pStyle w:val="Heading4"/>
      </w:pPr>
      <w:r>
        <w:br w:type="page"/>
      </w:r>
    </w:p>
    <w:p w14:paraId="721D8945" w14:textId="1EF58FA9" w:rsidR="00625689" w:rsidRDefault="006766B3" w:rsidP="006766B3">
      <w:pPr>
        <w:pStyle w:val="Heading4"/>
      </w:pPr>
      <w:r>
        <w:t>Setting up a Display with Metadata Fields</w:t>
      </w:r>
    </w:p>
    <w:p w14:paraId="59AD504D" w14:textId="77777777" w:rsidR="006766B3" w:rsidRDefault="006766B3" w:rsidP="006766B3">
      <w:pPr>
        <w:pStyle w:val="Heading5"/>
      </w:pPr>
    </w:p>
    <w:p w14:paraId="5CD25BE3" w14:textId="7932A8BC" w:rsidR="006766B3" w:rsidRPr="0014692C" w:rsidRDefault="006766B3" w:rsidP="006766B3">
      <w:pPr>
        <w:pStyle w:val="Heading5"/>
      </w:pPr>
      <w:r w:rsidRPr="0014692C">
        <w:t>Adding Displays</w:t>
      </w:r>
    </w:p>
    <w:p w14:paraId="0A729C2E" w14:textId="0D0F1E2D" w:rsidR="00126E09" w:rsidRDefault="00C40F2A" w:rsidP="006766B3">
      <w:r>
        <w:t>We need</w:t>
      </w:r>
      <w:r w:rsidR="006766B3">
        <w:t xml:space="preserve"> to setup a </w:t>
      </w:r>
      <w:r>
        <w:t xml:space="preserve">player </w:t>
      </w:r>
      <w:r w:rsidR="006766B3">
        <w:t xml:space="preserve">in a </w:t>
      </w:r>
      <w:r>
        <w:t>browser</w:t>
      </w:r>
      <w:r w:rsidR="00101132">
        <w:t xml:space="preserve">. </w:t>
      </w:r>
      <w:r w:rsidR="006766B3">
        <w:t>You can do this on your desktop or on a mobile device</w:t>
      </w:r>
      <w:r w:rsidR="00101132">
        <w:t xml:space="preserve">. </w:t>
      </w:r>
    </w:p>
    <w:p w14:paraId="119C9813" w14:textId="77777777" w:rsidR="00126E09" w:rsidRDefault="00126E09" w:rsidP="006766B3"/>
    <w:p w14:paraId="6E6376EF" w14:textId="246B52DD" w:rsidR="006766B3" w:rsidRPr="00126E09" w:rsidRDefault="006766B3" w:rsidP="00C62F65">
      <w:pPr>
        <w:pStyle w:val="ListParagraph"/>
        <w:numPr>
          <w:ilvl w:val="0"/>
          <w:numId w:val="32"/>
        </w:numPr>
        <w:rPr>
          <w:i/>
          <w:iCs/>
          <w:sz w:val="24"/>
          <w:szCs w:val="20"/>
        </w:rPr>
      </w:pPr>
      <w:r>
        <w:t xml:space="preserve">Open a browser on the device you would like to setup as your player and go to: </w:t>
      </w:r>
      <w:r w:rsidR="00976548" w:rsidRPr="000850C1">
        <w:rPr>
          <w:i/>
          <w:iCs/>
          <w:szCs w:val="28"/>
        </w:rPr>
        <w:t>https://&lt;YourOrg&gt;.omnivex.ink/display</w:t>
      </w:r>
      <w:r w:rsidR="000850C1">
        <w:rPr>
          <w:i/>
          <w:iCs/>
          <w:szCs w:val="28"/>
        </w:rPr>
        <w:t>.</w:t>
      </w:r>
    </w:p>
    <w:p w14:paraId="59C1F260" w14:textId="77777777" w:rsidR="007E6DA6" w:rsidRDefault="007E6DA6" w:rsidP="00126E09"/>
    <w:p w14:paraId="4D6DC82F" w14:textId="20FCD84B" w:rsidR="007E6DA6" w:rsidRDefault="000850C1" w:rsidP="00C62F65">
      <w:pPr>
        <w:pStyle w:val="ListParagraph"/>
        <w:numPr>
          <w:ilvl w:val="0"/>
          <w:numId w:val="32"/>
        </w:numPr>
      </w:pPr>
      <w:r w:rsidRPr="00126E09">
        <w:rPr>
          <w:noProof/>
        </w:rPr>
        <w:drawing>
          <wp:anchor distT="0" distB="0" distL="114300" distR="114300" simplePos="0" relativeHeight="251658321" behindDoc="0" locked="0" layoutInCell="1" allowOverlap="1" wp14:anchorId="455E6E62" wp14:editId="36CE45F5">
            <wp:simplePos x="0" y="0"/>
            <wp:positionH relativeFrom="column">
              <wp:posOffset>2678430</wp:posOffset>
            </wp:positionH>
            <wp:positionV relativeFrom="paragraph">
              <wp:posOffset>3175</wp:posOffset>
            </wp:positionV>
            <wp:extent cx="3514477" cy="1968107"/>
            <wp:effectExtent l="0" t="0" r="0" b="0"/>
            <wp:wrapSquare wrapText="bothSides"/>
            <wp:docPr id="143" name="Picture 143" descr="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Picture 143" descr="Background pattern&#10;&#10;Description automatically generated"/>
                    <pic:cNvPicPr/>
                  </pic:nvPicPr>
                  <pic:blipFill>
                    <a:blip r:embed="rId132">
                      <a:extLst>
                        <a:ext uri="{28A0092B-C50C-407E-A947-70E740481C1C}">
                          <a14:useLocalDpi xmlns:a14="http://schemas.microsoft.com/office/drawing/2010/main" val="0"/>
                        </a:ext>
                      </a:extLst>
                    </a:blip>
                    <a:stretch>
                      <a:fillRect/>
                    </a:stretch>
                  </pic:blipFill>
                  <pic:spPr>
                    <a:xfrm>
                      <a:off x="0" y="0"/>
                      <a:ext cx="3514477" cy="1968107"/>
                    </a:xfrm>
                    <a:prstGeom prst="rect">
                      <a:avLst/>
                    </a:prstGeom>
                  </pic:spPr>
                </pic:pic>
              </a:graphicData>
            </a:graphic>
            <wp14:sizeRelH relativeFrom="page">
              <wp14:pctWidth>0</wp14:pctWidth>
            </wp14:sizeRelH>
            <wp14:sizeRelV relativeFrom="page">
              <wp14:pctHeight>0</wp14:pctHeight>
            </wp14:sizeRelV>
          </wp:anchor>
        </w:drawing>
      </w:r>
      <w:r w:rsidR="007E6DA6">
        <w:t xml:space="preserve">You should see a </w:t>
      </w:r>
      <w:r>
        <w:t>splash</w:t>
      </w:r>
      <w:r w:rsidR="007E6DA6">
        <w:t xml:space="preserve"> screen with a Display Connection ID and the ####</w:t>
      </w:r>
      <w:r>
        <w:t>.</w:t>
      </w:r>
    </w:p>
    <w:p w14:paraId="78ADD58D" w14:textId="4A417564" w:rsidR="007E6DA6" w:rsidRDefault="000D43B9" w:rsidP="000D43B9">
      <w:pPr>
        <w:pStyle w:val="ListParagraph"/>
      </w:pPr>
      <w:r>
        <w:t xml:space="preserve"> Do not close this </w:t>
      </w:r>
      <w:r w:rsidR="000850C1">
        <w:t>window.</w:t>
      </w:r>
    </w:p>
    <w:p w14:paraId="62D5F084" w14:textId="77777777" w:rsidR="00126E09" w:rsidRDefault="00126E09" w:rsidP="00126E09"/>
    <w:p w14:paraId="1374C7C8" w14:textId="167C0605" w:rsidR="007E6DA6" w:rsidRDefault="007E6DA6" w:rsidP="00C62F65">
      <w:pPr>
        <w:pStyle w:val="ListParagraph"/>
        <w:numPr>
          <w:ilvl w:val="0"/>
          <w:numId w:val="32"/>
        </w:numPr>
      </w:pPr>
      <w:r>
        <w:t xml:space="preserve">In your Ink </w:t>
      </w:r>
      <w:r w:rsidR="000850C1">
        <w:t xml:space="preserve">displays </w:t>
      </w:r>
      <w:r>
        <w:t xml:space="preserve">Module, </w:t>
      </w:r>
      <w:r w:rsidR="00656611">
        <w:t xml:space="preserve">click </w:t>
      </w:r>
      <w:r>
        <w:t>the “+New Display” button</w:t>
      </w:r>
      <w:r w:rsidR="00656611">
        <w:t>.</w:t>
      </w:r>
    </w:p>
    <w:p w14:paraId="16EBEA8D" w14:textId="55030F81" w:rsidR="00656611" w:rsidRDefault="00656611" w:rsidP="00656611">
      <w:pPr>
        <w:pStyle w:val="ListParagraph"/>
      </w:pPr>
      <w:r w:rsidRPr="006A6B8C">
        <w:rPr>
          <w:noProof/>
          <w:color w:val="FF0000"/>
        </w:rPr>
        <mc:AlternateContent>
          <mc:Choice Requires="wpg">
            <w:drawing>
              <wp:anchor distT="0" distB="0" distL="114300" distR="114300" simplePos="0" relativeHeight="251658315" behindDoc="0" locked="0" layoutInCell="1" allowOverlap="1" wp14:anchorId="31F957FB" wp14:editId="10A82E48">
                <wp:simplePos x="0" y="0"/>
                <wp:positionH relativeFrom="column">
                  <wp:posOffset>468630</wp:posOffset>
                </wp:positionH>
                <wp:positionV relativeFrom="paragraph">
                  <wp:posOffset>93345</wp:posOffset>
                </wp:positionV>
                <wp:extent cx="4819650" cy="556895"/>
                <wp:effectExtent l="0" t="0" r="0" b="0"/>
                <wp:wrapSquare wrapText="bothSides"/>
                <wp:docPr id="135" name="Group 135"/>
                <wp:cNvGraphicFramePr/>
                <a:graphic xmlns:a="http://schemas.openxmlformats.org/drawingml/2006/main">
                  <a:graphicData uri="http://schemas.microsoft.com/office/word/2010/wordprocessingGroup">
                    <wpg:wgp>
                      <wpg:cNvGrpSpPr/>
                      <wpg:grpSpPr>
                        <a:xfrm>
                          <a:off x="0" y="0"/>
                          <a:ext cx="4819650" cy="556895"/>
                          <a:chOff x="0" y="0"/>
                          <a:chExt cx="4819650" cy="556895"/>
                        </a:xfrm>
                      </wpg:grpSpPr>
                      <pic:pic xmlns:pic="http://schemas.openxmlformats.org/drawingml/2006/picture">
                        <pic:nvPicPr>
                          <pic:cNvPr id="136" name="Picture 136"/>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4819650" cy="556895"/>
                          </a:xfrm>
                          <a:prstGeom prst="rect">
                            <a:avLst/>
                          </a:prstGeom>
                        </pic:spPr>
                      </pic:pic>
                      <wps:wsp>
                        <wps:cNvPr id="137" name="Rectangle 137"/>
                        <wps:cNvSpPr>
                          <a:spLocks/>
                        </wps:cNvSpPr>
                        <wps:spPr>
                          <a:xfrm>
                            <a:off x="1405719" y="75063"/>
                            <a:ext cx="1248534" cy="428625"/>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arto="http://schemas.microsoft.com/office/word/2006/arto">
            <w:pict>
              <v:group w14:anchorId="1DED2194" id="Group 135" o:spid="_x0000_s1026" style="position:absolute;margin-left:36.9pt;margin-top:7.35pt;width:379.5pt;height:43.85pt;z-index:251657302" coordsize="48196,5568"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TWVsYWluYSBCbGFj&#10;a3dlbGwAAAWQAwACAAAAFAAAEKqQBAACAAAAFAAAEL6SkQACAAAAAzc3AACSkgACAAAAAzc3AADq&#10;HAAHAAAIDAAACJ4AAAAAHOoAAAAI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8P3hwYWNrZXQgZW5kPSd3Jz8+/9sAQwAHBQUG&#10;BQQHBgUGCAcHCAoRCwoJCQoVDxAMERgVGhkYFRgXGx4nIRsdJR0XGCIuIiUoKSssKxogLzMvKjIn&#10;Kisq/9sAQwEHCAgKCQoUCwsUKhwYHCoqKioqKioqKioqKioqKioqKioqKioqKioqKioqKioqKioq&#10;KioqKioqKioqKioqKioq/8AAEQgANAHC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">
                <v:shape id="Picture 136" o:spid="_x0000_s1027" type="#_x0000_t75" style="position:absolute;width:48196;height:55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">
                  <v:imagedata r:id="rId36" o:title=""/>
                </v:shape>
                <v:rect id="Rectangle 137" o:spid="_x0000_s1028" style="position:absolute;left:14057;top:750;width:12485;height:4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" filled="f" strokecolor="red" strokeweight="2pt">
                  <v:path arrowok="t"/>
                </v:rect>
                <w10:wrap type="square"/>
              </v:group>
            </w:pict>
          </mc:Fallback>
        </mc:AlternateContent>
      </w:r>
    </w:p>
    <w:p w14:paraId="5262EC52" w14:textId="0F734AA3" w:rsidR="00656611" w:rsidRDefault="00656611" w:rsidP="00126E09"/>
    <w:p w14:paraId="25E65713" w14:textId="1806B136" w:rsidR="007E6DA6" w:rsidRDefault="00656611" w:rsidP="00126E09">
      <w:r w:rsidRPr="0014692C">
        <w:rPr>
          <w:noProof/>
        </w:rPr>
        <w:drawing>
          <wp:anchor distT="0" distB="0" distL="114300" distR="114300" simplePos="0" relativeHeight="251658314" behindDoc="1" locked="0" layoutInCell="1" allowOverlap="1" wp14:anchorId="30B7B3C6" wp14:editId="55D6131D">
            <wp:simplePos x="0" y="0"/>
            <wp:positionH relativeFrom="column">
              <wp:posOffset>4183380</wp:posOffset>
            </wp:positionH>
            <wp:positionV relativeFrom="paragraph">
              <wp:posOffset>186690</wp:posOffset>
            </wp:positionV>
            <wp:extent cx="2257425" cy="2466975"/>
            <wp:effectExtent l="133350" t="114300" r="123825" b="161925"/>
            <wp:wrapSquare wrapText="bothSides"/>
            <wp:docPr id="139" name="Picture 139"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Graphical user interface, text, application&#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57425" cy="24669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14:paraId="65778CF9" w14:textId="15069504" w:rsidR="006766B3" w:rsidRDefault="006766B3" w:rsidP="00C62F65">
      <w:pPr>
        <w:pStyle w:val="ListParagraph"/>
        <w:numPr>
          <w:ilvl w:val="0"/>
          <w:numId w:val="32"/>
        </w:numPr>
      </w:pPr>
      <w:r>
        <w:t>A</w:t>
      </w:r>
      <w:r w:rsidRPr="0014692C">
        <w:t xml:space="preserve"> </w:t>
      </w:r>
      <w:r w:rsidR="00FA495D">
        <w:t>P</w:t>
      </w:r>
      <w:r w:rsidRPr="0014692C">
        <w:t>roperties</w:t>
      </w:r>
      <w:r>
        <w:t xml:space="preserve"> dialogue</w:t>
      </w:r>
      <w:r w:rsidRPr="0014692C">
        <w:t xml:space="preserve"> box will </w:t>
      </w:r>
      <w:r>
        <w:t>open. Enter the display’s</w:t>
      </w:r>
      <w:r w:rsidRPr="0014692C">
        <w:t xml:space="preserve"> name, description, and the Display Connection ID.</w:t>
      </w:r>
    </w:p>
    <w:p w14:paraId="30435A31" w14:textId="77777777" w:rsidR="00FA495D" w:rsidRDefault="00FA495D" w:rsidP="00FA495D">
      <w:pPr>
        <w:pStyle w:val="ListParagraph"/>
      </w:pPr>
    </w:p>
    <w:p w14:paraId="650C32A7" w14:textId="356C0434" w:rsidR="000D43B9" w:rsidRDefault="000D43B9" w:rsidP="00C62F65">
      <w:pPr>
        <w:pStyle w:val="ListParagraph"/>
        <w:numPr>
          <w:ilvl w:val="0"/>
          <w:numId w:val="32"/>
        </w:numPr>
      </w:pPr>
      <w:r>
        <w:t xml:space="preserve"> </w:t>
      </w:r>
      <w:r w:rsidR="00FA495D">
        <w:t>Create your player.</w:t>
      </w:r>
    </w:p>
    <w:p w14:paraId="5B7B3602" w14:textId="39B8C81E" w:rsidR="000D43B9" w:rsidRDefault="000D43B9" w:rsidP="00C62F65">
      <w:pPr>
        <w:pStyle w:val="ListParagraph"/>
        <w:numPr>
          <w:ilvl w:val="1"/>
          <w:numId w:val="32"/>
        </w:numPr>
      </w:pPr>
      <w:r>
        <w:t xml:space="preserve">Name: Training - </w:t>
      </w:r>
      <w:r w:rsidRPr="00F814F7">
        <w:rPr>
          <w:i/>
          <w:iCs/>
        </w:rPr>
        <w:t>YourName</w:t>
      </w:r>
    </w:p>
    <w:p w14:paraId="38C7A4A3" w14:textId="5DF483E1" w:rsidR="000D43B9" w:rsidRDefault="000D43B9" w:rsidP="00C62F65">
      <w:pPr>
        <w:pStyle w:val="ListParagraph"/>
        <w:numPr>
          <w:ilvl w:val="1"/>
          <w:numId w:val="32"/>
        </w:numPr>
      </w:pPr>
      <w:r>
        <w:t>Description: Temp Browser Player</w:t>
      </w:r>
      <w:r w:rsidR="00FA495D">
        <w:t>.</w:t>
      </w:r>
    </w:p>
    <w:p w14:paraId="2C37B30E" w14:textId="2D3F8111" w:rsidR="000D43B9" w:rsidRDefault="000D43B9" w:rsidP="00C62F65">
      <w:pPr>
        <w:pStyle w:val="ListParagraph"/>
        <w:numPr>
          <w:ilvl w:val="1"/>
          <w:numId w:val="32"/>
        </w:numPr>
      </w:pPr>
      <w:r>
        <w:t>Enter your Connection ID</w:t>
      </w:r>
      <w:r w:rsidR="00FA495D">
        <w:t>.</w:t>
      </w:r>
    </w:p>
    <w:p w14:paraId="3B1EB143" w14:textId="3C49E8B9" w:rsidR="000D43B9" w:rsidRDefault="000D43B9" w:rsidP="00C62F65">
      <w:pPr>
        <w:pStyle w:val="ListParagraph"/>
        <w:numPr>
          <w:ilvl w:val="1"/>
          <w:numId w:val="32"/>
        </w:numPr>
      </w:pPr>
      <w:r>
        <w:t xml:space="preserve">Click </w:t>
      </w:r>
      <w:r w:rsidR="00FA495D">
        <w:t>“</w:t>
      </w:r>
      <w:r>
        <w:t>Connect Display</w:t>
      </w:r>
      <w:r w:rsidR="00FA495D">
        <w:t>.”</w:t>
      </w:r>
      <w:r w:rsidR="00C45468">
        <w:t xml:space="preserve"> (You should see the splash </w:t>
      </w:r>
      <w:r w:rsidR="00FA495D">
        <w:t xml:space="preserve">screen </w:t>
      </w:r>
      <w:r w:rsidR="00C45468">
        <w:t>change to “Connected</w:t>
      </w:r>
      <w:r w:rsidR="00FA495D">
        <w:t>”</w:t>
      </w:r>
      <w:r w:rsidR="00C45468">
        <w:t>)</w:t>
      </w:r>
      <w:r w:rsidR="00FA495D">
        <w:t>.</w:t>
      </w:r>
    </w:p>
    <w:p w14:paraId="3B177496" w14:textId="27B28E3E" w:rsidR="000D43B9" w:rsidRDefault="00B16DE8" w:rsidP="00C62F65">
      <w:pPr>
        <w:pStyle w:val="ListParagraph"/>
        <w:numPr>
          <w:ilvl w:val="1"/>
          <w:numId w:val="32"/>
        </w:numPr>
      </w:pPr>
      <w:r>
        <w:t xml:space="preserve">You can also </w:t>
      </w:r>
      <w:r w:rsidR="00FA495D">
        <w:t xml:space="preserve">send a test image to the player </w:t>
      </w:r>
      <w:r>
        <w:t xml:space="preserve">to make sure </w:t>
      </w:r>
      <w:r w:rsidR="00FA495D">
        <w:t xml:space="preserve">file transfers </w:t>
      </w:r>
      <w:r>
        <w:t>work</w:t>
      </w:r>
      <w:r w:rsidR="00FA495D">
        <w:t xml:space="preserve"> properly</w:t>
      </w:r>
      <w:r>
        <w:t>.</w:t>
      </w:r>
    </w:p>
    <w:p w14:paraId="28446753" w14:textId="08079700" w:rsidR="00221DEE" w:rsidRDefault="00221DEE" w:rsidP="00C62F65">
      <w:pPr>
        <w:pStyle w:val="ListParagraph"/>
        <w:numPr>
          <w:ilvl w:val="1"/>
          <w:numId w:val="32"/>
        </w:numPr>
      </w:pPr>
      <w:r>
        <w:t>Finish by click “Add</w:t>
      </w:r>
      <w:r w:rsidR="00FA495D">
        <w:t>.</w:t>
      </w:r>
      <w:r>
        <w:t>”</w:t>
      </w:r>
    </w:p>
    <w:p w14:paraId="5E991FF3" w14:textId="6B240E69" w:rsidR="00221DEE" w:rsidRDefault="00767D24" w:rsidP="00221DEE">
      <w:r>
        <w:rPr>
          <w:noProof/>
        </w:rPr>
        <mc:AlternateContent>
          <mc:Choice Requires="wpg">
            <w:drawing>
              <wp:anchor distT="0" distB="0" distL="114300" distR="114300" simplePos="0" relativeHeight="251658316" behindDoc="0" locked="0" layoutInCell="1" allowOverlap="1" wp14:anchorId="6149C515" wp14:editId="312A2212">
                <wp:simplePos x="0" y="0"/>
                <wp:positionH relativeFrom="column">
                  <wp:posOffset>373380</wp:posOffset>
                </wp:positionH>
                <wp:positionV relativeFrom="paragraph">
                  <wp:posOffset>119380</wp:posOffset>
                </wp:positionV>
                <wp:extent cx="5908040" cy="2313305"/>
                <wp:effectExtent l="0" t="0" r="0" b="0"/>
                <wp:wrapSquare wrapText="bothSides"/>
                <wp:docPr id="120" name="Group 120"/>
                <wp:cNvGraphicFramePr/>
                <a:graphic xmlns:a="http://schemas.openxmlformats.org/drawingml/2006/main">
                  <a:graphicData uri="http://schemas.microsoft.com/office/word/2010/wordprocessingGroup">
                    <wpg:wgp>
                      <wpg:cNvGrpSpPr/>
                      <wpg:grpSpPr>
                        <a:xfrm>
                          <a:off x="0" y="0"/>
                          <a:ext cx="5908040" cy="2313305"/>
                          <a:chOff x="0" y="0"/>
                          <a:chExt cx="5908040" cy="2313305"/>
                        </a:xfrm>
                      </wpg:grpSpPr>
                      <pic:pic xmlns:pic="http://schemas.openxmlformats.org/drawingml/2006/picture">
                        <pic:nvPicPr>
                          <pic:cNvPr id="145" name="Picture 145" descr="Graphical user interface, text, application, chat or text message&#10;&#10;Description automatically generated"/>
                          <pic:cNvPicPr>
                            <a:picLocks noChangeAspect="1"/>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2112645" cy="2313305"/>
                          </a:xfrm>
                          <a:prstGeom prst="rect">
                            <a:avLst/>
                          </a:prstGeom>
                        </pic:spPr>
                      </pic:pic>
                      <pic:pic xmlns:pic="http://schemas.openxmlformats.org/drawingml/2006/picture">
                        <pic:nvPicPr>
                          <pic:cNvPr id="147" name="Picture 147" descr="Background pattern&#10;&#10;Description automatically generated"/>
                          <pic:cNvPicPr>
                            <a:picLocks noChangeAspect="1"/>
                          </pic:cNvPicPr>
                        </pic:nvPicPr>
                        <pic:blipFill>
                          <a:blip r:embed="rId134">
                            <a:extLst>
                              <a:ext uri="{28A0092B-C50C-407E-A947-70E740481C1C}">
                                <a14:useLocalDpi xmlns:a14="http://schemas.microsoft.com/office/drawing/2010/main" val="0"/>
                              </a:ext>
                            </a:extLst>
                          </a:blip>
                          <a:stretch>
                            <a:fillRect/>
                          </a:stretch>
                        </pic:blipFill>
                        <pic:spPr>
                          <a:xfrm>
                            <a:off x="2393950" y="107950"/>
                            <a:ext cx="3514090" cy="1982470"/>
                          </a:xfrm>
                          <a:prstGeom prst="rect">
                            <a:avLst/>
                          </a:prstGeom>
                        </pic:spPr>
                      </pic:pic>
                    </wpg:wgp>
                  </a:graphicData>
                </a:graphic>
              </wp:anchor>
            </w:drawing>
          </mc:Choice>
          <mc:Fallback xmlns:arto="http://schemas.microsoft.com/office/word/2006/arto">
            <w:pict>
              <v:group w14:anchorId="03BC22AB" id="Group 120" o:spid="_x0000_s1026" style="position:absolute;margin-left:29.4pt;margin-top:9.4pt;width:465.2pt;height:182.15pt;z-index:251657303" coordsize="59080,231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">
                <v:shape id="Picture 145" o:spid="_x0000_s1027" type="#_x0000_t75" alt="Graphical user interface, text, application, chat or text message&#10;&#10;Description automatically generated" style="position:absolute;width:21126;height:231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">
                  <v:imagedata r:id="rId135" o:title="Graphical user interface, text, application, chat or text message&#10;&#10;Description automatically generated"/>
                </v:shape>
                <v:shape id="Picture 147" o:spid="_x0000_s1028" type="#_x0000_t75" alt="Background pattern&#10;&#10;Description automatically generated" style="position:absolute;left:23939;top:1079;width:35141;height:198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">
                  <v:imagedata r:id="rId136" o:title="Background pattern&#10;&#10;Description automatically generated"/>
                </v:shape>
                <w10:wrap type="square"/>
              </v:group>
            </w:pict>
          </mc:Fallback>
        </mc:AlternateContent>
      </w:r>
    </w:p>
    <w:p w14:paraId="186A59C0" w14:textId="047D3F77" w:rsidR="00221DEE" w:rsidRDefault="00221DEE" w:rsidP="00221DEE"/>
    <w:p w14:paraId="3BC3A588" w14:textId="71A365C2" w:rsidR="00221DEE" w:rsidRDefault="00221DEE" w:rsidP="00221DEE"/>
    <w:p w14:paraId="5A2DA307" w14:textId="122F5A00" w:rsidR="00221DEE" w:rsidRDefault="00221DEE" w:rsidP="00221DEE"/>
    <w:p w14:paraId="1D15F7A7" w14:textId="15ABA5B8" w:rsidR="00221DEE" w:rsidRDefault="00221DEE" w:rsidP="00221DEE"/>
    <w:p w14:paraId="6AF97BB6" w14:textId="73052D0A" w:rsidR="00221DEE" w:rsidRDefault="00221DEE" w:rsidP="00221DEE"/>
    <w:p w14:paraId="6270C355" w14:textId="77777777" w:rsidR="00221DEE" w:rsidRDefault="00221DEE" w:rsidP="00221DEE"/>
    <w:p w14:paraId="497F90E6" w14:textId="77777777" w:rsidR="00221DEE" w:rsidRDefault="00221DEE" w:rsidP="00221DEE"/>
    <w:p w14:paraId="552C0175" w14:textId="646488EA" w:rsidR="00221DEE" w:rsidRDefault="00221DEE" w:rsidP="00221DEE"/>
    <w:p w14:paraId="5351ED30" w14:textId="77777777" w:rsidR="00221DEE" w:rsidRDefault="00221DEE" w:rsidP="006924D8"/>
    <w:p w14:paraId="07B225E9" w14:textId="4BD3ED21" w:rsidR="006924D8" w:rsidRDefault="00FA495D" w:rsidP="006924D8">
      <w:r w:rsidRPr="00BE3385">
        <w:rPr>
          <w:noProof/>
        </w:rPr>
        <w:drawing>
          <wp:anchor distT="0" distB="0" distL="114300" distR="114300" simplePos="0" relativeHeight="251658317" behindDoc="1" locked="0" layoutInCell="1" allowOverlap="1" wp14:anchorId="7ED9BB71" wp14:editId="21D98759">
            <wp:simplePos x="0" y="0"/>
            <wp:positionH relativeFrom="margin">
              <wp:align>right</wp:align>
            </wp:positionH>
            <wp:positionV relativeFrom="paragraph">
              <wp:posOffset>2540</wp:posOffset>
            </wp:positionV>
            <wp:extent cx="2753995" cy="3288030"/>
            <wp:effectExtent l="0" t="0" r="8255" b="0"/>
            <wp:wrapSquare wrapText="bothSides"/>
            <wp:docPr id="148" name="Picture 148"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icture 148" descr="Graphical user interface, text, application&#10;&#10;Description automatically generated"/>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2753995" cy="3288030"/>
                    </a:xfrm>
                    <a:prstGeom prst="rect">
                      <a:avLst/>
                    </a:prstGeom>
                  </pic:spPr>
                </pic:pic>
              </a:graphicData>
            </a:graphic>
            <wp14:sizeRelH relativeFrom="margin">
              <wp14:pctWidth>0</wp14:pctWidth>
            </wp14:sizeRelH>
            <wp14:sizeRelV relativeFrom="margin">
              <wp14:pctHeight>0</wp14:pctHeight>
            </wp14:sizeRelV>
          </wp:anchor>
        </w:drawing>
      </w:r>
      <w:r w:rsidR="00E1126D">
        <w:t xml:space="preserve">You should see your </w:t>
      </w:r>
      <w:r>
        <w:t xml:space="preserve">player </w:t>
      </w:r>
      <w:r w:rsidR="00E1126D">
        <w:t xml:space="preserve">in the Display </w:t>
      </w:r>
      <w:r>
        <w:t>module with</w:t>
      </w:r>
      <w:r w:rsidR="00E1126D">
        <w:t xml:space="preserve"> a </w:t>
      </w:r>
      <w:r>
        <w:t>green checkbox</w:t>
      </w:r>
      <w:r w:rsidR="00E1126D">
        <w:t>.</w:t>
      </w:r>
    </w:p>
    <w:p w14:paraId="3907F057" w14:textId="3E04739C" w:rsidR="006924D8" w:rsidRDefault="006924D8" w:rsidP="006924D8"/>
    <w:p w14:paraId="7EB12D70" w14:textId="38246368" w:rsidR="00BE3385" w:rsidRDefault="00BE3385">
      <w:pPr>
        <w:spacing w:after="200"/>
      </w:pPr>
      <w:r>
        <w:br w:type="page"/>
      </w:r>
    </w:p>
    <w:p w14:paraId="67066ABD" w14:textId="69C2E789" w:rsidR="006924D8" w:rsidRDefault="00BE3385" w:rsidP="00BE3385">
      <w:pPr>
        <w:pStyle w:val="Heading4"/>
      </w:pPr>
      <w:r>
        <w:t>Assigning and Managing Metadata on a Display</w:t>
      </w:r>
    </w:p>
    <w:p w14:paraId="505EE06F" w14:textId="55813B8C" w:rsidR="00BE3385" w:rsidRDefault="009C3180" w:rsidP="006924D8">
      <w:r>
        <w:t xml:space="preserve">In the Details </w:t>
      </w:r>
      <w:r w:rsidR="00A0075D">
        <w:t xml:space="preserve">panel </w:t>
      </w:r>
      <w:r>
        <w:t xml:space="preserve">of the Display </w:t>
      </w:r>
      <w:r w:rsidR="00A0075D">
        <w:t>module</w:t>
      </w:r>
      <w:r>
        <w:t xml:space="preserve">, </w:t>
      </w:r>
      <w:r w:rsidR="00A0075D">
        <w:t xml:space="preserve">select </w:t>
      </w:r>
      <w:r>
        <w:t xml:space="preserve">your player and </w:t>
      </w:r>
      <w:r w:rsidR="00A0075D">
        <w:t xml:space="preserve">click </w:t>
      </w:r>
      <w:r>
        <w:t>the Metadata</w:t>
      </w:r>
      <w:r w:rsidR="00A0075D">
        <w:t xml:space="preserve"> tab </w:t>
      </w:r>
      <w:r>
        <w:t xml:space="preserve">to switch from </w:t>
      </w:r>
      <w:r w:rsidR="00A0075D">
        <w:t>“</w:t>
      </w:r>
      <w:r>
        <w:t>Display Details</w:t>
      </w:r>
      <w:r w:rsidR="00A0075D">
        <w:t>”</w:t>
      </w:r>
      <w:r>
        <w:t xml:space="preserve"> to </w:t>
      </w:r>
      <w:r w:rsidR="00A0075D">
        <w:t>“</w:t>
      </w:r>
      <w:r>
        <w:t>Display Metadata.</w:t>
      </w:r>
      <w:r w:rsidR="00A0075D">
        <w:t>”</w:t>
      </w:r>
    </w:p>
    <w:p w14:paraId="37DE4961" w14:textId="4D4B6307" w:rsidR="006924D8" w:rsidRPr="0014692C" w:rsidRDefault="00F01265" w:rsidP="006924D8">
      <w:r>
        <w:rPr>
          <w:noProof/>
        </w:rPr>
        <mc:AlternateContent>
          <mc:Choice Requires="wpg">
            <w:drawing>
              <wp:anchor distT="0" distB="0" distL="114300" distR="114300" simplePos="0" relativeHeight="251658318" behindDoc="0" locked="0" layoutInCell="1" allowOverlap="1" wp14:anchorId="6022EE2A" wp14:editId="7F94230B">
                <wp:simplePos x="0" y="0"/>
                <wp:positionH relativeFrom="margin">
                  <wp:align>left</wp:align>
                </wp:positionH>
                <wp:positionV relativeFrom="paragraph">
                  <wp:posOffset>219075</wp:posOffset>
                </wp:positionV>
                <wp:extent cx="3482975" cy="5283835"/>
                <wp:effectExtent l="0" t="0" r="3175" b="0"/>
                <wp:wrapSquare wrapText="bothSides"/>
                <wp:docPr id="3" name="Group 3"/>
                <wp:cNvGraphicFramePr/>
                <a:graphic xmlns:a="http://schemas.openxmlformats.org/drawingml/2006/main">
                  <a:graphicData uri="http://schemas.microsoft.com/office/word/2010/wordprocessingGroup">
                    <wpg:wgp>
                      <wpg:cNvGrpSpPr/>
                      <wpg:grpSpPr>
                        <a:xfrm>
                          <a:off x="0" y="0"/>
                          <a:ext cx="3482975" cy="5283835"/>
                          <a:chOff x="0" y="0"/>
                          <a:chExt cx="3482975" cy="5283835"/>
                        </a:xfrm>
                      </wpg:grpSpPr>
                      <pic:pic xmlns:pic="http://schemas.openxmlformats.org/drawingml/2006/picture">
                        <pic:nvPicPr>
                          <pic:cNvPr id="149" name="Picture 149" descr="Graphical user interface, application&#10;&#10;Description automatically generated"/>
                          <pic:cNvPicPr>
                            <a:picLocks noChangeAspect="1"/>
                          </pic:cNvPicPr>
                        </pic:nvPicPr>
                        <pic:blipFill>
                          <a:blip r:embed="rId138">
                            <a:extLst>
                              <a:ext uri="{28A0092B-C50C-407E-A947-70E740481C1C}">
                                <a14:useLocalDpi xmlns:a14="http://schemas.microsoft.com/office/drawing/2010/main" val="0"/>
                              </a:ext>
                            </a:extLst>
                          </a:blip>
                          <a:stretch>
                            <a:fillRect/>
                          </a:stretch>
                        </pic:blipFill>
                        <pic:spPr>
                          <a:xfrm>
                            <a:off x="0" y="0"/>
                            <a:ext cx="3120390" cy="3696970"/>
                          </a:xfrm>
                          <a:prstGeom prst="rect">
                            <a:avLst/>
                          </a:prstGeom>
                        </pic:spPr>
                      </pic:pic>
                      <pic:pic xmlns:pic="http://schemas.openxmlformats.org/drawingml/2006/picture">
                        <pic:nvPicPr>
                          <pic:cNvPr id="150" name="Picture 150" descr="Graphical user interface, application, Word&#10;&#10;Description automatically generated"/>
                          <pic:cNvPicPr>
                            <a:picLocks noChangeAspect="1"/>
                          </pic:cNvPicPr>
                        </pic:nvPicPr>
                        <pic:blipFill>
                          <a:blip r:embed="rId139">
                            <a:extLst>
                              <a:ext uri="{28A0092B-C50C-407E-A947-70E740481C1C}">
                                <a14:useLocalDpi xmlns:a14="http://schemas.microsoft.com/office/drawing/2010/main" val="0"/>
                              </a:ext>
                            </a:extLst>
                          </a:blip>
                          <a:stretch>
                            <a:fillRect/>
                          </a:stretch>
                        </pic:blipFill>
                        <pic:spPr>
                          <a:xfrm>
                            <a:off x="1784350" y="1936750"/>
                            <a:ext cx="1698625" cy="3347085"/>
                          </a:xfrm>
                          <a:prstGeom prst="rect">
                            <a:avLst/>
                          </a:prstGeom>
                        </pic:spPr>
                      </pic:pic>
                    </wpg:wgp>
                  </a:graphicData>
                </a:graphic>
                <wp14:sizeRelH relativeFrom="margin">
                  <wp14:pctWidth>0</wp14:pctWidth>
                </wp14:sizeRelH>
              </wp:anchor>
            </w:drawing>
          </mc:Choice>
          <mc:Fallback xmlns:arto="http://schemas.microsoft.com/office/word/2006/arto">
            <w:pict>
              <v:group w14:anchorId="5B970DFA" id="Group 3" o:spid="_x0000_s1026" style="position:absolute;margin-left:0;margin-top:17.25pt;width:274.25pt;height:416.05pt;z-index:251657305;mso-position-horizontal:left;mso-position-horizontal-relative:margin;mso-width-relative:margin" coordsize="34829,528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">
                <v:shape id="Picture 149" o:spid="_x0000_s1027" type="#_x0000_t75" alt="Graphical user interface, application&#10;&#10;Description automatically generated" style="position:absolute;width:31203;height:36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">
                  <v:imagedata r:id="rId140" o:title="Graphical user interface, application&#10;&#10;Description automatically generated"/>
                </v:shape>
                <v:shape id="Picture 150" o:spid="_x0000_s1028" type="#_x0000_t75" alt="Graphical user interface, application, Word&#10;&#10;Description automatically generated" style="position:absolute;left:17843;top:19367;width:16986;height:33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">
                  <v:imagedata r:id="rId141" o:title="Graphical user interface, application, Word&#10;&#10;Description automatically generated"/>
                </v:shape>
                <w10:wrap type="square" anchorx="margin"/>
              </v:group>
            </w:pict>
          </mc:Fallback>
        </mc:AlternateContent>
      </w:r>
    </w:p>
    <w:p w14:paraId="366810B6" w14:textId="039CCA0D" w:rsidR="006766B3" w:rsidRPr="0014692C" w:rsidRDefault="00D564D0" w:rsidP="00C62F65">
      <w:pPr>
        <w:pStyle w:val="ListParagraph"/>
        <w:numPr>
          <w:ilvl w:val="0"/>
          <w:numId w:val="33"/>
        </w:numPr>
        <w:ind w:left="6120"/>
      </w:pPr>
      <w:r>
        <w:t>Click the “+Add” button to add metadata fields.</w:t>
      </w:r>
    </w:p>
    <w:p w14:paraId="6598EE67" w14:textId="0F7859BD" w:rsidR="00BA197E" w:rsidRDefault="00BA197E" w:rsidP="00C62F65">
      <w:pPr>
        <w:pStyle w:val="ListParagraph"/>
        <w:numPr>
          <w:ilvl w:val="0"/>
          <w:numId w:val="33"/>
        </w:numPr>
        <w:spacing w:after="200"/>
        <w:ind w:left="6120"/>
      </w:pPr>
      <w:r>
        <w:t xml:space="preserve">Add the “Location” </w:t>
      </w:r>
      <w:r w:rsidR="00A0075D">
        <w:t>metadata f</w:t>
      </w:r>
      <w:r>
        <w:t>ield</w:t>
      </w:r>
      <w:r w:rsidR="00A0075D">
        <w:t>.</w:t>
      </w:r>
    </w:p>
    <w:p w14:paraId="66881491" w14:textId="7ABA3549" w:rsidR="009C7679" w:rsidRDefault="009C7679" w:rsidP="00C62F65">
      <w:pPr>
        <w:pStyle w:val="ListParagraph"/>
        <w:numPr>
          <w:ilvl w:val="0"/>
          <w:numId w:val="33"/>
        </w:numPr>
        <w:spacing w:after="200"/>
        <w:ind w:left="6120"/>
      </w:pPr>
      <w:r>
        <w:t xml:space="preserve">Add “A” for Concourse A into the </w:t>
      </w:r>
      <w:r w:rsidR="00F01265">
        <w:t>field.</w:t>
      </w:r>
    </w:p>
    <w:p w14:paraId="04F73360" w14:textId="77777777" w:rsidR="009C7679" w:rsidRDefault="009C7679" w:rsidP="009C7679">
      <w:pPr>
        <w:spacing w:after="200"/>
      </w:pPr>
    </w:p>
    <w:p w14:paraId="03F25111" w14:textId="77777777" w:rsidR="009C7679" w:rsidRDefault="009C7679" w:rsidP="009C7679">
      <w:pPr>
        <w:spacing w:after="200"/>
      </w:pPr>
    </w:p>
    <w:p w14:paraId="6EA23C00" w14:textId="117EC355" w:rsidR="00221DEE" w:rsidRDefault="00126E09" w:rsidP="00C62F65">
      <w:pPr>
        <w:pStyle w:val="ListParagraph"/>
        <w:numPr>
          <w:ilvl w:val="0"/>
          <w:numId w:val="33"/>
        </w:numPr>
        <w:spacing w:after="200"/>
        <w:ind w:left="900"/>
      </w:pPr>
      <w:r>
        <w:br w:type="page"/>
      </w:r>
    </w:p>
    <w:p w14:paraId="0AE6D8BD" w14:textId="00F0DFCC" w:rsidR="009D3FEF" w:rsidRDefault="009D3FEF" w:rsidP="009D3FEF">
      <w:pPr>
        <w:pStyle w:val="Heading4"/>
      </w:pPr>
      <w:r>
        <w:t>Assigning the App to your Display</w:t>
      </w:r>
    </w:p>
    <w:p w14:paraId="55157717" w14:textId="5F3410DE" w:rsidR="009D3FEF" w:rsidRDefault="009D3FEF" w:rsidP="009D3FEF"/>
    <w:p w14:paraId="356A5347" w14:textId="36D91D00" w:rsidR="006766B3" w:rsidRDefault="00767D24" w:rsidP="00C62F65">
      <w:pPr>
        <w:pStyle w:val="ListParagraph"/>
        <w:numPr>
          <w:ilvl w:val="0"/>
          <w:numId w:val="34"/>
        </w:numPr>
      </w:pPr>
      <w:r>
        <w:rPr>
          <w:noProof/>
        </w:rPr>
        <mc:AlternateContent>
          <mc:Choice Requires="wpg">
            <w:drawing>
              <wp:anchor distT="0" distB="0" distL="114300" distR="114300" simplePos="0" relativeHeight="251658319" behindDoc="0" locked="0" layoutInCell="1" allowOverlap="1" wp14:anchorId="423A4EFC" wp14:editId="71115E06">
                <wp:simplePos x="0" y="0"/>
                <wp:positionH relativeFrom="column">
                  <wp:posOffset>3243580</wp:posOffset>
                </wp:positionH>
                <wp:positionV relativeFrom="paragraph">
                  <wp:posOffset>16510</wp:posOffset>
                </wp:positionV>
                <wp:extent cx="3524250" cy="3028950"/>
                <wp:effectExtent l="133350" t="114300" r="152400" b="0"/>
                <wp:wrapSquare wrapText="bothSides"/>
                <wp:docPr id="127" name="Group 127"/>
                <wp:cNvGraphicFramePr/>
                <a:graphic xmlns:a="http://schemas.openxmlformats.org/drawingml/2006/main">
                  <a:graphicData uri="http://schemas.microsoft.com/office/word/2010/wordprocessingGroup">
                    <wpg:wgp>
                      <wpg:cNvGrpSpPr/>
                      <wpg:grpSpPr>
                        <a:xfrm>
                          <a:off x="0" y="0"/>
                          <a:ext cx="3524250" cy="3028950"/>
                          <a:chOff x="0" y="0"/>
                          <a:chExt cx="3524250" cy="3028950"/>
                        </a:xfrm>
                      </wpg:grpSpPr>
                      <wpg:grpSp>
                        <wpg:cNvPr id="153" name="Group 153"/>
                        <wpg:cNvGrpSpPr/>
                        <wpg:grpSpPr>
                          <a:xfrm>
                            <a:off x="0" y="0"/>
                            <a:ext cx="3524250" cy="370729"/>
                            <a:chOff x="0" y="0"/>
                            <a:chExt cx="4819650" cy="556895"/>
                          </a:xfrm>
                        </wpg:grpSpPr>
                        <pic:pic xmlns:pic="http://schemas.openxmlformats.org/drawingml/2006/picture">
                          <pic:nvPicPr>
                            <pic:cNvPr id="140" name="Picture 140"/>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4819650" cy="5568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wps:wsp>
                          <wps:cNvPr id="138" name="Rectangle 138"/>
                          <wps:cNvSpPr>
                            <a:spLocks/>
                          </wps:cNvSpPr>
                          <wps:spPr>
                            <a:xfrm>
                              <a:off x="81335" y="68580"/>
                              <a:ext cx="1289714" cy="428625"/>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pic:pic xmlns:pic="http://schemas.openxmlformats.org/drawingml/2006/picture">
                        <pic:nvPicPr>
                          <pic:cNvPr id="151" name="Picture 151" descr="Graphical user interface, application&#10;&#10;Description automatically generated"/>
                          <pic:cNvPicPr>
                            <a:picLocks noChangeAspect="1"/>
                          </pic:cNvPicPr>
                        </pic:nvPicPr>
                        <pic:blipFill rotWithShape="1">
                          <a:blip r:embed="rId142" cstate="print">
                            <a:extLst>
                              <a:ext uri="{28A0092B-C50C-407E-A947-70E740481C1C}">
                                <a14:useLocalDpi xmlns:a14="http://schemas.microsoft.com/office/drawing/2010/main" val="0"/>
                              </a:ext>
                            </a:extLst>
                          </a:blip>
                          <a:srcRect b="16870"/>
                          <a:stretch/>
                        </pic:blipFill>
                        <pic:spPr bwMode="auto">
                          <a:xfrm>
                            <a:off x="685800" y="438150"/>
                            <a:ext cx="2757170" cy="259080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arto="http://schemas.microsoft.com/office/word/2006/arto">
            <w:pict>
              <v:group w14:anchorId="18089607" id="Group 127" o:spid="_x0000_s1026" style="position:absolute;margin-left:255.4pt;margin-top:1.3pt;width:277.5pt;height:238.5pt;z-index:251657306" coordsize="35242,30289" o:gfxdata="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TWVsYWluYSBCbGFja3dlbGwAAAWQAwAC&#10;AAAAFAAAEKqQBAACAAAAFAAAEL6SkQACAAAAAzc3AACSkgACAAAAAzc3AADqHAAHAAAIDAAACJ4A&#10;AAAAHOoAAAAI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8P3hwYWNrZXQgZW5kPSd3Jz8+/9sAQwAHBQUGBQQHBgUGCAcHCAoR&#10;CwoJCQoVDxAMERgVGhkYFRgXGx4nIRsdJR0XGCIuIiUoKSssKxogLzMvKjInKisq/9sAQwEHCAgK&#10;CQoUCwsUKhwYHCoqKioqKioqKioqKioqKioqKioqKioqKioqKioqKioqKioqKioqKioqKioqKioq&#10;Kioq/8AAEQgANAHC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">
                <v:group id="Group 153" o:spid="_x0000_s1027" style="position:absolute;width:35242;height:3707" coordsize="48196,5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shape id="Picture 140" o:spid="_x0000_s1028" type="#_x0000_t75" style="position:absolute;width:48196;height:55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" filled="t" fillcolor="#ededed" stroked="t" strokecolor="white" strokeweight="7pt">
                    <v:stroke endcap="square"/>
                    <v:imagedata r:id="rId36" o:title=""/>
                    <v:shadow on="t" color="black" opacity="26214f" origin="-.5,-.5" offset="0,.5mm"/>
                    <v:path arrowok="t"/>
                  </v:shape>
                  <v:rect id="Rectangle 138" o:spid="_x0000_s1029" style="position:absolute;left:813;top:685;width:12897;height:4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" filled="f" strokecolor="red" strokeweight="2pt">
                    <v:path arrowok="t"/>
                  </v:rect>
                </v:group>
                <v:shape id="Picture 151" o:spid="_x0000_s1030" type="#_x0000_t75" alt="Graphical user interface, application&#10;&#10;Description automatically generated" style="position:absolute;left:6858;top:4381;width:27571;height:259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">
                  <v:imagedata r:id="rId143" o:title="Graphical user interface, application&#10;&#10;Description automatically generated" cropbottom="11056f"/>
                </v:shape>
                <w10:wrap type="square"/>
              </v:group>
            </w:pict>
          </mc:Fallback>
        </mc:AlternateContent>
      </w:r>
      <w:r w:rsidR="00795A8F">
        <w:t xml:space="preserve">Right </w:t>
      </w:r>
      <w:r w:rsidR="00F01265">
        <w:t xml:space="preserve">click </w:t>
      </w:r>
      <w:r w:rsidR="00795A8F">
        <w:t xml:space="preserve">on your </w:t>
      </w:r>
      <w:r w:rsidR="00F01265">
        <w:t xml:space="preserve">player, </w:t>
      </w:r>
      <w:r w:rsidR="00795A8F">
        <w:t xml:space="preserve">and </w:t>
      </w:r>
      <w:r w:rsidR="00F01265">
        <w:t xml:space="preserve">click </w:t>
      </w:r>
      <w:r w:rsidR="00795A8F">
        <w:t>“Assign App</w:t>
      </w:r>
      <w:r w:rsidR="00F01265">
        <w:t>.</w:t>
      </w:r>
      <w:r w:rsidR="00795A8F">
        <w:t xml:space="preserve">” </w:t>
      </w:r>
      <w:r w:rsidR="00F01265">
        <w:t>Y</w:t>
      </w:r>
      <w:r w:rsidR="00795A8F">
        <w:t>ou can als</w:t>
      </w:r>
      <w:r w:rsidR="00F01265">
        <w:t>o</w:t>
      </w:r>
      <w:r w:rsidR="00795A8F">
        <w:t xml:space="preserve"> use shortcut “Alt+Q” with the display selected</w:t>
      </w:r>
      <w:r w:rsidR="00F01265">
        <w:t xml:space="preserve">, or you can </w:t>
      </w:r>
      <w:r w:rsidR="00795A8F">
        <w:t xml:space="preserve">select </w:t>
      </w:r>
      <w:r w:rsidR="00F01265">
        <w:t xml:space="preserve">the player </w:t>
      </w:r>
      <w:r w:rsidR="00795A8F">
        <w:t xml:space="preserve">in the Control </w:t>
      </w:r>
      <w:r w:rsidR="00F01265">
        <w:t>header</w:t>
      </w:r>
      <w:r w:rsidR="00795A8F">
        <w:t>.</w:t>
      </w:r>
    </w:p>
    <w:p w14:paraId="1D11BEC9" w14:textId="52686E15" w:rsidR="00795A8F" w:rsidRPr="0014692C" w:rsidRDefault="00A4765F" w:rsidP="00C62F65">
      <w:pPr>
        <w:pStyle w:val="ListParagraph"/>
        <w:numPr>
          <w:ilvl w:val="0"/>
          <w:numId w:val="34"/>
        </w:numPr>
      </w:pPr>
      <w:r>
        <w:t>Select you</w:t>
      </w:r>
      <w:r w:rsidR="00DA71FB">
        <w:t>r</w:t>
      </w:r>
      <w:r>
        <w:t xml:space="preserve"> Training 4: PIDS app and </w:t>
      </w:r>
      <w:r w:rsidR="00F01265">
        <w:t xml:space="preserve">assign </w:t>
      </w:r>
      <w:r>
        <w:t xml:space="preserve">to the </w:t>
      </w:r>
      <w:r w:rsidR="00F01265">
        <w:t>player</w:t>
      </w:r>
      <w:r>
        <w:t>.</w:t>
      </w:r>
    </w:p>
    <w:p w14:paraId="531A0B85" w14:textId="77777777" w:rsidR="00022A37" w:rsidRDefault="00022A37" w:rsidP="006766B3"/>
    <w:p w14:paraId="36D7EC79" w14:textId="7711B03C" w:rsidR="00DA71FB" w:rsidRPr="0014692C" w:rsidRDefault="00022A37" w:rsidP="006766B3">
      <w:r>
        <w:t xml:space="preserve">Change the </w:t>
      </w:r>
      <w:r w:rsidR="00F01265">
        <w:t xml:space="preserve">metadata </w:t>
      </w:r>
      <w:r>
        <w:t xml:space="preserve">on your </w:t>
      </w:r>
      <w:r w:rsidR="00F01265">
        <w:t xml:space="preserve">files </w:t>
      </w:r>
      <w:r>
        <w:t xml:space="preserve">and on the </w:t>
      </w:r>
      <w:r w:rsidR="00F01265">
        <w:t xml:space="preserve">display </w:t>
      </w:r>
      <w:r>
        <w:t xml:space="preserve">to see how images change based on changes in </w:t>
      </w:r>
      <w:r w:rsidR="00F01265">
        <w:t>locations</w:t>
      </w:r>
      <w:r>
        <w:t>.</w:t>
      </w:r>
    </w:p>
    <w:p w14:paraId="0E9EF70A" w14:textId="360F2238" w:rsidR="006766B3" w:rsidRDefault="00F01265" w:rsidP="006766B3">
      <w:r w:rsidRPr="00022A37">
        <w:rPr>
          <w:noProof/>
        </w:rPr>
        <w:drawing>
          <wp:anchor distT="0" distB="0" distL="114300" distR="114300" simplePos="0" relativeHeight="251658322" behindDoc="0" locked="0" layoutInCell="1" allowOverlap="1" wp14:anchorId="0F10BD34" wp14:editId="225E9E06">
            <wp:simplePos x="0" y="0"/>
            <wp:positionH relativeFrom="margin">
              <wp:align>left</wp:align>
            </wp:positionH>
            <wp:positionV relativeFrom="paragraph">
              <wp:posOffset>212725</wp:posOffset>
            </wp:positionV>
            <wp:extent cx="4985468" cy="2790277"/>
            <wp:effectExtent l="0" t="0" r="5715" b="0"/>
            <wp:wrapSquare wrapText="bothSides"/>
            <wp:docPr id="152" name="Picture 152" descr="Graphical user interface, application, PowerPoi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Picture 152" descr="Graphical user interface, application, PowerPoint&#10;&#10;Description automatically generated"/>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4985468" cy="2790277"/>
                    </a:xfrm>
                    <a:prstGeom prst="rect">
                      <a:avLst/>
                    </a:prstGeom>
                  </pic:spPr>
                </pic:pic>
              </a:graphicData>
            </a:graphic>
            <wp14:sizeRelH relativeFrom="page">
              <wp14:pctWidth>0</wp14:pctWidth>
            </wp14:sizeRelH>
            <wp14:sizeRelV relativeFrom="page">
              <wp14:pctHeight>0</wp14:pctHeight>
            </wp14:sizeRelV>
          </wp:anchor>
        </w:drawing>
      </w:r>
    </w:p>
    <w:p w14:paraId="321DDF23" w14:textId="4F5F2839" w:rsidR="00022A37" w:rsidRDefault="00022A37" w:rsidP="006766B3"/>
    <w:p w14:paraId="696FDBD7" w14:textId="73A144CF" w:rsidR="00022A37" w:rsidRDefault="00022A37" w:rsidP="006766B3"/>
    <w:p w14:paraId="717AC8D6" w14:textId="1729B4F0" w:rsidR="00022A37" w:rsidRPr="0014692C" w:rsidRDefault="00022A37" w:rsidP="006766B3"/>
    <w:p w14:paraId="0377ED5D" w14:textId="3101218B" w:rsidR="006766B3" w:rsidRPr="0014692C" w:rsidRDefault="006766B3" w:rsidP="006766B3"/>
    <w:p w14:paraId="2AD9BB23" w14:textId="200281AB" w:rsidR="006766B3" w:rsidRDefault="006766B3" w:rsidP="006766B3">
      <w:pPr>
        <w:spacing w:after="200"/>
        <w:rPr>
          <w:b/>
          <w:bCs/>
          <w:u w:val="single"/>
        </w:rPr>
      </w:pPr>
      <w:r>
        <w:br w:type="page"/>
      </w:r>
    </w:p>
    <w:p w14:paraId="5BB7A585" w14:textId="5F6B1248" w:rsidR="00142352" w:rsidRPr="0014692C" w:rsidRDefault="00142352" w:rsidP="00E256FA">
      <w:pPr>
        <w:pStyle w:val="Heading1"/>
      </w:pPr>
      <w:bookmarkStart w:id="20" w:name="_Toc162983218"/>
      <w:r w:rsidRPr="0014692C">
        <w:t>Training Notes</w:t>
      </w:r>
      <w:bookmarkEnd w:id="20"/>
    </w:p>
    <w:p w14:paraId="7193417C" w14:textId="394422AA" w:rsidR="00142352" w:rsidRPr="0014692C" w:rsidRDefault="00142352" w:rsidP="0014692C"/>
    <w:p w14:paraId="05F2ADE7" w14:textId="4CC160CA" w:rsidR="00142352" w:rsidRPr="0014692C" w:rsidRDefault="00142352" w:rsidP="0014692C">
      <w:r w:rsidRPr="0014692C">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C8E657E" w14:textId="1DD85756" w:rsidR="000D3C9E" w:rsidRPr="0014692C" w:rsidRDefault="000D3C9E" w:rsidP="0014692C"/>
    <w:p w14:paraId="1716D8ED" w14:textId="77777777" w:rsidR="00142352" w:rsidRPr="0014692C" w:rsidRDefault="00142352" w:rsidP="0014692C">
      <w:r w:rsidRPr="0014692C">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9000915" w14:textId="270F4160" w:rsidR="00807DC5" w:rsidRDefault="00E256FA" w:rsidP="0014692C">
      <w:r w:rsidRPr="0014692C">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B6F61AE" w14:textId="19042553" w:rsidR="00807DC5" w:rsidRDefault="00807DC5" w:rsidP="00807DC5">
      <w:pPr>
        <w:pStyle w:val="Heading1"/>
        <w:rPr>
          <w:rFonts w:eastAsiaTheme="majorEastAsia"/>
        </w:rPr>
      </w:pPr>
      <w:bookmarkStart w:id="21" w:name="_Toc162983219"/>
      <w:r>
        <w:rPr>
          <w:rFonts w:eastAsiaTheme="majorEastAsia"/>
        </w:rPr>
        <w:t>Appendix: Ink Driver Installation Guides</w:t>
      </w:r>
      <w:bookmarkEnd w:id="21"/>
    </w:p>
    <w:p w14:paraId="65655F0A" w14:textId="77777777" w:rsidR="00807DC5" w:rsidRPr="00265A2B" w:rsidRDefault="00807DC5" w:rsidP="00807DC5">
      <w:pPr>
        <w:pStyle w:val="Heading2"/>
        <w:rPr>
          <w:rFonts w:eastAsiaTheme="majorEastAsia"/>
          <w:sz w:val="22"/>
          <w:szCs w:val="18"/>
        </w:rPr>
      </w:pPr>
    </w:p>
    <w:p w14:paraId="5C2CA7C2" w14:textId="1DA10363" w:rsidR="009B6C01" w:rsidRPr="009B6C01" w:rsidRDefault="00807DC5" w:rsidP="009B6C01">
      <w:pPr>
        <w:pStyle w:val="Heading2"/>
        <w:rPr>
          <w:rStyle w:val="Heading3Char"/>
          <w:b/>
          <w:bCs/>
        </w:rPr>
      </w:pPr>
      <w:bookmarkStart w:id="22" w:name="_Toc162983220"/>
      <w:r>
        <w:rPr>
          <w:rFonts w:eastAsiaTheme="majorEastAsia"/>
        </w:rPr>
        <w:t>LG (WebOS 4.X) Driver Installation</w:t>
      </w:r>
      <w:r w:rsidRPr="008426F9">
        <w:rPr>
          <w:rFonts w:eastAsiaTheme="majorEastAsia"/>
          <w:sz w:val="20"/>
          <w:szCs w:val="20"/>
        </w:rPr>
        <w:br/>
      </w:r>
      <w:bookmarkStart w:id="23" w:name="_Toc157519314"/>
      <w:r w:rsidR="009B6C01" w:rsidRPr="009B6C01">
        <w:rPr>
          <w:rStyle w:val="Heading3Char"/>
          <w:b/>
          <w:bCs/>
        </w:rPr>
        <w:t>Display Preperation</w:t>
      </w:r>
      <w:bookmarkEnd w:id="22"/>
      <w:bookmarkEnd w:id="23"/>
    </w:p>
    <w:p w14:paraId="382CA627" w14:textId="77777777" w:rsidR="009B6C01" w:rsidRPr="00ED1F62" w:rsidRDefault="009B6C01" w:rsidP="00C62F65">
      <w:pPr>
        <w:pStyle w:val="ListParagraph"/>
        <w:numPr>
          <w:ilvl w:val="0"/>
          <w:numId w:val="49"/>
        </w:numPr>
        <w:rPr>
          <w:sz w:val="22"/>
        </w:rPr>
      </w:pPr>
      <w:r w:rsidRPr="00ED1F62">
        <w:rPr>
          <w:sz w:val="22"/>
        </w:rPr>
        <w:t>Connect LG display to Network and power</w:t>
      </w:r>
    </w:p>
    <w:p w14:paraId="23EEF67E" w14:textId="77777777" w:rsidR="009B6C01" w:rsidRPr="00ED1F62" w:rsidRDefault="009B6C01" w:rsidP="00C62F65">
      <w:pPr>
        <w:pStyle w:val="ListParagraph"/>
        <w:numPr>
          <w:ilvl w:val="0"/>
          <w:numId w:val="49"/>
        </w:numPr>
        <w:rPr>
          <w:sz w:val="22"/>
        </w:rPr>
      </w:pPr>
      <w:r w:rsidRPr="00ED1F62">
        <w:rPr>
          <w:sz w:val="22"/>
        </w:rPr>
        <w:t xml:space="preserve">If the display’s WebOS has been setup to anything prior, it is a best practice to perform a factory reset. </w:t>
      </w:r>
    </w:p>
    <w:p w14:paraId="21730ED3" w14:textId="77777777" w:rsidR="009B6C01" w:rsidRPr="00ED1F62" w:rsidRDefault="009B6C01" w:rsidP="00C62F65">
      <w:pPr>
        <w:pStyle w:val="ListParagraph"/>
        <w:numPr>
          <w:ilvl w:val="0"/>
          <w:numId w:val="49"/>
        </w:numPr>
        <w:rPr>
          <w:sz w:val="22"/>
        </w:rPr>
      </w:pPr>
      <w:r w:rsidRPr="00ED1F62">
        <w:rPr>
          <w:sz w:val="22"/>
        </w:rPr>
        <w:t>Open Menu on remote and go to “Admin”</w:t>
      </w:r>
    </w:p>
    <w:p w14:paraId="560C8054" w14:textId="77777777" w:rsidR="009B6C01" w:rsidRPr="00ED1F62" w:rsidRDefault="009B6C01" w:rsidP="00C62F65">
      <w:pPr>
        <w:pStyle w:val="ListParagraph"/>
        <w:numPr>
          <w:ilvl w:val="0"/>
          <w:numId w:val="49"/>
        </w:numPr>
        <w:rPr>
          <w:sz w:val="22"/>
        </w:rPr>
      </w:pPr>
      <w:r w:rsidRPr="00ED1F62">
        <w:rPr>
          <w:sz w:val="22"/>
        </w:rPr>
        <w:t xml:space="preserve">Turn on Admin mode, 000000 is the default passcode </w:t>
      </w:r>
    </w:p>
    <w:p w14:paraId="38A401E3" w14:textId="77777777" w:rsidR="009B6C01" w:rsidRPr="00ED1F62" w:rsidRDefault="009B6C01" w:rsidP="00C62F65">
      <w:pPr>
        <w:pStyle w:val="ListParagraph"/>
        <w:numPr>
          <w:ilvl w:val="0"/>
          <w:numId w:val="49"/>
        </w:numPr>
        <w:rPr>
          <w:sz w:val="22"/>
        </w:rPr>
      </w:pPr>
      <w:r w:rsidRPr="00ED1F62">
        <w:rPr>
          <w:sz w:val="22"/>
        </w:rPr>
        <w:t>Note: You will want to change this to a standard in future</w:t>
      </w:r>
    </w:p>
    <w:p w14:paraId="06E94679" w14:textId="77777777" w:rsidR="009B6C01" w:rsidRPr="00ED1F62" w:rsidRDefault="009B6C01" w:rsidP="00C62F65">
      <w:pPr>
        <w:pStyle w:val="ListParagraph"/>
        <w:numPr>
          <w:ilvl w:val="0"/>
          <w:numId w:val="49"/>
        </w:numPr>
        <w:rPr>
          <w:sz w:val="22"/>
        </w:rPr>
      </w:pPr>
      <w:r w:rsidRPr="00ED1F62">
        <w:rPr>
          <w:sz w:val="22"/>
        </w:rPr>
        <w:t>Select Factory Reset</w:t>
      </w:r>
    </w:p>
    <w:p w14:paraId="3E413DBD" w14:textId="77777777" w:rsidR="009B6C01" w:rsidRPr="00ED1F62" w:rsidRDefault="009B6C01" w:rsidP="00C62F65">
      <w:pPr>
        <w:pStyle w:val="ListParagraph"/>
        <w:numPr>
          <w:ilvl w:val="0"/>
          <w:numId w:val="49"/>
        </w:numPr>
        <w:rPr>
          <w:sz w:val="22"/>
        </w:rPr>
      </w:pPr>
      <w:r w:rsidRPr="00ED1F62">
        <w:rPr>
          <w:sz w:val="22"/>
        </w:rPr>
        <w:t>Confirm</w:t>
      </w:r>
    </w:p>
    <w:p w14:paraId="67EA54D3" w14:textId="77777777" w:rsidR="009B6C01" w:rsidRPr="00ED1F62" w:rsidRDefault="009B6C01" w:rsidP="00C62F65">
      <w:pPr>
        <w:pStyle w:val="ListParagraph"/>
        <w:numPr>
          <w:ilvl w:val="0"/>
          <w:numId w:val="49"/>
        </w:numPr>
        <w:rPr>
          <w:sz w:val="22"/>
        </w:rPr>
      </w:pPr>
      <w:r w:rsidRPr="00ED1F62">
        <w:rPr>
          <w:sz w:val="22"/>
        </w:rPr>
        <w:t>Ensure the date time settings are correct.</w:t>
      </w:r>
    </w:p>
    <w:p w14:paraId="23C50256" w14:textId="77777777" w:rsidR="009B6C01" w:rsidRPr="00ED1F62" w:rsidRDefault="009B6C01" w:rsidP="00C62F65">
      <w:pPr>
        <w:pStyle w:val="ListParagraph"/>
        <w:numPr>
          <w:ilvl w:val="0"/>
          <w:numId w:val="49"/>
        </w:numPr>
        <w:rPr>
          <w:sz w:val="22"/>
        </w:rPr>
      </w:pPr>
      <w:r w:rsidRPr="00ED1F62">
        <w:rPr>
          <w:sz w:val="22"/>
        </w:rPr>
        <w:t>Without this, all calls will fail</w:t>
      </w:r>
    </w:p>
    <w:p w14:paraId="57F7755B" w14:textId="77777777" w:rsidR="009B6C01" w:rsidRPr="00ED1F62" w:rsidRDefault="009B6C01" w:rsidP="00C62F65">
      <w:pPr>
        <w:pStyle w:val="ListParagraph"/>
        <w:numPr>
          <w:ilvl w:val="0"/>
          <w:numId w:val="49"/>
        </w:numPr>
        <w:rPr>
          <w:sz w:val="22"/>
        </w:rPr>
      </w:pPr>
      <w:r w:rsidRPr="00ED1F62">
        <w:rPr>
          <w:sz w:val="22"/>
        </w:rPr>
        <w:t>This setting can be found in the Menu under “General”</w:t>
      </w:r>
    </w:p>
    <w:p w14:paraId="4B5E1546" w14:textId="77777777" w:rsidR="009B6C01" w:rsidRPr="009B6C01" w:rsidRDefault="009B6C01" w:rsidP="009B6C01">
      <w:pPr>
        <w:ind w:firstLine="360"/>
        <w:rPr>
          <w:sz w:val="24"/>
          <w:szCs w:val="20"/>
        </w:rPr>
      </w:pPr>
      <w:r w:rsidRPr="009B6C01">
        <w:rPr>
          <w:sz w:val="24"/>
          <w:szCs w:val="20"/>
        </w:rPr>
        <w:t>NOTE: It is good to change the Admin password, &amp; Turn on Wake On Lan for the display</w:t>
      </w:r>
    </w:p>
    <w:p w14:paraId="736309E0" w14:textId="77777777" w:rsidR="009B6C01" w:rsidRPr="0057241F" w:rsidRDefault="009B6C01" w:rsidP="009B6C01">
      <w:pPr>
        <w:pStyle w:val="Heading3"/>
      </w:pPr>
      <w:bookmarkStart w:id="24" w:name="_Toc157519315"/>
      <w:bookmarkStart w:id="25" w:name="_Toc162983221"/>
      <w:r>
        <w:t>Instructions for Installing an Ink LG WebOS 4.X Driver</w:t>
      </w:r>
      <w:bookmarkEnd w:id="24"/>
      <w:bookmarkEnd w:id="25"/>
    </w:p>
    <w:p w14:paraId="397EC259" w14:textId="77777777" w:rsidR="009B6C01" w:rsidRPr="000847C1" w:rsidRDefault="009B6C01" w:rsidP="00C62F65">
      <w:pPr>
        <w:pStyle w:val="ListParagraph"/>
        <w:numPr>
          <w:ilvl w:val="0"/>
          <w:numId w:val="50"/>
        </w:numPr>
        <w:rPr>
          <w:sz w:val="22"/>
          <w:szCs w:val="18"/>
        </w:rPr>
      </w:pPr>
      <w:r w:rsidRPr="000847C1">
        <w:rPr>
          <w:sz w:val="22"/>
          <w:szCs w:val="18"/>
        </w:rPr>
        <w:t>Go to Server SI Settings and input the following:</w:t>
      </w:r>
    </w:p>
    <w:p w14:paraId="4EF2A06E" w14:textId="77777777" w:rsidR="009B6C01" w:rsidRPr="000847C1" w:rsidRDefault="009B6C01" w:rsidP="00C62F65">
      <w:pPr>
        <w:pStyle w:val="ListParagraph"/>
        <w:numPr>
          <w:ilvl w:val="0"/>
          <w:numId w:val="50"/>
        </w:numPr>
        <w:rPr>
          <w:sz w:val="22"/>
          <w:szCs w:val="18"/>
        </w:rPr>
      </w:pPr>
      <w:r w:rsidRPr="000847C1">
        <w:rPr>
          <w:sz w:val="22"/>
          <w:szCs w:val="18"/>
        </w:rPr>
        <w:t>SI Server Ip – 0 0 0 0</w:t>
      </w:r>
    </w:p>
    <w:p w14:paraId="4D017C78" w14:textId="77777777" w:rsidR="009B6C01" w:rsidRPr="000847C1" w:rsidRDefault="009B6C01" w:rsidP="00C62F65">
      <w:pPr>
        <w:pStyle w:val="ListParagraph"/>
        <w:numPr>
          <w:ilvl w:val="0"/>
          <w:numId w:val="50"/>
        </w:numPr>
        <w:rPr>
          <w:sz w:val="22"/>
          <w:szCs w:val="18"/>
        </w:rPr>
      </w:pPr>
      <w:r w:rsidRPr="000847C1">
        <w:rPr>
          <w:sz w:val="22"/>
          <w:szCs w:val="18"/>
        </w:rPr>
        <w:t>Port Number – 0</w:t>
      </w:r>
    </w:p>
    <w:p w14:paraId="4D10DFA2" w14:textId="77777777" w:rsidR="009B6C01" w:rsidRPr="000847C1" w:rsidRDefault="009B6C01" w:rsidP="00C62F65">
      <w:pPr>
        <w:pStyle w:val="ListParagraph"/>
        <w:numPr>
          <w:ilvl w:val="0"/>
          <w:numId w:val="50"/>
        </w:numPr>
        <w:rPr>
          <w:sz w:val="22"/>
          <w:szCs w:val="18"/>
        </w:rPr>
      </w:pPr>
      <w:r w:rsidRPr="000847C1">
        <w:rPr>
          <w:sz w:val="22"/>
          <w:szCs w:val="18"/>
        </w:rPr>
        <w:t>Secure Connection – Off</w:t>
      </w:r>
    </w:p>
    <w:p w14:paraId="1B60341A" w14:textId="77777777" w:rsidR="009B6C01" w:rsidRPr="000847C1" w:rsidRDefault="009B6C01" w:rsidP="00C62F65">
      <w:pPr>
        <w:pStyle w:val="ListParagraph"/>
        <w:numPr>
          <w:ilvl w:val="0"/>
          <w:numId w:val="50"/>
        </w:numPr>
        <w:rPr>
          <w:sz w:val="22"/>
          <w:szCs w:val="18"/>
        </w:rPr>
      </w:pPr>
      <w:r w:rsidRPr="000847C1">
        <w:rPr>
          <w:sz w:val="22"/>
          <w:szCs w:val="18"/>
        </w:rPr>
        <w:t>FQDN – On</w:t>
      </w:r>
      <w:r>
        <w:rPr>
          <w:sz w:val="22"/>
          <w:szCs w:val="18"/>
        </w:rPr>
        <w:t xml:space="preserve"> and configured to:</w:t>
      </w:r>
      <w:r w:rsidRPr="000847C1">
        <w:rPr>
          <w:sz w:val="22"/>
          <w:szCs w:val="18"/>
        </w:rPr>
        <w:t xml:space="preserve">, </w:t>
      </w:r>
      <w:r w:rsidRPr="00B34D9F">
        <w:rPr>
          <w:b/>
          <w:bCs/>
          <w:sz w:val="22"/>
          <w:szCs w:val="18"/>
        </w:rPr>
        <w:t>http</w:t>
      </w:r>
      <w:r w:rsidRPr="00B34D9F">
        <w:rPr>
          <w:b/>
          <w:bCs/>
          <w:sz w:val="22"/>
          <w:szCs w:val="18"/>
          <w:highlight w:val="yellow"/>
        </w:rPr>
        <w:t>s://&lt;YourOrg&gt;.</w:t>
      </w:r>
      <w:r w:rsidRPr="00B34D9F">
        <w:rPr>
          <w:b/>
          <w:bCs/>
          <w:sz w:val="22"/>
          <w:szCs w:val="18"/>
        </w:rPr>
        <w:t>omnivex.ink/</w:t>
      </w:r>
      <w:r w:rsidRPr="00B34D9F">
        <w:rPr>
          <w:b/>
          <w:bCs/>
          <w:sz w:val="22"/>
          <w:szCs w:val="18"/>
          <w:highlight w:val="yellow"/>
        </w:rPr>
        <w:t>lg</w:t>
      </w:r>
      <w:r w:rsidRPr="000847C1">
        <w:rPr>
          <w:sz w:val="22"/>
          <w:szCs w:val="18"/>
        </w:rPr>
        <w:t xml:space="preserve">    </w:t>
      </w:r>
    </w:p>
    <w:p w14:paraId="54BB92A6" w14:textId="77777777" w:rsidR="009B6C01" w:rsidRPr="000847C1" w:rsidRDefault="009B6C01" w:rsidP="009B6C01">
      <w:pPr>
        <w:pStyle w:val="ListParagraph"/>
        <w:rPr>
          <w:sz w:val="22"/>
          <w:szCs w:val="18"/>
        </w:rPr>
      </w:pPr>
      <w:r w:rsidRPr="000847C1">
        <w:rPr>
          <w:sz w:val="22"/>
          <w:szCs w:val="18"/>
        </w:rPr>
        <w:t>(You can use a USB Wired Keyboard for typing)</w:t>
      </w:r>
    </w:p>
    <w:p w14:paraId="3AF5D5E7" w14:textId="77777777" w:rsidR="009B6C01" w:rsidRPr="000847C1" w:rsidRDefault="009B6C01" w:rsidP="009B6C01">
      <w:pPr>
        <w:pStyle w:val="ListParagraph"/>
        <w:rPr>
          <w:sz w:val="22"/>
          <w:szCs w:val="18"/>
        </w:rPr>
      </w:pPr>
      <w:r w:rsidRPr="000847C1">
        <w:rPr>
          <w:sz w:val="22"/>
          <w:szCs w:val="18"/>
        </w:rPr>
        <w:t xml:space="preserve">NOTE: if /lg doesn't work, try /lg.ipk </w:t>
      </w:r>
    </w:p>
    <w:p w14:paraId="041BD278" w14:textId="77777777" w:rsidR="009B6C01" w:rsidRPr="000847C1" w:rsidRDefault="009B6C01" w:rsidP="00C62F65">
      <w:pPr>
        <w:pStyle w:val="ListParagraph"/>
        <w:numPr>
          <w:ilvl w:val="0"/>
          <w:numId w:val="50"/>
        </w:numPr>
        <w:rPr>
          <w:sz w:val="22"/>
          <w:szCs w:val="18"/>
        </w:rPr>
      </w:pPr>
      <w:r w:rsidRPr="000847C1">
        <w:rPr>
          <w:sz w:val="22"/>
          <w:szCs w:val="18"/>
        </w:rPr>
        <w:t>Application Launch mode – Local</w:t>
      </w:r>
    </w:p>
    <w:p w14:paraId="3A65E703" w14:textId="77777777" w:rsidR="009B6C01" w:rsidRPr="000847C1" w:rsidRDefault="009B6C01" w:rsidP="00C62F65">
      <w:pPr>
        <w:pStyle w:val="ListParagraph"/>
        <w:numPr>
          <w:ilvl w:val="0"/>
          <w:numId w:val="50"/>
        </w:numPr>
        <w:rPr>
          <w:sz w:val="22"/>
          <w:szCs w:val="18"/>
        </w:rPr>
      </w:pPr>
      <w:r w:rsidRPr="000847C1">
        <w:rPr>
          <w:sz w:val="22"/>
          <w:szCs w:val="18"/>
        </w:rPr>
        <w:t>Application Type – IPK</w:t>
      </w:r>
    </w:p>
    <w:p w14:paraId="725C3860" w14:textId="77777777" w:rsidR="009B6C01" w:rsidRPr="000847C1" w:rsidRDefault="009B6C01" w:rsidP="00C62F65">
      <w:pPr>
        <w:pStyle w:val="ListParagraph"/>
        <w:numPr>
          <w:ilvl w:val="0"/>
          <w:numId w:val="50"/>
        </w:numPr>
        <w:rPr>
          <w:sz w:val="22"/>
          <w:szCs w:val="18"/>
        </w:rPr>
      </w:pPr>
      <w:r w:rsidRPr="000847C1">
        <w:rPr>
          <w:sz w:val="22"/>
          <w:szCs w:val="18"/>
        </w:rPr>
        <w:t>Auto set – Off</w:t>
      </w:r>
    </w:p>
    <w:p w14:paraId="56EBB65B" w14:textId="77777777" w:rsidR="009B6C01" w:rsidRPr="000847C1" w:rsidRDefault="009B6C01" w:rsidP="00C62F65">
      <w:pPr>
        <w:pStyle w:val="ListParagraph"/>
        <w:numPr>
          <w:ilvl w:val="0"/>
          <w:numId w:val="50"/>
        </w:numPr>
        <w:rPr>
          <w:sz w:val="22"/>
          <w:szCs w:val="18"/>
        </w:rPr>
      </w:pPr>
      <w:r w:rsidRPr="000847C1">
        <w:rPr>
          <w:sz w:val="22"/>
          <w:szCs w:val="18"/>
        </w:rPr>
        <w:t>Then click the “Remote” button under the “Local Application Upgrade” section</w:t>
      </w:r>
    </w:p>
    <w:p w14:paraId="2BBFA816" w14:textId="77777777" w:rsidR="009B6C01" w:rsidRPr="000847C1" w:rsidRDefault="009B6C01" w:rsidP="00C62F65">
      <w:pPr>
        <w:pStyle w:val="ListParagraph"/>
        <w:numPr>
          <w:ilvl w:val="0"/>
          <w:numId w:val="50"/>
        </w:numPr>
        <w:rPr>
          <w:sz w:val="22"/>
          <w:szCs w:val="18"/>
        </w:rPr>
      </w:pPr>
      <w:r w:rsidRPr="000847C1">
        <w:rPr>
          <w:sz w:val="22"/>
          <w:szCs w:val="18"/>
        </w:rPr>
        <w:t>Perform a power cycle (i.e., turn the display off, wait 60 seconds, and turn it back on)</w:t>
      </w:r>
    </w:p>
    <w:p w14:paraId="72A02476" w14:textId="77777777" w:rsidR="009B6C01" w:rsidRPr="003D47F1" w:rsidRDefault="009B6C01" w:rsidP="00C62F65">
      <w:pPr>
        <w:pStyle w:val="ListParagraph"/>
        <w:numPr>
          <w:ilvl w:val="0"/>
          <w:numId w:val="50"/>
        </w:numPr>
        <w:rPr>
          <w:sz w:val="22"/>
          <w:szCs w:val="18"/>
        </w:rPr>
      </w:pPr>
      <w:r w:rsidRPr="000847C1">
        <w:rPr>
          <w:sz w:val="22"/>
          <w:szCs w:val="18"/>
        </w:rPr>
        <w:t>The display will run the local application, and the Sign Connection Id will be presented</w:t>
      </w:r>
    </w:p>
    <w:p w14:paraId="04A3C638" w14:textId="77777777" w:rsidR="009B6C01" w:rsidRPr="003D47F1" w:rsidRDefault="009B6C01" w:rsidP="009B6C01">
      <w:pPr>
        <w:pStyle w:val="Heading3"/>
      </w:pPr>
      <w:bookmarkStart w:id="26" w:name="_Toc157519316"/>
      <w:bookmarkStart w:id="27" w:name="_Toc162983222"/>
      <w:r w:rsidRPr="003D47F1">
        <w:t>Setup Schedule for Evening Reboots:</w:t>
      </w:r>
      <w:bookmarkEnd w:id="26"/>
      <w:bookmarkEnd w:id="27"/>
    </w:p>
    <w:p w14:paraId="19F815DB" w14:textId="77777777" w:rsidR="009B6C01" w:rsidRPr="009B6C01" w:rsidRDefault="009B6C01" w:rsidP="009B6C01">
      <w:pPr>
        <w:rPr>
          <w:sz w:val="24"/>
          <w:szCs w:val="20"/>
        </w:rPr>
      </w:pPr>
      <w:r w:rsidRPr="009B6C01">
        <w:rPr>
          <w:sz w:val="24"/>
          <w:szCs w:val="20"/>
        </w:rPr>
        <w:t>LG recommends as a best practice evening reboots as WebOS requires refreshing and can lock up after a few days of use.</w:t>
      </w:r>
    </w:p>
    <w:p w14:paraId="5D6B3F49" w14:textId="77777777" w:rsidR="009B6C01" w:rsidRPr="00B310D8" w:rsidRDefault="009B6C01" w:rsidP="00C62F65">
      <w:pPr>
        <w:pStyle w:val="ListParagraph"/>
        <w:numPr>
          <w:ilvl w:val="0"/>
          <w:numId w:val="51"/>
        </w:numPr>
        <w:rPr>
          <w:sz w:val="22"/>
          <w:szCs w:val="18"/>
        </w:rPr>
      </w:pPr>
      <w:r w:rsidRPr="00B310D8">
        <w:rPr>
          <w:sz w:val="22"/>
          <w:szCs w:val="18"/>
        </w:rPr>
        <w:t>Select the display in the Displays section of Ink and right-mouse click and go to the Maintenance menu</w:t>
      </w:r>
    </w:p>
    <w:p w14:paraId="7667AD5B" w14:textId="77777777" w:rsidR="009B6C01" w:rsidRDefault="009B6C01" w:rsidP="00C62F65">
      <w:pPr>
        <w:pStyle w:val="ListParagraph"/>
        <w:numPr>
          <w:ilvl w:val="0"/>
          <w:numId w:val="51"/>
        </w:numPr>
        <w:rPr>
          <w:sz w:val="22"/>
          <w:szCs w:val="18"/>
        </w:rPr>
      </w:pPr>
      <w:r w:rsidRPr="00B310D8">
        <w:rPr>
          <w:sz w:val="22"/>
          <w:szCs w:val="18"/>
        </w:rPr>
        <w:t>Set up a Schedule under the Restart Display section to reboot each evening.</w:t>
      </w:r>
    </w:p>
    <w:p w14:paraId="7C4A3719" w14:textId="1F578411" w:rsidR="00AB70A3" w:rsidRPr="00265A2B" w:rsidRDefault="00AB70A3" w:rsidP="00AB70A3">
      <w:pPr>
        <w:pStyle w:val="Heading2"/>
        <w:rPr>
          <w:sz w:val="22"/>
          <w:szCs w:val="18"/>
        </w:rPr>
      </w:pPr>
      <w:bookmarkStart w:id="28" w:name="_Toc162983223"/>
      <w:r>
        <w:rPr>
          <w:rFonts w:eastAsiaTheme="majorEastAsia"/>
        </w:rPr>
        <w:t xml:space="preserve">LG (WebOS </w:t>
      </w:r>
      <w:r w:rsidR="00A36B80">
        <w:rPr>
          <w:rFonts w:eastAsiaTheme="majorEastAsia"/>
        </w:rPr>
        <w:t>6</w:t>
      </w:r>
      <w:r>
        <w:rPr>
          <w:rFonts w:eastAsiaTheme="majorEastAsia"/>
        </w:rPr>
        <w:t>.X) Driver Installation</w:t>
      </w:r>
      <w:bookmarkEnd w:id="28"/>
      <w:r w:rsidRPr="008426F9">
        <w:rPr>
          <w:rFonts w:eastAsiaTheme="majorEastAsia"/>
          <w:sz w:val="20"/>
          <w:szCs w:val="20"/>
        </w:rPr>
        <w:br/>
      </w:r>
    </w:p>
    <w:p w14:paraId="5F647796" w14:textId="77777777" w:rsidR="00A36B80" w:rsidRPr="0057241F" w:rsidRDefault="00A36B80" w:rsidP="00A36B80">
      <w:pPr>
        <w:pStyle w:val="Heading3"/>
      </w:pPr>
      <w:bookmarkStart w:id="29" w:name="_Toc157519318"/>
      <w:bookmarkStart w:id="30" w:name="_Toc162983224"/>
      <w:r>
        <w:t>Display Preperation</w:t>
      </w:r>
      <w:bookmarkEnd w:id="29"/>
      <w:bookmarkEnd w:id="30"/>
    </w:p>
    <w:p w14:paraId="2C4C8C7C" w14:textId="77777777" w:rsidR="00A36B80" w:rsidRPr="00ED1F62" w:rsidRDefault="00A36B80" w:rsidP="00C62F65">
      <w:pPr>
        <w:pStyle w:val="ListParagraph"/>
        <w:numPr>
          <w:ilvl w:val="0"/>
          <w:numId w:val="54"/>
        </w:numPr>
        <w:rPr>
          <w:sz w:val="22"/>
        </w:rPr>
      </w:pPr>
      <w:r w:rsidRPr="00ED1F62">
        <w:rPr>
          <w:sz w:val="22"/>
        </w:rPr>
        <w:t>Connect LG display to Network and power</w:t>
      </w:r>
    </w:p>
    <w:p w14:paraId="0FB64678" w14:textId="77777777" w:rsidR="00A36B80" w:rsidRPr="00ED1F62" w:rsidRDefault="00A36B80" w:rsidP="00C62F65">
      <w:pPr>
        <w:pStyle w:val="ListParagraph"/>
        <w:numPr>
          <w:ilvl w:val="0"/>
          <w:numId w:val="54"/>
        </w:numPr>
        <w:rPr>
          <w:sz w:val="22"/>
        </w:rPr>
      </w:pPr>
      <w:r w:rsidRPr="00ED1F62">
        <w:rPr>
          <w:sz w:val="22"/>
        </w:rPr>
        <w:t xml:space="preserve">If the display’s WebOS has been setup to anything prior, it is a best practice to perform a factory reset. </w:t>
      </w:r>
    </w:p>
    <w:p w14:paraId="5EBA1FC4" w14:textId="77777777" w:rsidR="00A36B80" w:rsidRPr="00ED1F62" w:rsidRDefault="00A36B80" w:rsidP="00C62F65">
      <w:pPr>
        <w:pStyle w:val="ListParagraph"/>
        <w:numPr>
          <w:ilvl w:val="0"/>
          <w:numId w:val="54"/>
        </w:numPr>
        <w:rPr>
          <w:sz w:val="22"/>
        </w:rPr>
      </w:pPr>
      <w:r w:rsidRPr="00ED1F62">
        <w:rPr>
          <w:sz w:val="22"/>
        </w:rPr>
        <w:t>Open Menu on remote and go to “Admin”</w:t>
      </w:r>
    </w:p>
    <w:p w14:paraId="2561888F" w14:textId="77777777" w:rsidR="00A36B80" w:rsidRPr="00ED1F62" w:rsidRDefault="00A36B80" w:rsidP="00C62F65">
      <w:pPr>
        <w:pStyle w:val="ListParagraph"/>
        <w:numPr>
          <w:ilvl w:val="0"/>
          <w:numId w:val="54"/>
        </w:numPr>
        <w:rPr>
          <w:sz w:val="22"/>
        </w:rPr>
      </w:pPr>
      <w:r w:rsidRPr="00ED1F62">
        <w:rPr>
          <w:sz w:val="22"/>
        </w:rPr>
        <w:t xml:space="preserve">Turn on Admin mode, 000000 is the default passcode </w:t>
      </w:r>
    </w:p>
    <w:p w14:paraId="29C08E12" w14:textId="77777777" w:rsidR="00A36B80" w:rsidRPr="00ED1F62" w:rsidRDefault="00A36B80" w:rsidP="00C62F65">
      <w:pPr>
        <w:pStyle w:val="ListParagraph"/>
        <w:numPr>
          <w:ilvl w:val="0"/>
          <w:numId w:val="54"/>
        </w:numPr>
        <w:rPr>
          <w:sz w:val="22"/>
        </w:rPr>
      </w:pPr>
      <w:r w:rsidRPr="00ED1F62">
        <w:rPr>
          <w:sz w:val="22"/>
        </w:rPr>
        <w:t>Note: You will want to change this to a standard in future</w:t>
      </w:r>
    </w:p>
    <w:p w14:paraId="5B172440" w14:textId="77777777" w:rsidR="00A36B80" w:rsidRPr="00ED1F62" w:rsidRDefault="00A36B80" w:rsidP="00C62F65">
      <w:pPr>
        <w:pStyle w:val="ListParagraph"/>
        <w:numPr>
          <w:ilvl w:val="0"/>
          <w:numId w:val="54"/>
        </w:numPr>
        <w:rPr>
          <w:sz w:val="22"/>
        </w:rPr>
      </w:pPr>
      <w:r w:rsidRPr="00ED1F62">
        <w:rPr>
          <w:sz w:val="22"/>
        </w:rPr>
        <w:t>Select Factory Reset</w:t>
      </w:r>
    </w:p>
    <w:p w14:paraId="21D691AE" w14:textId="77777777" w:rsidR="00A36B80" w:rsidRPr="00ED1F62" w:rsidRDefault="00A36B80" w:rsidP="00C62F65">
      <w:pPr>
        <w:pStyle w:val="ListParagraph"/>
        <w:numPr>
          <w:ilvl w:val="0"/>
          <w:numId w:val="54"/>
        </w:numPr>
        <w:rPr>
          <w:sz w:val="22"/>
        </w:rPr>
      </w:pPr>
      <w:r w:rsidRPr="00ED1F62">
        <w:rPr>
          <w:sz w:val="22"/>
        </w:rPr>
        <w:t>Confirm</w:t>
      </w:r>
    </w:p>
    <w:p w14:paraId="3F9F7F4D" w14:textId="77777777" w:rsidR="00A36B80" w:rsidRPr="00ED1F62" w:rsidRDefault="00A36B80" w:rsidP="00C62F65">
      <w:pPr>
        <w:pStyle w:val="ListParagraph"/>
        <w:numPr>
          <w:ilvl w:val="0"/>
          <w:numId w:val="54"/>
        </w:numPr>
        <w:rPr>
          <w:sz w:val="22"/>
        </w:rPr>
      </w:pPr>
      <w:r w:rsidRPr="00ED1F62">
        <w:rPr>
          <w:sz w:val="22"/>
        </w:rPr>
        <w:t>Ensure the date time settings are correct.</w:t>
      </w:r>
    </w:p>
    <w:p w14:paraId="64E38490" w14:textId="77777777" w:rsidR="00A36B80" w:rsidRPr="00ED1F62" w:rsidRDefault="00A36B80" w:rsidP="00C62F65">
      <w:pPr>
        <w:pStyle w:val="ListParagraph"/>
        <w:numPr>
          <w:ilvl w:val="0"/>
          <w:numId w:val="54"/>
        </w:numPr>
        <w:rPr>
          <w:sz w:val="22"/>
        </w:rPr>
      </w:pPr>
      <w:r w:rsidRPr="00ED1F62">
        <w:rPr>
          <w:sz w:val="22"/>
        </w:rPr>
        <w:t>Without this, all calls will fail</w:t>
      </w:r>
    </w:p>
    <w:p w14:paraId="07616F1E" w14:textId="77777777" w:rsidR="00A36B80" w:rsidRPr="00ED1F62" w:rsidRDefault="00A36B80" w:rsidP="00C62F65">
      <w:pPr>
        <w:pStyle w:val="ListParagraph"/>
        <w:numPr>
          <w:ilvl w:val="0"/>
          <w:numId w:val="54"/>
        </w:numPr>
        <w:rPr>
          <w:sz w:val="22"/>
        </w:rPr>
      </w:pPr>
      <w:r w:rsidRPr="00ED1F62">
        <w:rPr>
          <w:sz w:val="22"/>
        </w:rPr>
        <w:t>This setting can be found in the Menu under “General”</w:t>
      </w:r>
    </w:p>
    <w:p w14:paraId="3FF08D77" w14:textId="77777777" w:rsidR="00A36B80" w:rsidRPr="00A36B80" w:rsidRDefault="00A36B80" w:rsidP="00A36B80">
      <w:pPr>
        <w:ind w:firstLine="360"/>
        <w:rPr>
          <w:color w:val="FF0000"/>
          <w:sz w:val="24"/>
          <w:szCs w:val="20"/>
        </w:rPr>
      </w:pPr>
      <w:r w:rsidRPr="00A36B80">
        <w:rPr>
          <w:color w:val="FF0000"/>
          <w:sz w:val="24"/>
          <w:szCs w:val="20"/>
        </w:rPr>
        <w:t>NOTE: It is good to change the Admin password, &amp; Turn on Wake On Lan for the display</w:t>
      </w:r>
    </w:p>
    <w:p w14:paraId="0A6FF795" w14:textId="677C3C1B" w:rsidR="00A36B80" w:rsidRPr="0057241F" w:rsidRDefault="00A36B80" w:rsidP="00A36B80">
      <w:pPr>
        <w:pStyle w:val="Heading3"/>
      </w:pPr>
      <w:bookmarkStart w:id="31" w:name="_Toc157519319"/>
      <w:bookmarkStart w:id="32" w:name="_Toc162983225"/>
      <w:r>
        <w:t>Instructions for Installing an Ink LG WebOS 6.X Driver</w:t>
      </w:r>
      <w:bookmarkEnd w:id="31"/>
      <w:bookmarkEnd w:id="32"/>
    </w:p>
    <w:p w14:paraId="0479D172" w14:textId="77777777" w:rsidR="00A36B80" w:rsidRPr="000847C1" w:rsidRDefault="00A36B80" w:rsidP="00C62F65">
      <w:pPr>
        <w:pStyle w:val="ListParagraph"/>
        <w:numPr>
          <w:ilvl w:val="0"/>
          <w:numId w:val="52"/>
        </w:numPr>
        <w:rPr>
          <w:sz w:val="22"/>
          <w:szCs w:val="18"/>
        </w:rPr>
      </w:pPr>
      <w:r w:rsidRPr="000847C1">
        <w:rPr>
          <w:sz w:val="22"/>
          <w:szCs w:val="18"/>
        </w:rPr>
        <w:t>Go to Server SI Settings and input the following:</w:t>
      </w:r>
    </w:p>
    <w:p w14:paraId="5064AC60" w14:textId="77777777" w:rsidR="00A36B80" w:rsidRPr="000847C1" w:rsidRDefault="00A36B80" w:rsidP="00C62F65">
      <w:pPr>
        <w:pStyle w:val="ListParagraph"/>
        <w:numPr>
          <w:ilvl w:val="0"/>
          <w:numId w:val="52"/>
        </w:numPr>
        <w:rPr>
          <w:sz w:val="22"/>
          <w:szCs w:val="18"/>
        </w:rPr>
      </w:pPr>
      <w:r w:rsidRPr="000847C1">
        <w:rPr>
          <w:sz w:val="22"/>
          <w:szCs w:val="18"/>
        </w:rPr>
        <w:t>SI Server Ip – 0 0 0 0</w:t>
      </w:r>
    </w:p>
    <w:p w14:paraId="4135ADED" w14:textId="77777777" w:rsidR="00A36B80" w:rsidRPr="000847C1" w:rsidRDefault="00A36B80" w:rsidP="00C62F65">
      <w:pPr>
        <w:pStyle w:val="ListParagraph"/>
        <w:numPr>
          <w:ilvl w:val="0"/>
          <w:numId w:val="52"/>
        </w:numPr>
        <w:rPr>
          <w:sz w:val="22"/>
          <w:szCs w:val="18"/>
        </w:rPr>
      </w:pPr>
      <w:r w:rsidRPr="000847C1">
        <w:rPr>
          <w:sz w:val="22"/>
          <w:szCs w:val="18"/>
        </w:rPr>
        <w:t>Port Number – 0</w:t>
      </w:r>
    </w:p>
    <w:p w14:paraId="435E28C6" w14:textId="77777777" w:rsidR="00A36B80" w:rsidRPr="000847C1" w:rsidRDefault="00A36B80" w:rsidP="00C62F65">
      <w:pPr>
        <w:pStyle w:val="ListParagraph"/>
        <w:numPr>
          <w:ilvl w:val="0"/>
          <w:numId w:val="52"/>
        </w:numPr>
        <w:rPr>
          <w:sz w:val="22"/>
          <w:szCs w:val="18"/>
        </w:rPr>
      </w:pPr>
      <w:r w:rsidRPr="000847C1">
        <w:rPr>
          <w:sz w:val="22"/>
          <w:szCs w:val="18"/>
        </w:rPr>
        <w:t>Secure Connection – Off</w:t>
      </w:r>
    </w:p>
    <w:p w14:paraId="0E4F1F4E" w14:textId="77777777" w:rsidR="00A36B80" w:rsidRPr="000847C1" w:rsidRDefault="00A36B80" w:rsidP="00C62F65">
      <w:pPr>
        <w:pStyle w:val="ListParagraph"/>
        <w:numPr>
          <w:ilvl w:val="0"/>
          <w:numId w:val="52"/>
        </w:numPr>
        <w:rPr>
          <w:sz w:val="22"/>
          <w:szCs w:val="18"/>
        </w:rPr>
      </w:pPr>
      <w:r w:rsidRPr="000847C1">
        <w:rPr>
          <w:sz w:val="22"/>
          <w:szCs w:val="18"/>
        </w:rPr>
        <w:t>FQDN – On</w:t>
      </w:r>
      <w:r>
        <w:rPr>
          <w:sz w:val="22"/>
          <w:szCs w:val="18"/>
        </w:rPr>
        <w:t xml:space="preserve"> and configured to:</w:t>
      </w:r>
      <w:r w:rsidRPr="000847C1">
        <w:rPr>
          <w:sz w:val="22"/>
          <w:szCs w:val="18"/>
        </w:rPr>
        <w:t xml:space="preserve"> </w:t>
      </w:r>
      <w:r w:rsidRPr="00B34D9F">
        <w:rPr>
          <w:b/>
          <w:bCs/>
          <w:sz w:val="22"/>
          <w:szCs w:val="18"/>
        </w:rPr>
        <w:t>http</w:t>
      </w:r>
      <w:r w:rsidRPr="00B34D9F">
        <w:rPr>
          <w:b/>
          <w:bCs/>
          <w:sz w:val="22"/>
          <w:szCs w:val="18"/>
          <w:highlight w:val="yellow"/>
        </w:rPr>
        <w:t>s://&lt;YourOrg&gt;.</w:t>
      </w:r>
      <w:r w:rsidRPr="00B34D9F">
        <w:rPr>
          <w:b/>
          <w:bCs/>
          <w:sz w:val="22"/>
          <w:szCs w:val="18"/>
        </w:rPr>
        <w:t>omnivex.ink/</w:t>
      </w:r>
      <w:r w:rsidRPr="00B34D9F">
        <w:rPr>
          <w:b/>
          <w:bCs/>
          <w:sz w:val="22"/>
          <w:szCs w:val="18"/>
          <w:highlight w:val="yellow"/>
        </w:rPr>
        <w:t>lg6</w:t>
      </w:r>
      <w:r w:rsidRPr="000847C1">
        <w:rPr>
          <w:sz w:val="22"/>
          <w:szCs w:val="18"/>
        </w:rPr>
        <w:t xml:space="preserve">    </w:t>
      </w:r>
    </w:p>
    <w:p w14:paraId="0C70B1FB" w14:textId="77777777" w:rsidR="00A36B80" w:rsidRPr="000847C1" w:rsidRDefault="00A36B80" w:rsidP="00A36B80">
      <w:pPr>
        <w:pStyle w:val="ListParagraph"/>
        <w:rPr>
          <w:sz w:val="22"/>
          <w:szCs w:val="18"/>
        </w:rPr>
      </w:pPr>
      <w:r w:rsidRPr="000847C1">
        <w:rPr>
          <w:sz w:val="22"/>
          <w:szCs w:val="18"/>
        </w:rPr>
        <w:t>(You can use a USB Wired Keyboard for typing)</w:t>
      </w:r>
    </w:p>
    <w:p w14:paraId="5A6897F7" w14:textId="77777777" w:rsidR="00A36B80" w:rsidRPr="000847C1" w:rsidRDefault="00A36B80" w:rsidP="00A36B80">
      <w:pPr>
        <w:pStyle w:val="ListParagraph"/>
        <w:rPr>
          <w:sz w:val="22"/>
          <w:szCs w:val="18"/>
        </w:rPr>
      </w:pPr>
      <w:r w:rsidRPr="000847C1">
        <w:rPr>
          <w:sz w:val="22"/>
          <w:szCs w:val="18"/>
        </w:rPr>
        <w:t xml:space="preserve">NOTE: if /lg doesn't work, try /lg.ipk </w:t>
      </w:r>
    </w:p>
    <w:p w14:paraId="799AB7E4" w14:textId="77777777" w:rsidR="00A36B80" w:rsidRPr="000847C1" w:rsidRDefault="00A36B80" w:rsidP="00C62F65">
      <w:pPr>
        <w:pStyle w:val="ListParagraph"/>
        <w:numPr>
          <w:ilvl w:val="0"/>
          <w:numId w:val="52"/>
        </w:numPr>
        <w:rPr>
          <w:sz w:val="22"/>
          <w:szCs w:val="18"/>
        </w:rPr>
      </w:pPr>
      <w:r w:rsidRPr="000847C1">
        <w:rPr>
          <w:sz w:val="22"/>
          <w:szCs w:val="18"/>
        </w:rPr>
        <w:t>Application Launch mode – Local</w:t>
      </w:r>
    </w:p>
    <w:p w14:paraId="3F8DABE0" w14:textId="77777777" w:rsidR="00A36B80" w:rsidRPr="000847C1" w:rsidRDefault="00A36B80" w:rsidP="00C62F65">
      <w:pPr>
        <w:pStyle w:val="ListParagraph"/>
        <w:numPr>
          <w:ilvl w:val="0"/>
          <w:numId w:val="52"/>
        </w:numPr>
        <w:rPr>
          <w:sz w:val="22"/>
          <w:szCs w:val="18"/>
        </w:rPr>
      </w:pPr>
      <w:r w:rsidRPr="000847C1">
        <w:rPr>
          <w:sz w:val="22"/>
          <w:szCs w:val="18"/>
        </w:rPr>
        <w:t>Application Type – IPK</w:t>
      </w:r>
    </w:p>
    <w:p w14:paraId="39078891" w14:textId="77777777" w:rsidR="00A36B80" w:rsidRPr="000847C1" w:rsidRDefault="00A36B80" w:rsidP="00C62F65">
      <w:pPr>
        <w:pStyle w:val="ListParagraph"/>
        <w:numPr>
          <w:ilvl w:val="0"/>
          <w:numId w:val="52"/>
        </w:numPr>
        <w:rPr>
          <w:sz w:val="22"/>
          <w:szCs w:val="18"/>
        </w:rPr>
      </w:pPr>
      <w:r w:rsidRPr="000847C1">
        <w:rPr>
          <w:sz w:val="22"/>
          <w:szCs w:val="18"/>
        </w:rPr>
        <w:t>Auto set – Off</w:t>
      </w:r>
    </w:p>
    <w:p w14:paraId="710EF47F" w14:textId="77777777" w:rsidR="00A36B80" w:rsidRPr="000847C1" w:rsidRDefault="00A36B80" w:rsidP="00C62F65">
      <w:pPr>
        <w:pStyle w:val="ListParagraph"/>
        <w:numPr>
          <w:ilvl w:val="0"/>
          <w:numId w:val="52"/>
        </w:numPr>
        <w:rPr>
          <w:sz w:val="22"/>
          <w:szCs w:val="18"/>
        </w:rPr>
      </w:pPr>
      <w:r w:rsidRPr="000847C1">
        <w:rPr>
          <w:sz w:val="22"/>
          <w:szCs w:val="18"/>
        </w:rPr>
        <w:t>Then click the “Remote” button under the “Local Application Upgrade” section</w:t>
      </w:r>
    </w:p>
    <w:p w14:paraId="65C69376" w14:textId="77777777" w:rsidR="00A36B80" w:rsidRPr="000847C1" w:rsidRDefault="00A36B80" w:rsidP="00C62F65">
      <w:pPr>
        <w:pStyle w:val="ListParagraph"/>
        <w:numPr>
          <w:ilvl w:val="0"/>
          <w:numId w:val="52"/>
        </w:numPr>
        <w:rPr>
          <w:sz w:val="22"/>
          <w:szCs w:val="18"/>
        </w:rPr>
      </w:pPr>
      <w:r w:rsidRPr="000847C1">
        <w:rPr>
          <w:sz w:val="22"/>
          <w:szCs w:val="18"/>
        </w:rPr>
        <w:t>Perform a power cycle (i.e., turn the display off, wait 60 seconds, and turn it back on)</w:t>
      </w:r>
    </w:p>
    <w:p w14:paraId="0E14024B" w14:textId="77777777" w:rsidR="00A36B80" w:rsidRPr="003D47F1" w:rsidRDefault="00A36B80" w:rsidP="00C62F65">
      <w:pPr>
        <w:pStyle w:val="ListParagraph"/>
        <w:numPr>
          <w:ilvl w:val="0"/>
          <w:numId w:val="52"/>
        </w:numPr>
        <w:rPr>
          <w:sz w:val="22"/>
          <w:szCs w:val="18"/>
        </w:rPr>
      </w:pPr>
      <w:r w:rsidRPr="000847C1">
        <w:rPr>
          <w:sz w:val="22"/>
          <w:szCs w:val="18"/>
        </w:rPr>
        <w:t>The display will run the local application, and the Sign Connection Id will be presented</w:t>
      </w:r>
    </w:p>
    <w:p w14:paraId="30A8A45B" w14:textId="77777777" w:rsidR="00A36B80" w:rsidRPr="003D47F1" w:rsidRDefault="00A36B80" w:rsidP="00A36B80">
      <w:pPr>
        <w:pStyle w:val="Heading3"/>
      </w:pPr>
      <w:bookmarkStart w:id="33" w:name="_Toc157519320"/>
      <w:bookmarkStart w:id="34" w:name="_Toc162983226"/>
      <w:r w:rsidRPr="003D47F1">
        <w:t>Setup Schedule for Evening Reboots:</w:t>
      </w:r>
      <w:bookmarkEnd w:id="33"/>
      <w:bookmarkEnd w:id="34"/>
    </w:p>
    <w:p w14:paraId="50B5F7DF" w14:textId="77777777" w:rsidR="00A36B80" w:rsidRPr="00A36B80" w:rsidRDefault="00A36B80" w:rsidP="00A36B80">
      <w:pPr>
        <w:rPr>
          <w:sz w:val="24"/>
          <w:szCs w:val="20"/>
        </w:rPr>
      </w:pPr>
      <w:r w:rsidRPr="00A36B80">
        <w:rPr>
          <w:sz w:val="24"/>
          <w:szCs w:val="20"/>
        </w:rPr>
        <w:t>LG recommends as a best practice evening reboots as WebOS requires refreshing and can lock up after a few days of use.</w:t>
      </w:r>
    </w:p>
    <w:p w14:paraId="6FF3046B" w14:textId="77777777" w:rsidR="00A36B80" w:rsidRPr="00B310D8" w:rsidRDefault="00A36B80" w:rsidP="00C62F65">
      <w:pPr>
        <w:pStyle w:val="ListParagraph"/>
        <w:numPr>
          <w:ilvl w:val="0"/>
          <w:numId w:val="53"/>
        </w:numPr>
        <w:rPr>
          <w:sz w:val="22"/>
          <w:szCs w:val="18"/>
        </w:rPr>
      </w:pPr>
      <w:r w:rsidRPr="00B310D8">
        <w:rPr>
          <w:sz w:val="22"/>
          <w:szCs w:val="18"/>
        </w:rPr>
        <w:t>Select the display in the Displays section of Ink and right-mouse click and go to the Maintenance menu</w:t>
      </w:r>
    </w:p>
    <w:p w14:paraId="58FD77FA" w14:textId="77777777" w:rsidR="00A36B80" w:rsidRDefault="00A36B80" w:rsidP="00C62F65">
      <w:pPr>
        <w:pStyle w:val="ListParagraph"/>
        <w:numPr>
          <w:ilvl w:val="0"/>
          <w:numId w:val="53"/>
        </w:numPr>
        <w:rPr>
          <w:sz w:val="22"/>
          <w:szCs w:val="18"/>
        </w:rPr>
      </w:pPr>
      <w:r w:rsidRPr="00B310D8">
        <w:rPr>
          <w:sz w:val="22"/>
          <w:szCs w:val="18"/>
        </w:rPr>
        <w:t>Set up a Schedule under the Restart Display section to reboot each evening.</w:t>
      </w:r>
    </w:p>
    <w:p w14:paraId="15BF69BB" w14:textId="77777777" w:rsidR="00A36B80" w:rsidRDefault="00A36B80">
      <w:pPr>
        <w:spacing w:after="200"/>
        <w:rPr>
          <w:b/>
          <w:bCs/>
          <w:color w:val="161718" w:themeColor="text1"/>
          <w:sz w:val="36"/>
          <w:szCs w:val="28"/>
          <w:shd w:val="clear" w:color="auto" w:fill="FFFFFF"/>
        </w:rPr>
      </w:pPr>
      <w:r>
        <w:br w:type="page"/>
      </w:r>
    </w:p>
    <w:p w14:paraId="3B8FC50A" w14:textId="06235D50" w:rsidR="0010370B" w:rsidRPr="00132747" w:rsidRDefault="0010370B" w:rsidP="0010370B">
      <w:pPr>
        <w:pStyle w:val="Heading2"/>
      </w:pPr>
      <w:bookmarkStart w:id="35" w:name="_Toc162983227"/>
      <w:r>
        <w:t>Samsung (Tizen) Driver</w:t>
      </w:r>
      <w:bookmarkEnd w:id="35"/>
    </w:p>
    <w:p w14:paraId="1586EAED" w14:textId="77777777" w:rsidR="0010370B" w:rsidRPr="00132747" w:rsidRDefault="0010370B" w:rsidP="0010370B">
      <w:pPr>
        <w:pStyle w:val="NoSpacing"/>
        <w:rPr>
          <w:rFonts w:ascii="Segoe UI" w:hAnsi="Segoe UI" w:cs="Segoe UI"/>
        </w:rPr>
      </w:pPr>
    </w:p>
    <w:p w14:paraId="35F01FAB" w14:textId="77777777" w:rsidR="00DB3AE6" w:rsidRPr="0057241F" w:rsidRDefault="00DB3AE6" w:rsidP="00DB3AE6">
      <w:pPr>
        <w:pStyle w:val="Heading3"/>
      </w:pPr>
      <w:bookmarkStart w:id="36" w:name="_Toc157519322"/>
      <w:bookmarkStart w:id="37" w:name="_Toc162983228"/>
      <w:r>
        <w:t>Instructions for Installing an Ink Samsung Tizen 4x-6x Driver</w:t>
      </w:r>
      <w:bookmarkEnd w:id="36"/>
      <w:bookmarkEnd w:id="37"/>
    </w:p>
    <w:p w14:paraId="57FBC32E" w14:textId="77777777" w:rsidR="00DB3AE6" w:rsidRPr="00C62F65" w:rsidRDefault="00DB3AE6" w:rsidP="00DB3AE6">
      <w:pPr>
        <w:rPr>
          <w:color w:val="A4063E" w:themeColor="accent6"/>
          <w:sz w:val="24"/>
          <w:szCs w:val="16"/>
        </w:rPr>
      </w:pPr>
      <w:r w:rsidRPr="00C62F65">
        <w:rPr>
          <w:color w:val="A4063E" w:themeColor="accent6"/>
          <w:sz w:val="24"/>
          <w:szCs w:val="16"/>
        </w:rPr>
        <w:t>Note: Tizen 7.0 Driver is in works, but not currently supported.</w:t>
      </w:r>
    </w:p>
    <w:p w14:paraId="707B904D" w14:textId="77777777" w:rsidR="00DB3AE6" w:rsidRPr="00DB3AE6" w:rsidRDefault="00DB3AE6" w:rsidP="00C62F65">
      <w:pPr>
        <w:pStyle w:val="Heading3"/>
        <w:numPr>
          <w:ilvl w:val="0"/>
          <w:numId w:val="55"/>
        </w:numPr>
        <w:rPr>
          <w:b w:val="0"/>
          <w:noProof w:val="0"/>
          <w:color w:val="auto"/>
          <w:sz w:val="22"/>
          <w:szCs w:val="18"/>
        </w:rPr>
      </w:pPr>
      <w:bookmarkStart w:id="38" w:name="_Toc157519323"/>
      <w:bookmarkStart w:id="39" w:name="_Toc162983229"/>
      <w:r w:rsidRPr="00DB3AE6">
        <w:rPr>
          <w:b w:val="0"/>
          <w:noProof w:val="0"/>
          <w:color w:val="auto"/>
          <w:sz w:val="22"/>
          <w:szCs w:val="18"/>
        </w:rPr>
        <w:t>Power on display and setup time to correct local time for display</w:t>
      </w:r>
      <w:bookmarkEnd w:id="38"/>
      <w:bookmarkEnd w:id="39"/>
    </w:p>
    <w:p w14:paraId="4F5BDCF2" w14:textId="77777777" w:rsidR="00DB3AE6" w:rsidRPr="00DB3AE6" w:rsidRDefault="00DB3AE6" w:rsidP="00C62F65">
      <w:pPr>
        <w:pStyle w:val="Heading3"/>
        <w:numPr>
          <w:ilvl w:val="0"/>
          <w:numId w:val="55"/>
        </w:numPr>
        <w:rPr>
          <w:b w:val="0"/>
          <w:noProof w:val="0"/>
          <w:color w:val="auto"/>
          <w:sz w:val="22"/>
          <w:szCs w:val="18"/>
        </w:rPr>
      </w:pPr>
      <w:bookmarkStart w:id="40" w:name="_Toc157519324"/>
      <w:bookmarkStart w:id="41" w:name="_Toc162983230"/>
      <w:r w:rsidRPr="00DB3AE6">
        <w:rPr>
          <w:b w:val="0"/>
          <w:noProof w:val="0"/>
          <w:color w:val="auto"/>
          <w:sz w:val="22"/>
          <w:szCs w:val="18"/>
        </w:rPr>
        <w:t>Hit the Home button on the remote</w:t>
      </w:r>
      <w:bookmarkEnd w:id="40"/>
      <w:bookmarkEnd w:id="41"/>
    </w:p>
    <w:p w14:paraId="12381D3D" w14:textId="77777777" w:rsidR="00DB3AE6" w:rsidRPr="00DB3AE6" w:rsidRDefault="00DB3AE6" w:rsidP="00C62F65">
      <w:pPr>
        <w:pStyle w:val="Heading3"/>
        <w:numPr>
          <w:ilvl w:val="0"/>
          <w:numId w:val="55"/>
        </w:numPr>
        <w:rPr>
          <w:b w:val="0"/>
          <w:noProof w:val="0"/>
          <w:color w:val="auto"/>
          <w:sz w:val="22"/>
          <w:szCs w:val="18"/>
        </w:rPr>
      </w:pPr>
      <w:bookmarkStart w:id="42" w:name="_Toc157519325"/>
      <w:bookmarkStart w:id="43" w:name="_Toc162983231"/>
      <w:r w:rsidRPr="00DB3AE6">
        <w:rPr>
          <w:b w:val="0"/>
          <w:noProof w:val="0"/>
          <w:color w:val="auto"/>
          <w:sz w:val="22"/>
          <w:szCs w:val="18"/>
        </w:rPr>
        <w:t>Click URL Launcher Settings</w:t>
      </w:r>
      <w:bookmarkEnd w:id="42"/>
      <w:bookmarkEnd w:id="43"/>
    </w:p>
    <w:p w14:paraId="0DC6612A" w14:textId="77777777" w:rsidR="00DB3AE6" w:rsidRPr="00DB3AE6" w:rsidRDefault="00DB3AE6" w:rsidP="00C62F65">
      <w:pPr>
        <w:pStyle w:val="Heading3"/>
        <w:numPr>
          <w:ilvl w:val="0"/>
          <w:numId w:val="55"/>
        </w:numPr>
        <w:rPr>
          <w:b w:val="0"/>
          <w:noProof w:val="0"/>
          <w:color w:val="auto"/>
          <w:sz w:val="22"/>
          <w:szCs w:val="18"/>
        </w:rPr>
      </w:pPr>
      <w:bookmarkStart w:id="44" w:name="_Toc157519326"/>
      <w:bookmarkStart w:id="45" w:name="_Toc162983232"/>
      <w:r w:rsidRPr="00DB3AE6">
        <w:rPr>
          <w:b w:val="0"/>
          <w:noProof w:val="0"/>
          <w:color w:val="auto"/>
          <w:sz w:val="22"/>
          <w:szCs w:val="18"/>
        </w:rPr>
        <w:t>Under Install Web App enter the following address:</w:t>
      </w:r>
      <w:bookmarkEnd w:id="44"/>
      <w:bookmarkEnd w:id="45"/>
    </w:p>
    <w:p w14:paraId="0E8A3DFC" w14:textId="77777777" w:rsidR="00DB3AE6" w:rsidRPr="00DB3AE6" w:rsidRDefault="00DB3AE6" w:rsidP="00DB3AE6">
      <w:pPr>
        <w:pStyle w:val="Heading3"/>
        <w:ind w:left="720" w:firstLine="720"/>
        <w:rPr>
          <w:bCs w:val="0"/>
          <w:noProof w:val="0"/>
          <w:color w:val="auto"/>
          <w:sz w:val="22"/>
          <w:szCs w:val="18"/>
        </w:rPr>
      </w:pPr>
      <w:bookmarkStart w:id="46" w:name="_Toc157519327"/>
      <w:bookmarkStart w:id="47" w:name="_Toc162983233"/>
      <w:r w:rsidRPr="00DB3AE6">
        <w:rPr>
          <w:noProof w:val="0"/>
          <w:color w:val="auto"/>
          <w:sz w:val="22"/>
          <w:szCs w:val="18"/>
        </w:rPr>
        <w:t>https://&lt;your-org&gt;.omnivex.ink/samsung</w:t>
      </w:r>
      <w:bookmarkEnd w:id="46"/>
      <w:bookmarkEnd w:id="47"/>
    </w:p>
    <w:p w14:paraId="6878A916" w14:textId="77777777" w:rsidR="00DB3AE6" w:rsidRPr="00DB3AE6" w:rsidRDefault="00DB3AE6" w:rsidP="00C62F65">
      <w:pPr>
        <w:pStyle w:val="Heading3"/>
        <w:numPr>
          <w:ilvl w:val="1"/>
          <w:numId w:val="55"/>
        </w:numPr>
        <w:rPr>
          <w:b w:val="0"/>
          <w:noProof w:val="0"/>
          <w:color w:val="auto"/>
          <w:sz w:val="22"/>
          <w:szCs w:val="18"/>
        </w:rPr>
      </w:pPr>
      <w:bookmarkStart w:id="48" w:name="_Toc157519328"/>
      <w:bookmarkStart w:id="49" w:name="_Toc162983234"/>
      <w:r w:rsidRPr="00DB3AE6">
        <w:rPr>
          <w:b w:val="0"/>
          <w:noProof w:val="0"/>
          <w:color w:val="auto"/>
          <w:sz w:val="22"/>
          <w:szCs w:val="18"/>
        </w:rPr>
        <w:t>Under the timeout setting, set it to 30 seconds.</w:t>
      </w:r>
      <w:bookmarkEnd w:id="48"/>
      <w:bookmarkEnd w:id="49"/>
      <w:r w:rsidRPr="00DB3AE6">
        <w:rPr>
          <w:b w:val="0"/>
          <w:noProof w:val="0"/>
          <w:color w:val="auto"/>
          <w:sz w:val="22"/>
          <w:szCs w:val="18"/>
        </w:rPr>
        <w:t xml:space="preserve"> </w:t>
      </w:r>
    </w:p>
    <w:p w14:paraId="77FBA833" w14:textId="77777777" w:rsidR="00DB3AE6" w:rsidRPr="00DB3AE6" w:rsidRDefault="00DB3AE6" w:rsidP="00C62F65">
      <w:pPr>
        <w:pStyle w:val="Heading3"/>
        <w:numPr>
          <w:ilvl w:val="1"/>
          <w:numId w:val="55"/>
        </w:numPr>
        <w:rPr>
          <w:b w:val="0"/>
          <w:noProof w:val="0"/>
          <w:color w:val="auto"/>
          <w:sz w:val="22"/>
          <w:szCs w:val="18"/>
        </w:rPr>
      </w:pPr>
      <w:bookmarkStart w:id="50" w:name="_Toc157519329"/>
      <w:bookmarkStart w:id="51" w:name="_Toc162983235"/>
      <w:r w:rsidRPr="00DB3AE6">
        <w:rPr>
          <w:b w:val="0"/>
          <w:noProof w:val="0"/>
          <w:color w:val="auto"/>
          <w:sz w:val="22"/>
          <w:szCs w:val="18"/>
        </w:rPr>
        <w:t>This is the time the Samsung display gives the URL launcher to ping address.</w:t>
      </w:r>
      <w:bookmarkEnd w:id="50"/>
      <w:bookmarkEnd w:id="51"/>
    </w:p>
    <w:p w14:paraId="0C70AC5C" w14:textId="77777777" w:rsidR="00DB3AE6" w:rsidRPr="00DB3AE6" w:rsidRDefault="00DB3AE6" w:rsidP="00C62F65">
      <w:pPr>
        <w:pStyle w:val="Heading3"/>
        <w:numPr>
          <w:ilvl w:val="1"/>
          <w:numId w:val="55"/>
        </w:numPr>
        <w:rPr>
          <w:b w:val="0"/>
          <w:noProof w:val="0"/>
          <w:color w:val="auto"/>
          <w:sz w:val="22"/>
          <w:szCs w:val="18"/>
        </w:rPr>
      </w:pPr>
      <w:bookmarkStart w:id="52" w:name="_Toc157519330"/>
      <w:bookmarkStart w:id="53" w:name="_Toc162983236"/>
      <w:r w:rsidRPr="00DB3AE6">
        <w:rPr>
          <w:b w:val="0"/>
          <w:noProof w:val="0"/>
          <w:color w:val="auto"/>
          <w:sz w:val="22"/>
          <w:szCs w:val="18"/>
        </w:rPr>
        <w:t>This is the lowest we can set it.</w:t>
      </w:r>
      <w:bookmarkEnd w:id="52"/>
      <w:bookmarkEnd w:id="53"/>
    </w:p>
    <w:p w14:paraId="5990F467" w14:textId="77777777" w:rsidR="00DB3AE6" w:rsidRPr="00DB3AE6" w:rsidRDefault="00DB3AE6" w:rsidP="00C62F65">
      <w:pPr>
        <w:pStyle w:val="Heading3"/>
        <w:numPr>
          <w:ilvl w:val="0"/>
          <w:numId w:val="55"/>
        </w:numPr>
        <w:rPr>
          <w:b w:val="0"/>
          <w:noProof w:val="0"/>
          <w:color w:val="auto"/>
          <w:sz w:val="22"/>
          <w:szCs w:val="18"/>
        </w:rPr>
      </w:pPr>
      <w:bookmarkStart w:id="54" w:name="_Toc157519331"/>
      <w:bookmarkStart w:id="55" w:name="_Toc162983237"/>
      <w:r w:rsidRPr="00DB3AE6">
        <w:rPr>
          <w:b w:val="0"/>
          <w:noProof w:val="0"/>
          <w:color w:val="auto"/>
          <w:sz w:val="22"/>
          <w:szCs w:val="18"/>
        </w:rPr>
        <w:t>After you enter that information, it will prompt you to restart</w:t>
      </w:r>
      <w:bookmarkEnd w:id="54"/>
      <w:bookmarkEnd w:id="55"/>
    </w:p>
    <w:p w14:paraId="28FCE8FD" w14:textId="77777777" w:rsidR="00DB3AE6" w:rsidRPr="00DB3AE6" w:rsidRDefault="00DB3AE6" w:rsidP="00C62F65">
      <w:pPr>
        <w:pStyle w:val="Heading3"/>
        <w:numPr>
          <w:ilvl w:val="0"/>
          <w:numId w:val="55"/>
        </w:numPr>
        <w:rPr>
          <w:b w:val="0"/>
          <w:noProof w:val="0"/>
          <w:color w:val="auto"/>
          <w:sz w:val="22"/>
          <w:szCs w:val="18"/>
        </w:rPr>
      </w:pPr>
      <w:bookmarkStart w:id="56" w:name="_Toc157519332"/>
      <w:bookmarkStart w:id="57" w:name="_Toc162983238"/>
      <w:r w:rsidRPr="00DB3AE6">
        <w:rPr>
          <w:b w:val="0"/>
          <w:noProof w:val="0"/>
          <w:color w:val="auto"/>
          <w:sz w:val="22"/>
          <w:szCs w:val="18"/>
        </w:rPr>
        <w:t>Upon restart you should be greeted with the Connect a Display page from Ink.</w:t>
      </w:r>
      <w:bookmarkEnd w:id="56"/>
      <w:bookmarkEnd w:id="57"/>
    </w:p>
    <w:p w14:paraId="0982F606" w14:textId="77777777" w:rsidR="00DB3AE6" w:rsidRPr="00DB3AE6" w:rsidRDefault="00DB3AE6" w:rsidP="00C62F65">
      <w:pPr>
        <w:pStyle w:val="Heading3"/>
        <w:numPr>
          <w:ilvl w:val="1"/>
          <w:numId w:val="55"/>
        </w:numPr>
        <w:rPr>
          <w:b w:val="0"/>
          <w:noProof w:val="0"/>
          <w:color w:val="auto"/>
          <w:sz w:val="22"/>
          <w:szCs w:val="18"/>
        </w:rPr>
      </w:pPr>
      <w:bookmarkStart w:id="58" w:name="_Toc157519333"/>
      <w:bookmarkStart w:id="59" w:name="_Toc162983239"/>
      <w:r w:rsidRPr="00DB3AE6">
        <w:rPr>
          <w:b w:val="0"/>
          <w:noProof w:val="0"/>
          <w:color w:val="auto"/>
          <w:sz w:val="22"/>
          <w:szCs w:val="18"/>
        </w:rPr>
        <w:t>From there you go to Ink and connect your display.</w:t>
      </w:r>
      <w:bookmarkEnd w:id="58"/>
      <w:bookmarkEnd w:id="59"/>
    </w:p>
    <w:p w14:paraId="0024FBEE" w14:textId="77777777" w:rsidR="00DB3AE6" w:rsidRDefault="00DB3AE6" w:rsidP="00DB3AE6">
      <w:pPr>
        <w:pStyle w:val="Heading3"/>
      </w:pPr>
    </w:p>
    <w:p w14:paraId="25E19255" w14:textId="77777777" w:rsidR="00DB3AE6" w:rsidRPr="003D47F1" w:rsidRDefault="00DB3AE6" w:rsidP="00DB3AE6">
      <w:pPr>
        <w:pStyle w:val="Heading3"/>
      </w:pPr>
      <w:bookmarkStart w:id="60" w:name="_Toc157519334"/>
      <w:bookmarkStart w:id="61" w:name="_Toc162983240"/>
      <w:r w:rsidRPr="003D47F1">
        <w:t>Setup Schedule for Evening Reboots:</w:t>
      </w:r>
      <w:bookmarkEnd w:id="60"/>
      <w:bookmarkEnd w:id="61"/>
    </w:p>
    <w:p w14:paraId="59B79B8C" w14:textId="77777777" w:rsidR="00DB3AE6" w:rsidRPr="00B310D8" w:rsidRDefault="00DB3AE6" w:rsidP="00C62F65">
      <w:pPr>
        <w:pStyle w:val="ListParagraph"/>
        <w:numPr>
          <w:ilvl w:val="0"/>
          <w:numId w:val="56"/>
        </w:numPr>
        <w:rPr>
          <w:sz w:val="22"/>
          <w:szCs w:val="18"/>
        </w:rPr>
      </w:pPr>
      <w:r w:rsidRPr="00B310D8">
        <w:rPr>
          <w:sz w:val="22"/>
          <w:szCs w:val="18"/>
        </w:rPr>
        <w:t>Select the display in the Displays section of Ink and right-mouse click and go to the Maintenance menu</w:t>
      </w:r>
    </w:p>
    <w:p w14:paraId="73D73BD3" w14:textId="77777777" w:rsidR="00DB3AE6" w:rsidRDefault="00DB3AE6" w:rsidP="00C62F65">
      <w:pPr>
        <w:pStyle w:val="ListParagraph"/>
        <w:numPr>
          <w:ilvl w:val="0"/>
          <w:numId w:val="56"/>
        </w:numPr>
        <w:rPr>
          <w:sz w:val="22"/>
          <w:szCs w:val="18"/>
        </w:rPr>
      </w:pPr>
      <w:r w:rsidRPr="00B310D8">
        <w:rPr>
          <w:sz w:val="22"/>
          <w:szCs w:val="18"/>
        </w:rPr>
        <w:t>Set up a Schedule under the Restart Display section to reboot each evening.</w:t>
      </w:r>
    </w:p>
    <w:p w14:paraId="684B1CD7" w14:textId="0B0B7464" w:rsidR="0010370B" w:rsidRDefault="0010370B">
      <w:pPr>
        <w:spacing w:after="200"/>
      </w:pPr>
      <w:r>
        <w:br w:type="page"/>
      </w:r>
    </w:p>
    <w:p w14:paraId="38EB995F" w14:textId="77777777" w:rsidR="00AB7659" w:rsidRDefault="00AB7659" w:rsidP="00AB7659">
      <w:pPr>
        <w:pStyle w:val="Heading2"/>
        <w:rPr>
          <w:rFonts w:eastAsiaTheme="majorEastAsia"/>
        </w:rPr>
      </w:pPr>
      <w:bookmarkStart w:id="62" w:name="_Toc162983241"/>
      <w:r>
        <w:rPr>
          <w:rFonts w:eastAsiaTheme="majorEastAsia"/>
        </w:rPr>
        <w:t>BrightSign Driver Installation</w:t>
      </w:r>
      <w:bookmarkEnd w:id="62"/>
    </w:p>
    <w:p w14:paraId="6CFF24BA" w14:textId="77777777" w:rsidR="00AB7659" w:rsidRDefault="00AB7659" w:rsidP="00AB7659">
      <w:pPr>
        <w:rPr>
          <w:rFonts w:eastAsiaTheme="majorEastAsia"/>
        </w:rPr>
      </w:pPr>
    </w:p>
    <w:p w14:paraId="3E680CEC" w14:textId="1ED4279B" w:rsidR="00AB7659" w:rsidRPr="007F6409" w:rsidRDefault="00B06C52" w:rsidP="00AB7659">
      <w:pPr>
        <w:rPr>
          <w:rFonts w:eastAsiaTheme="majorEastAsia"/>
          <w:color w:val="0070C0"/>
          <w:sz w:val="24"/>
          <w:szCs w:val="20"/>
        </w:rPr>
      </w:pPr>
      <w:r w:rsidRPr="00B06C52">
        <w:rPr>
          <w:rFonts w:eastAsiaTheme="majorEastAsia"/>
          <w:color w:val="0070C0"/>
          <w:sz w:val="24"/>
          <w:szCs w:val="20"/>
          <w:u w:val="single"/>
        </w:rPr>
        <w:t>note</w:t>
      </w:r>
      <w:r w:rsidR="00AB7659" w:rsidRPr="007F6409">
        <w:rPr>
          <w:rFonts w:eastAsiaTheme="majorEastAsia"/>
          <w:color w:val="0070C0"/>
          <w:sz w:val="24"/>
          <w:szCs w:val="20"/>
        </w:rPr>
        <w:t>: Th</w:t>
      </w:r>
      <w:r w:rsidR="007F6409" w:rsidRPr="007F6409">
        <w:rPr>
          <w:rFonts w:eastAsiaTheme="majorEastAsia"/>
          <w:color w:val="0070C0"/>
          <w:sz w:val="24"/>
          <w:szCs w:val="20"/>
        </w:rPr>
        <w:t>is</w:t>
      </w:r>
      <w:r w:rsidR="00AB7659" w:rsidRPr="007F6409">
        <w:rPr>
          <w:rFonts w:eastAsiaTheme="majorEastAsia"/>
          <w:color w:val="0070C0"/>
          <w:sz w:val="24"/>
          <w:szCs w:val="20"/>
        </w:rPr>
        <w:t xml:space="preserve"> is </w:t>
      </w:r>
      <w:r w:rsidR="007F6409" w:rsidRPr="007F6409">
        <w:rPr>
          <w:rFonts w:eastAsiaTheme="majorEastAsia"/>
          <w:color w:val="0070C0"/>
          <w:sz w:val="24"/>
          <w:szCs w:val="20"/>
        </w:rPr>
        <w:t xml:space="preserve">a general driver installation guide, there is </w:t>
      </w:r>
      <w:r w:rsidR="00AB7659" w:rsidRPr="007F6409">
        <w:rPr>
          <w:rFonts w:eastAsiaTheme="majorEastAsia"/>
          <w:color w:val="0070C0"/>
          <w:sz w:val="24"/>
          <w:szCs w:val="20"/>
        </w:rPr>
        <w:t>a More Enterprise Deployment option</w:t>
      </w:r>
      <w:r w:rsidR="007F6409" w:rsidRPr="007F6409">
        <w:rPr>
          <w:rFonts w:eastAsiaTheme="majorEastAsia"/>
          <w:color w:val="0070C0"/>
          <w:sz w:val="24"/>
          <w:szCs w:val="20"/>
        </w:rPr>
        <w:t xml:space="preserve"> for large deployments</w:t>
      </w:r>
      <w:r w:rsidR="00AB7659" w:rsidRPr="007F6409">
        <w:rPr>
          <w:rFonts w:eastAsiaTheme="majorEastAsia"/>
          <w:color w:val="0070C0"/>
          <w:sz w:val="24"/>
          <w:szCs w:val="20"/>
        </w:rPr>
        <w:t>, please consult with Radiant Technology for enterprise roll out deployment planning.</w:t>
      </w:r>
    </w:p>
    <w:p w14:paraId="38C49B38" w14:textId="416A2C40" w:rsidR="00AB7659" w:rsidRPr="00B06C52" w:rsidRDefault="00AB7659" w:rsidP="00AB7659">
      <w:pPr>
        <w:pStyle w:val="Heading4"/>
        <w:rPr>
          <w:sz w:val="24"/>
          <w:szCs w:val="24"/>
        </w:rPr>
      </w:pPr>
      <w:r w:rsidRPr="00B06C52">
        <w:rPr>
          <w:rFonts w:eastAsiaTheme="majorEastAsia"/>
          <w:spacing w:val="-10"/>
          <w:kern w:val="28"/>
          <w:sz w:val="24"/>
          <w:szCs w:val="24"/>
        </w:rPr>
        <w:br/>
      </w:r>
      <w:r w:rsidRPr="00B06C52">
        <w:rPr>
          <w:sz w:val="24"/>
          <w:szCs w:val="24"/>
        </w:rPr>
        <w:t xml:space="preserve">Steps for Installing </w:t>
      </w:r>
      <w:r w:rsidR="00B06C52">
        <w:rPr>
          <w:sz w:val="24"/>
          <w:szCs w:val="24"/>
        </w:rPr>
        <w:t xml:space="preserve">an </w:t>
      </w:r>
      <w:r w:rsidRPr="00B06C52">
        <w:rPr>
          <w:sz w:val="24"/>
          <w:szCs w:val="24"/>
        </w:rPr>
        <w:t>Ink BrightSign Driver</w:t>
      </w:r>
    </w:p>
    <w:p w14:paraId="698372E1" w14:textId="77777777" w:rsidR="00AB7659" w:rsidRPr="00AB7659" w:rsidRDefault="00AB7659" w:rsidP="00C62F65">
      <w:pPr>
        <w:pStyle w:val="ListParagraph"/>
        <w:numPr>
          <w:ilvl w:val="0"/>
          <w:numId w:val="25"/>
        </w:numPr>
        <w:rPr>
          <w:sz w:val="24"/>
          <w:szCs w:val="20"/>
        </w:rPr>
      </w:pPr>
      <w:r w:rsidRPr="00AB7659">
        <w:rPr>
          <w:sz w:val="24"/>
          <w:szCs w:val="20"/>
        </w:rPr>
        <w:t xml:space="preserve">In your browser, login to Ink and go to </w:t>
      </w:r>
      <w:hyperlink w:history="1">
        <w:r w:rsidRPr="00AB7659">
          <w:rPr>
            <w:rStyle w:val="Hyperlink"/>
            <w:color w:val="0070C0"/>
            <w:sz w:val="24"/>
            <w:szCs w:val="20"/>
          </w:rPr>
          <w:t>https://&lt;your-org&gt;.omnivex.ink/brightsign</w:t>
        </w:r>
      </w:hyperlink>
    </w:p>
    <w:p w14:paraId="72DB2323" w14:textId="77777777" w:rsidR="00AB7659" w:rsidRPr="00AB7659" w:rsidRDefault="00AB7659" w:rsidP="00C62F65">
      <w:pPr>
        <w:pStyle w:val="ListParagraph"/>
        <w:numPr>
          <w:ilvl w:val="1"/>
          <w:numId w:val="25"/>
        </w:numPr>
        <w:rPr>
          <w:sz w:val="24"/>
          <w:szCs w:val="20"/>
        </w:rPr>
      </w:pPr>
      <w:r w:rsidRPr="00AB7659">
        <w:rPr>
          <w:sz w:val="24"/>
          <w:szCs w:val="20"/>
        </w:rPr>
        <w:t>This downloads the org specific driver code all in a .zip file called autorun.zip</w:t>
      </w:r>
    </w:p>
    <w:p w14:paraId="5BDFEA27" w14:textId="77777777" w:rsidR="00AB7659" w:rsidRPr="00AB7659" w:rsidRDefault="00AB7659" w:rsidP="00C62F65">
      <w:pPr>
        <w:pStyle w:val="ListParagraph"/>
        <w:numPr>
          <w:ilvl w:val="1"/>
          <w:numId w:val="25"/>
        </w:numPr>
        <w:rPr>
          <w:sz w:val="24"/>
          <w:szCs w:val="20"/>
        </w:rPr>
      </w:pPr>
      <w:r w:rsidRPr="00AB7659">
        <w:rPr>
          <w:sz w:val="24"/>
          <w:szCs w:val="20"/>
        </w:rPr>
        <w:t>You must be logged into Ink to download this file</w:t>
      </w:r>
    </w:p>
    <w:p w14:paraId="3826BE7F" w14:textId="77777777" w:rsidR="00AB7659" w:rsidRPr="00AB7659" w:rsidRDefault="00AB7659" w:rsidP="00C62F65">
      <w:pPr>
        <w:pStyle w:val="ListParagraph"/>
        <w:numPr>
          <w:ilvl w:val="0"/>
          <w:numId w:val="25"/>
        </w:numPr>
        <w:rPr>
          <w:sz w:val="24"/>
          <w:szCs w:val="20"/>
        </w:rPr>
      </w:pPr>
      <w:r w:rsidRPr="00AB7659">
        <w:rPr>
          <w:sz w:val="24"/>
          <w:szCs w:val="20"/>
        </w:rPr>
        <w:t>Place the autorun.zip on a SD card, and put it into the BrightSign player</w:t>
      </w:r>
    </w:p>
    <w:p w14:paraId="4166F04B" w14:textId="77777777" w:rsidR="00AB7659" w:rsidRPr="00AB7659" w:rsidRDefault="00AB7659" w:rsidP="00C62F65">
      <w:pPr>
        <w:pStyle w:val="ListParagraph"/>
        <w:numPr>
          <w:ilvl w:val="0"/>
          <w:numId w:val="25"/>
        </w:numPr>
        <w:rPr>
          <w:sz w:val="24"/>
          <w:szCs w:val="20"/>
        </w:rPr>
      </w:pPr>
      <w:r w:rsidRPr="00AB7659">
        <w:rPr>
          <w:sz w:val="24"/>
          <w:szCs w:val="20"/>
        </w:rPr>
        <w:t>Connect the BrightSign player to the network, and power on the player</w:t>
      </w:r>
    </w:p>
    <w:p w14:paraId="251D4524" w14:textId="77777777" w:rsidR="00AB7659" w:rsidRPr="00AB7659" w:rsidRDefault="00AB7659" w:rsidP="00C62F65">
      <w:pPr>
        <w:pStyle w:val="ListParagraph"/>
        <w:numPr>
          <w:ilvl w:val="0"/>
          <w:numId w:val="25"/>
        </w:numPr>
        <w:rPr>
          <w:sz w:val="24"/>
          <w:szCs w:val="20"/>
        </w:rPr>
      </w:pPr>
      <w:r w:rsidRPr="00AB7659">
        <w:rPr>
          <w:sz w:val="24"/>
          <w:szCs w:val="20"/>
        </w:rPr>
        <w:t>It should reboot a few times (this process takes about 2-5 minutes)</w:t>
      </w:r>
    </w:p>
    <w:p w14:paraId="6EF22C06" w14:textId="77777777" w:rsidR="00AB7659" w:rsidRPr="00AB7659" w:rsidRDefault="00AB7659" w:rsidP="00C62F65">
      <w:pPr>
        <w:pStyle w:val="ListParagraph"/>
        <w:numPr>
          <w:ilvl w:val="1"/>
          <w:numId w:val="25"/>
        </w:numPr>
        <w:rPr>
          <w:sz w:val="24"/>
          <w:szCs w:val="20"/>
        </w:rPr>
      </w:pPr>
      <w:r w:rsidRPr="00AB7659">
        <w:rPr>
          <w:sz w:val="24"/>
          <w:szCs w:val="20"/>
        </w:rPr>
        <w:t>This is the autorun.zip unzipping then installing the app and then rebooting the device</w:t>
      </w:r>
    </w:p>
    <w:p w14:paraId="5B8FD9FD" w14:textId="77777777" w:rsidR="00AB7659" w:rsidRPr="00AB7659" w:rsidRDefault="00AB7659" w:rsidP="00C62F65">
      <w:pPr>
        <w:pStyle w:val="ListParagraph"/>
        <w:numPr>
          <w:ilvl w:val="0"/>
          <w:numId w:val="25"/>
        </w:numPr>
        <w:rPr>
          <w:sz w:val="24"/>
          <w:szCs w:val="20"/>
        </w:rPr>
      </w:pPr>
      <w:r w:rsidRPr="00AB7659">
        <w:rPr>
          <w:sz w:val="24"/>
          <w:szCs w:val="20"/>
        </w:rPr>
        <w:t>Once the player is running, you should be presented with the Sign Connection Id</w:t>
      </w:r>
    </w:p>
    <w:p w14:paraId="3A6BD5AE" w14:textId="77777777" w:rsidR="00AB7659" w:rsidRDefault="00AB7659" w:rsidP="00AB7659">
      <w:pPr>
        <w:pStyle w:val="Heading4"/>
      </w:pPr>
    </w:p>
    <w:p w14:paraId="38AAA9D5" w14:textId="7D658352" w:rsidR="00AB7659" w:rsidRPr="00B06C52" w:rsidRDefault="00AB7659" w:rsidP="00AB7659">
      <w:pPr>
        <w:pStyle w:val="Heading4"/>
        <w:rPr>
          <w:sz w:val="24"/>
          <w:szCs w:val="24"/>
        </w:rPr>
      </w:pPr>
      <w:r w:rsidRPr="00B06C52">
        <w:rPr>
          <w:sz w:val="24"/>
          <w:szCs w:val="24"/>
        </w:rPr>
        <w:t>Steps for Updating the BrightSign OS</w:t>
      </w:r>
    </w:p>
    <w:p w14:paraId="064231F0" w14:textId="77777777" w:rsidR="00AB7659" w:rsidRPr="00AB7659" w:rsidRDefault="00AB7659" w:rsidP="00C62F65">
      <w:pPr>
        <w:pStyle w:val="ListParagraph"/>
        <w:numPr>
          <w:ilvl w:val="0"/>
          <w:numId w:val="26"/>
        </w:numPr>
        <w:rPr>
          <w:sz w:val="24"/>
          <w:szCs w:val="20"/>
        </w:rPr>
      </w:pPr>
      <w:r w:rsidRPr="00AB7659">
        <w:rPr>
          <w:sz w:val="24"/>
          <w:szCs w:val="20"/>
        </w:rPr>
        <w:t xml:space="preserve">Go to the following website, and find the download for the specific device model </w:t>
      </w:r>
      <w:hyperlink r:id="rId145" w:history="1">
        <w:r w:rsidRPr="00AB7659">
          <w:rPr>
            <w:rStyle w:val="Hyperlink"/>
            <w:color w:val="0070C0"/>
            <w:sz w:val="24"/>
            <w:szCs w:val="20"/>
          </w:rPr>
          <w:t>https://www.brightsign.biz/downloads/overview</w:t>
        </w:r>
      </w:hyperlink>
      <w:r w:rsidRPr="00AB7659">
        <w:rPr>
          <w:color w:val="0070C0"/>
          <w:sz w:val="24"/>
          <w:szCs w:val="20"/>
        </w:rPr>
        <w:t xml:space="preserve"> </w:t>
      </w:r>
    </w:p>
    <w:p w14:paraId="34828AB2" w14:textId="77777777" w:rsidR="00AB7659" w:rsidRPr="00AB7659" w:rsidRDefault="00AB7659" w:rsidP="00C62F65">
      <w:pPr>
        <w:pStyle w:val="ListParagraph"/>
        <w:numPr>
          <w:ilvl w:val="0"/>
          <w:numId w:val="26"/>
        </w:numPr>
        <w:rPr>
          <w:sz w:val="24"/>
          <w:szCs w:val="20"/>
        </w:rPr>
      </w:pPr>
      <w:r w:rsidRPr="00AB7659">
        <w:rPr>
          <w:sz w:val="24"/>
          <w:szCs w:val="20"/>
        </w:rPr>
        <w:t>Download the one you want, and open the zipped file to get a .bsfw file</w:t>
      </w:r>
    </w:p>
    <w:p w14:paraId="0F0FA596" w14:textId="77777777" w:rsidR="00AB7659" w:rsidRPr="00AB7659" w:rsidRDefault="00AB7659" w:rsidP="00C62F65">
      <w:pPr>
        <w:pStyle w:val="ListParagraph"/>
        <w:numPr>
          <w:ilvl w:val="0"/>
          <w:numId w:val="26"/>
        </w:numPr>
        <w:rPr>
          <w:sz w:val="24"/>
          <w:szCs w:val="20"/>
        </w:rPr>
      </w:pPr>
      <w:r w:rsidRPr="00AB7659">
        <w:rPr>
          <w:sz w:val="24"/>
          <w:szCs w:val="20"/>
        </w:rPr>
        <w:t>Move the .bsfw file to the root of the SD card, then reboot the player.</w:t>
      </w:r>
    </w:p>
    <w:p w14:paraId="66501394" w14:textId="77777777" w:rsidR="00AB7659" w:rsidRPr="00AB7659" w:rsidRDefault="00AB7659" w:rsidP="00C62F65">
      <w:pPr>
        <w:pStyle w:val="ListParagraph"/>
        <w:numPr>
          <w:ilvl w:val="1"/>
          <w:numId w:val="26"/>
        </w:numPr>
        <w:rPr>
          <w:sz w:val="24"/>
          <w:szCs w:val="20"/>
        </w:rPr>
      </w:pPr>
      <w:r w:rsidRPr="00AB7659">
        <w:rPr>
          <w:sz w:val="24"/>
          <w:szCs w:val="20"/>
        </w:rPr>
        <w:t xml:space="preserve">It should take some time to reboot. </w:t>
      </w:r>
    </w:p>
    <w:p w14:paraId="290BF56D" w14:textId="77777777" w:rsidR="00AB7659" w:rsidRPr="00AB7659" w:rsidRDefault="00AB7659" w:rsidP="00C62F65">
      <w:pPr>
        <w:pStyle w:val="ListParagraph"/>
        <w:numPr>
          <w:ilvl w:val="1"/>
          <w:numId w:val="26"/>
        </w:numPr>
        <w:rPr>
          <w:sz w:val="24"/>
          <w:szCs w:val="20"/>
        </w:rPr>
      </w:pPr>
      <w:r w:rsidRPr="00AB7659">
        <w:rPr>
          <w:sz w:val="24"/>
          <w:szCs w:val="20"/>
        </w:rPr>
        <w:t>Once it comes back up it should have the version that you put on the device.</w:t>
      </w:r>
    </w:p>
    <w:p w14:paraId="4AD31636" w14:textId="77777777" w:rsidR="00AB7659" w:rsidRPr="00B06C52" w:rsidRDefault="00AB7659" w:rsidP="00AB7659">
      <w:pPr>
        <w:pStyle w:val="Heading4"/>
        <w:rPr>
          <w:sz w:val="24"/>
          <w:szCs w:val="24"/>
        </w:rPr>
      </w:pPr>
      <w:r w:rsidRPr="00B06C52">
        <w:rPr>
          <w:sz w:val="24"/>
          <w:szCs w:val="24"/>
        </w:rPr>
        <w:t>Notes</w:t>
      </w:r>
    </w:p>
    <w:p w14:paraId="1F07F7A0" w14:textId="77777777" w:rsidR="00AB7659" w:rsidRPr="00B06C52" w:rsidRDefault="00AB7659" w:rsidP="009E36F4">
      <w:pPr>
        <w:pStyle w:val="ListParagraph"/>
        <w:numPr>
          <w:ilvl w:val="0"/>
          <w:numId w:val="22"/>
        </w:numPr>
        <w:ind w:left="720"/>
        <w:rPr>
          <w:sz w:val="24"/>
          <w:szCs w:val="24"/>
        </w:rPr>
      </w:pPr>
      <w:r w:rsidRPr="00B06C52">
        <w:rPr>
          <w:sz w:val="24"/>
          <w:szCs w:val="24"/>
        </w:rPr>
        <w:t xml:space="preserve">If you want to make the BrightSign output display portrait orientation, you must modify the autorun.brs file. </w:t>
      </w:r>
    </w:p>
    <w:p w14:paraId="0FB37F15" w14:textId="77777777" w:rsidR="00AB7659" w:rsidRPr="00B06C52" w:rsidRDefault="00AB7659" w:rsidP="009E36F4">
      <w:pPr>
        <w:pStyle w:val="ListParagraph"/>
        <w:numPr>
          <w:ilvl w:val="1"/>
          <w:numId w:val="22"/>
        </w:numPr>
        <w:ind w:left="1440"/>
        <w:rPr>
          <w:sz w:val="24"/>
          <w:szCs w:val="24"/>
        </w:rPr>
      </w:pPr>
      <w:r w:rsidRPr="00B06C52">
        <w:rPr>
          <w:sz w:val="24"/>
          <w:szCs w:val="24"/>
        </w:rPr>
        <w:t>Inside of the file you do the following:</w:t>
      </w:r>
    </w:p>
    <w:p w14:paraId="741F06D1" w14:textId="77777777" w:rsidR="00AB7659" w:rsidRPr="00B06C52" w:rsidRDefault="00AB7659" w:rsidP="009E36F4">
      <w:pPr>
        <w:pStyle w:val="ListParagraph"/>
        <w:numPr>
          <w:ilvl w:val="2"/>
          <w:numId w:val="22"/>
        </w:numPr>
        <w:ind w:left="2160"/>
        <w:rPr>
          <w:sz w:val="24"/>
          <w:szCs w:val="24"/>
        </w:rPr>
      </w:pPr>
      <w:r w:rsidRPr="00B06C52">
        <w:rPr>
          <w:sz w:val="24"/>
          <w:szCs w:val="24"/>
        </w:rPr>
        <w:t>Edit this line gaa.htmlWidget.Show() to add the following “rot90” inside the parentheses</w:t>
      </w:r>
    </w:p>
    <w:p w14:paraId="655576FC" w14:textId="77777777" w:rsidR="00AB7659" w:rsidRPr="00B06C52" w:rsidRDefault="00AB7659" w:rsidP="009E36F4">
      <w:pPr>
        <w:pStyle w:val="ListParagraph"/>
        <w:numPr>
          <w:ilvl w:val="2"/>
          <w:numId w:val="22"/>
        </w:numPr>
        <w:ind w:left="2160"/>
        <w:rPr>
          <w:sz w:val="24"/>
          <w:szCs w:val="24"/>
        </w:rPr>
      </w:pPr>
      <w:r w:rsidRPr="00B06C52">
        <w:rPr>
          <w:sz w:val="24"/>
          <w:szCs w:val="24"/>
        </w:rPr>
        <w:t>gaa.htmlWidget.SetTransform("rot90")</w:t>
      </w:r>
    </w:p>
    <w:p w14:paraId="1AC29384" w14:textId="77777777" w:rsidR="00AB7659" w:rsidRPr="00B06C52" w:rsidRDefault="00AB7659" w:rsidP="009E36F4">
      <w:pPr>
        <w:pStyle w:val="ListParagraph"/>
        <w:numPr>
          <w:ilvl w:val="2"/>
          <w:numId w:val="22"/>
        </w:numPr>
        <w:ind w:left="2160"/>
        <w:rPr>
          <w:sz w:val="24"/>
          <w:szCs w:val="24"/>
        </w:rPr>
      </w:pPr>
      <w:r w:rsidRPr="00B06C52">
        <w:rPr>
          <w:sz w:val="24"/>
          <w:szCs w:val="24"/>
        </w:rPr>
        <w:t>Sets the portrait mode</w:t>
      </w:r>
    </w:p>
    <w:p w14:paraId="517CC651" w14:textId="6C1A88C9" w:rsidR="000D3C9E" w:rsidRPr="00B06C52" w:rsidRDefault="00AB7659" w:rsidP="009E36F4">
      <w:pPr>
        <w:pStyle w:val="ListParagraph"/>
        <w:numPr>
          <w:ilvl w:val="1"/>
          <w:numId w:val="22"/>
        </w:numPr>
        <w:ind w:left="1440"/>
        <w:rPr>
          <w:sz w:val="24"/>
          <w:szCs w:val="24"/>
        </w:rPr>
      </w:pPr>
      <w:r w:rsidRPr="00B06C52">
        <w:rPr>
          <w:sz w:val="24"/>
          <w:szCs w:val="24"/>
        </w:rPr>
        <w:t>This rotates the output 90 degrees, if the screen needs to be flipped the other way just modify that value to "rot270" instead</w:t>
      </w:r>
    </w:p>
    <w:p w14:paraId="35B443D0" w14:textId="77777777" w:rsidR="00B06C52" w:rsidRDefault="00B06C52" w:rsidP="004A68D1">
      <w:pPr>
        <w:pStyle w:val="Heading2"/>
        <w:rPr>
          <w:rFonts w:eastAsiaTheme="majorEastAsia"/>
        </w:rPr>
      </w:pPr>
      <w:r>
        <w:rPr>
          <w:rFonts w:eastAsiaTheme="majorEastAsia"/>
        </w:rPr>
        <w:br w:type="page"/>
      </w:r>
    </w:p>
    <w:p w14:paraId="723D47F7" w14:textId="654C2855" w:rsidR="004A68D1" w:rsidRDefault="004A68D1" w:rsidP="004A68D1">
      <w:pPr>
        <w:pStyle w:val="Heading2"/>
        <w:rPr>
          <w:rFonts w:eastAsiaTheme="majorEastAsia"/>
        </w:rPr>
      </w:pPr>
      <w:bookmarkStart w:id="63" w:name="_Toc162983242"/>
      <w:r>
        <w:rPr>
          <w:rFonts w:eastAsiaTheme="majorEastAsia"/>
        </w:rPr>
        <w:t>Windows Driver Installation</w:t>
      </w:r>
      <w:bookmarkEnd w:id="63"/>
    </w:p>
    <w:p w14:paraId="33FEC0EC" w14:textId="77777777" w:rsidR="004A68D1" w:rsidRDefault="004A68D1" w:rsidP="004A68D1">
      <w:pPr>
        <w:rPr>
          <w:rFonts w:eastAsiaTheme="majorEastAsia"/>
        </w:rPr>
      </w:pPr>
    </w:p>
    <w:p w14:paraId="7B006E09" w14:textId="77777777" w:rsidR="00E821D9" w:rsidRPr="00CD7245" w:rsidRDefault="00E821D9" w:rsidP="00E821D9">
      <w:pPr>
        <w:pStyle w:val="Heading3"/>
      </w:pPr>
      <w:bookmarkStart w:id="64" w:name="_Toc157519339"/>
      <w:bookmarkStart w:id="65" w:name="_Toc162983243"/>
      <w:r w:rsidRPr="00E77C04">
        <w:drawing>
          <wp:anchor distT="0" distB="0" distL="114300" distR="114300" simplePos="0" relativeHeight="251658358" behindDoc="1" locked="0" layoutInCell="1" allowOverlap="1" wp14:anchorId="669A6A3D" wp14:editId="52554F9D">
            <wp:simplePos x="0" y="0"/>
            <wp:positionH relativeFrom="margin">
              <wp:posOffset>3370580</wp:posOffset>
            </wp:positionH>
            <wp:positionV relativeFrom="paragraph">
              <wp:posOffset>6350</wp:posOffset>
            </wp:positionV>
            <wp:extent cx="3240405" cy="2498090"/>
            <wp:effectExtent l="0" t="0" r="0" b="0"/>
            <wp:wrapTight wrapText="bothSides">
              <wp:wrapPolygon edited="0">
                <wp:start x="0" y="0"/>
                <wp:lineTo x="0" y="21413"/>
                <wp:lineTo x="21460" y="21413"/>
                <wp:lineTo x="21460" y="0"/>
                <wp:lineTo x="0" y="0"/>
              </wp:wrapPolygon>
            </wp:wrapTight>
            <wp:docPr id="121" name="Picture 12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descr="Graphical user interface, text, application&#10;&#10;Description automatically generated"/>
                    <pic:cNvPicPr/>
                  </pic:nvPicPr>
                  <pic:blipFill>
                    <a:blip r:embed="rId146">
                      <a:extLst>
                        <a:ext uri="{28A0092B-C50C-407E-A947-70E740481C1C}">
                          <a14:useLocalDpi xmlns:a14="http://schemas.microsoft.com/office/drawing/2010/main" val="0"/>
                        </a:ext>
                      </a:extLst>
                    </a:blip>
                    <a:stretch>
                      <a:fillRect/>
                    </a:stretch>
                  </pic:blipFill>
                  <pic:spPr>
                    <a:xfrm>
                      <a:off x="0" y="0"/>
                      <a:ext cx="3240405" cy="2498090"/>
                    </a:xfrm>
                    <a:prstGeom prst="rect">
                      <a:avLst/>
                    </a:prstGeom>
                  </pic:spPr>
                </pic:pic>
              </a:graphicData>
            </a:graphic>
            <wp14:sizeRelH relativeFrom="margin">
              <wp14:pctWidth>0</wp14:pctWidth>
            </wp14:sizeRelH>
            <wp14:sizeRelV relativeFrom="margin">
              <wp14:pctHeight>0</wp14:pctHeight>
            </wp14:sizeRelV>
          </wp:anchor>
        </w:drawing>
      </w:r>
      <w:r w:rsidRPr="00B06C52">
        <w:t xml:space="preserve">To install the Ink driver on your </w:t>
      </w:r>
      <w:r>
        <w:t>Windows</w:t>
      </w:r>
      <w:r w:rsidRPr="00B06C52">
        <w:t xml:space="preserve"> device:</w:t>
      </w:r>
      <w:bookmarkEnd w:id="64"/>
      <w:bookmarkEnd w:id="65"/>
      <w:r w:rsidRPr="00B06C52">
        <w:t xml:space="preserve"> </w:t>
      </w:r>
    </w:p>
    <w:p w14:paraId="5A8A4BE0" w14:textId="77777777" w:rsidR="00E821D9" w:rsidRPr="003A2D4E" w:rsidRDefault="00E821D9" w:rsidP="00C62F65">
      <w:pPr>
        <w:pStyle w:val="ListParagraph"/>
        <w:numPr>
          <w:ilvl w:val="0"/>
          <w:numId w:val="27"/>
        </w:numPr>
        <w:ind w:left="630" w:hanging="360"/>
        <w:rPr>
          <w:sz w:val="22"/>
        </w:rPr>
      </w:pPr>
      <w:r w:rsidRPr="003A2D4E">
        <w:rPr>
          <w:sz w:val="22"/>
        </w:rPr>
        <w:t>Download the driver</w:t>
      </w:r>
      <w:r>
        <w:rPr>
          <w:sz w:val="22"/>
        </w:rPr>
        <w:t>:</w:t>
      </w:r>
    </w:p>
    <w:p w14:paraId="068DACEA" w14:textId="77777777" w:rsidR="00E821D9" w:rsidRPr="003A2D4E" w:rsidRDefault="00E821D9" w:rsidP="00E821D9">
      <w:pPr>
        <w:pStyle w:val="ListParagraph"/>
        <w:ind w:left="630"/>
        <w:rPr>
          <w:sz w:val="22"/>
        </w:rPr>
      </w:pPr>
      <w:r w:rsidRPr="003A2D4E">
        <w:rPr>
          <w:sz w:val="22"/>
        </w:rPr>
        <w:t>(</w:t>
      </w:r>
      <w:r w:rsidRPr="00B34D9F">
        <w:rPr>
          <w:b/>
          <w:bCs/>
          <w:sz w:val="22"/>
        </w:rPr>
        <w:t>http</w:t>
      </w:r>
      <w:r w:rsidRPr="00B34D9F">
        <w:rPr>
          <w:b/>
          <w:bCs/>
          <w:sz w:val="22"/>
          <w:highlight w:val="yellow"/>
        </w:rPr>
        <w:t>s://&lt;YourOrg&gt;.</w:t>
      </w:r>
      <w:r w:rsidRPr="00B34D9F">
        <w:rPr>
          <w:b/>
          <w:bCs/>
          <w:sz w:val="22"/>
        </w:rPr>
        <w:t>omnivex.ink/</w:t>
      </w:r>
      <w:r w:rsidRPr="00B34D9F">
        <w:rPr>
          <w:b/>
          <w:bCs/>
          <w:sz w:val="22"/>
          <w:highlight w:val="yellow"/>
        </w:rPr>
        <w:t>windows</w:t>
      </w:r>
      <w:r w:rsidRPr="003A2D4E">
        <w:rPr>
          <w:sz w:val="22"/>
        </w:rPr>
        <w:t>)</w:t>
      </w:r>
    </w:p>
    <w:p w14:paraId="042F4D00" w14:textId="77777777" w:rsidR="00E821D9" w:rsidRPr="003A2D4E" w:rsidRDefault="00E821D9" w:rsidP="00C62F65">
      <w:pPr>
        <w:pStyle w:val="ListParagraph"/>
        <w:numPr>
          <w:ilvl w:val="0"/>
          <w:numId w:val="27"/>
        </w:numPr>
        <w:ind w:left="630" w:hanging="360"/>
        <w:rPr>
          <w:sz w:val="22"/>
        </w:rPr>
      </w:pPr>
      <w:r w:rsidRPr="003A2D4E">
        <w:rPr>
          <w:sz w:val="22"/>
        </w:rPr>
        <w:t xml:space="preserve">Launch the installer. The Windows User Access Control appears. </w:t>
      </w:r>
    </w:p>
    <w:p w14:paraId="25A9B120" w14:textId="77777777" w:rsidR="00E821D9" w:rsidRPr="003A2D4E" w:rsidRDefault="00E821D9" w:rsidP="00C62F65">
      <w:pPr>
        <w:pStyle w:val="ListParagraph"/>
        <w:numPr>
          <w:ilvl w:val="0"/>
          <w:numId w:val="27"/>
        </w:numPr>
        <w:ind w:left="630" w:hanging="360"/>
        <w:rPr>
          <w:sz w:val="22"/>
        </w:rPr>
      </w:pPr>
      <w:r w:rsidRPr="003A2D4E">
        <w:rPr>
          <w:sz w:val="22"/>
        </w:rPr>
        <w:t xml:space="preserve">Click </w:t>
      </w:r>
      <w:r w:rsidRPr="00BC6412">
        <w:rPr>
          <w:b/>
          <w:bCs/>
          <w:sz w:val="22"/>
        </w:rPr>
        <w:t>Yes</w:t>
      </w:r>
      <w:r w:rsidRPr="003A2D4E">
        <w:rPr>
          <w:sz w:val="22"/>
        </w:rPr>
        <w:t>. The installation wizard appears.</w:t>
      </w:r>
    </w:p>
    <w:p w14:paraId="79FCCDF9" w14:textId="77777777" w:rsidR="00E821D9" w:rsidRPr="003A2D4E" w:rsidRDefault="00E821D9" w:rsidP="00C62F65">
      <w:pPr>
        <w:pStyle w:val="ListParagraph"/>
        <w:numPr>
          <w:ilvl w:val="0"/>
          <w:numId w:val="27"/>
        </w:numPr>
        <w:ind w:left="630" w:hanging="360"/>
        <w:rPr>
          <w:sz w:val="22"/>
        </w:rPr>
      </w:pPr>
      <w:r w:rsidRPr="00BC6412">
        <w:rPr>
          <w:b/>
          <w:bCs/>
          <w:sz w:val="22"/>
        </w:rPr>
        <w:t>Destination</w:t>
      </w:r>
      <w:r w:rsidRPr="003A2D4E">
        <w:rPr>
          <w:sz w:val="22"/>
        </w:rPr>
        <w:t xml:space="preserve"> folder shows the path to the default installation folder. If you want to install the driver in another location, click </w:t>
      </w:r>
      <w:r w:rsidRPr="00BC6412">
        <w:rPr>
          <w:b/>
          <w:bCs/>
          <w:sz w:val="22"/>
        </w:rPr>
        <w:t>Browse</w:t>
      </w:r>
      <w:r w:rsidRPr="003A2D4E">
        <w:rPr>
          <w:sz w:val="22"/>
        </w:rPr>
        <w:t xml:space="preserve"> to find and </w:t>
      </w:r>
    </w:p>
    <w:p w14:paraId="7276AFE2" w14:textId="77777777" w:rsidR="00E821D9" w:rsidRPr="003A2D4E" w:rsidRDefault="00E821D9" w:rsidP="00E821D9">
      <w:pPr>
        <w:pStyle w:val="ListParagraph"/>
        <w:ind w:left="630"/>
        <w:rPr>
          <w:sz w:val="22"/>
        </w:rPr>
      </w:pPr>
      <w:r w:rsidRPr="003A2D4E">
        <w:rPr>
          <w:sz w:val="22"/>
        </w:rPr>
        <w:t xml:space="preserve">select a different location in which to install the Ink driver. </w:t>
      </w:r>
    </w:p>
    <w:p w14:paraId="4E4656A1" w14:textId="77777777" w:rsidR="00E821D9" w:rsidRPr="003A2D4E" w:rsidRDefault="00E821D9" w:rsidP="00C62F65">
      <w:pPr>
        <w:pStyle w:val="ListParagraph"/>
        <w:numPr>
          <w:ilvl w:val="0"/>
          <w:numId w:val="27"/>
        </w:numPr>
        <w:ind w:left="630" w:hanging="360"/>
        <w:rPr>
          <w:sz w:val="22"/>
        </w:rPr>
      </w:pPr>
      <w:r w:rsidRPr="003A2D4E">
        <w:rPr>
          <w:sz w:val="22"/>
        </w:rPr>
        <w:t xml:space="preserve">Click Install. </w:t>
      </w:r>
    </w:p>
    <w:p w14:paraId="7B763D1F" w14:textId="77777777" w:rsidR="00E821D9" w:rsidRPr="00CD7245" w:rsidRDefault="00E821D9" w:rsidP="00C62F65">
      <w:pPr>
        <w:pStyle w:val="ListParagraph"/>
        <w:numPr>
          <w:ilvl w:val="0"/>
          <w:numId w:val="27"/>
        </w:numPr>
        <w:ind w:left="630" w:hanging="360"/>
        <w:rPr>
          <w:sz w:val="24"/>
          <w:szCs w:val="20"/>
        </w:rPr>
      </w:pPr>
      <w:r w:rsidRPr="006708D3">
        <w:rPr>
          <w:sz w:val="24"/>
          <w:szCs w:val="20"/>
        </w:rPr>
        <w:t>Once the installation is complete, click Finish. The Connect your Ink driver page appears.</w:t>
      </w:r>
    </w:p>
    <w:p w14:paraId="0213B7EA" w14:textId="77777777" w:rsidR="00E821D9" w:rsidRPr="00CD7245" w:rsidRDefault="00E821D9" w:rsidP="00E821D9">
      <w:pPr>
        <w:rPr>
          <w:color w:val="0070C0"/>
          <w:sz w:val="24"/>
          <w:szCs w:val="24"/>
        </w:rPr>
      </w:pPr>
      <w:r w:rsidRPr="00B06C52">
        <w:rPr>
          <w:color w:val="0070C0"/>
          <w:sz w:val="24"/>
          <w:szCs w:val="24"/>
          <w:u w:val="single"/>
        </w:rPr>
        <w:t>Note</w:t>
      </w:r>
      <w:r w:rsidRPr="00B06C52">
        <w:rPr>
          <w:color w:val="0070C0"/>
          <w:sz w:val="24"/>
          <w:szCs w:val="24"/>
        </w:rPr>
        <w:t>: Depending on your system configuration, the Ink driver may occasionally have issues progressing past this point. In the event this occurs, pressing CTRL+R refreshes the installation process so that it can continue.</w:t>
      </w:r>
    </w:p>
    <w:p w14:paraId="498343FB" w14:textId="77777777" w:rsidR="00E821D9" w:rsidRDefault="00E821D9" w:rsidP="00C62F65">
      <w:pPr>
        <w:pStyle w:val="ListParagraph"/>
        <w:numPr>
          <w:ilvl w:val="0"/>
          <w:numId w:val="27"/>
        </w:numPr>
        <w:ind w:left="630" w:hanging="360"/>
        <w:rPr>
          <w:sz w:val="24"/>
          <w:szCs w:val="20"/>
        </w:rPr>
      </w:pPr>
      <w:r w:rsidRPr="00F47941">
        <w:rPr>
          <w:sz w:val="24"/>
          <w:szCs w:val="20"/>
        </w:rPr>
        <w:t>Enter the URL for your Ink Org</w:t>
      </w:r>
      <w:r>
        <w:rPr>
          <w:sz w:val="24"/>
          <w:szCs w:val="20"/>
        </w:rPr>
        <w:t xml:space="preserve"> </w:t>
      </w:r>
      <w:r>
        <w:rPr>
          <w:sz w:val="22"/>
          <w:szCs w:val="18"/>
        </w:rPr>
        <w:t>(</w:t>
      </w:r>
      <w:r w:rsidRPr="000847C1">
        <w:rPr>
          <w:sz w:val="22"/>
          <w:szCs w:val="18"/>
          <w:highlight w:val="yellow"/>
        </w:rPr>
        <w:t>&lt;YourOrg&gt;.</w:t>
      </w:r>
      <w:r w:rsidRPr="000847C1">
        <w:rPr>
          <w:sz w:val="22"/>
          <w:szCs w:val="18"/>
        </w:rPr>
        <w:t>omnivex.ink</w:t>
      </w:r>
      <w:r>
        <w:rPr>
          <w:sz w:val="22"/>
          <w:szCs w:val="18"/>
        </w:rPr>
        <w:t>)</w:t>
      </w:r>
      <w:r w:rsidRPr="00F47941">
        <w:rPr>
          <w:sz w:val="24"/>
          <w:szCs w:val="20"/>
        </w:rPr>
        <w:t xml:space="preserve">. </w:t>
      </w:r>
    </w:p>
    <w:p w14:paraId="4BD3C1F6" w14:textId="77777777" w:rsidR="00E821D9" w:rsidRDefault="00E821D9" w:rsidP="00C62F65">
      <w:pPr>
        <w:pStyle w:val="ListParagraph"/>
        <w:numPr>
          <w:ilvl w:val="0"/>
          <w:numId w:val="27"/>
        </w:numPr>
        <w:ind w:left="630" w:hanging="360"/>
        <w:rPr>
          <w:sz w:val="24"/>
          <w:szCs w:val="20"/>
        </w:rPr>
      </w:pPr>
      <w:r w:rsidRPr="00F47941">
        <w:rPr>
          <w:sz w:val="24"/>
          <w:szCs w:val="20"/>
        </w:rPr>
        <w:t xml:space="preserve">Click Connect. </w:t>
      </w:r>
    </w:p>
    <w:p w14:paraId="15C4D9AE" w14:textId="77777777" w:rsidR="00E821D9" w:rsidRDefault="00E821D9" w:rsidP="00C62F65">
      <w:pPr>
        <w:pStyle w:val="ListParagraph"/>
        <w:numPr>
          <w:ilvl w:val="0"/>
          <w:numId w:val="27"/>
        </w:numPr>
        <w:ind w:left="630" w:hanging="360"/>
        <w:rPr>
          <w:sz w:val="24"/>
          <w:szCs w:val="20"/>
        </w:rPr>
      </w:pPr>
      <w:r w:rsidRPr="00F47941">
        <w:rPr>
          <w:sz w:val="24"/>
          <w:szCs w:val="20"/>
        </w:rPr>
        <w:t xml:space="preserve">The Ink Display Connection ID page appears. </w:t>
      </w:r>
    </w:p>
    <w:p w14:paraId="3BDF9D7C" w14:textId="77777777" w:rsidR="00E821D9" w:rsidRPr="00F47941" w:rsidRDefault="00E821D9" w:rsidP="00C62F65">
      <w:pPr>
        <w:pStyle w:val="ListParagraph"/>
        <w:numPr>
          <w:ilvl w:val="0"/>
          <w:numId w:val="27"/>
        </w:numPr>
        <w:ind w:left="630" w:hanging="360"/>
        <w:rPr>
          <w:sz w:val="24"/>
          <w:szCs w:val="20"/>
        </w:rPr>
      </w:pPr>
      <w:r w:rsidRPr="00F47941">
        <w:rPr>
          <w:sz w:val="24"/>
          <w:szCs w:val="20"/>
        </w:rPr>
        <w:t>Connect your display to Ink.</w:t>
      </w:r>
    </w:p>
    <w:p w14:paraId="0CA97D82" w14:textId="77777777" w:rsidR="00E821D9" w:rsidRDefault="00E821D9" w:rsidP="00E821D9">
      <w:pPr>
        <w:rPr>
          <w:sz w:val="24"/>
          <w:szCs w:val="20"/>
        </w:rPr>
      </w:pPr>
    </w:p>
    <w:p w14:paraId="6F8E8310" w14:textId="33121FDF" w:rsidR="00E821D9" w:rsidRDefault="00E821D9" w:rsidP="00E821D9">
      <w:pPr>
        <w:rPr>
          <w:color w:val="0070C0"/>
          <w:sz w:val="24"/>
          <w:szCs w:val="24"/>
        </w:rPr>
      </w:pPr>
      <w:r w:rsidRPr="00B06C52">
        <w:rPr>
          <w:color w:val="0070C0"/>
          <w:sz w:val="24"/>
          <w:szCs w:val="24"/>
          <w:u w:val="single"/>
        </w:rPr>
        <w:t>Note</w:t>
      </w:r>
      <w:r w:rsidRPr="00B06C52">
        <w:rPr>
          <w:color w:val="0070C0"/>
          <w:sz w:val="24"/>
          <w:szCs w:val="24"/>
        </w:rPr>
        <w:t>: The driver window is automatically sized to fill the entire screen and does not have a standard frame with a close button. To close the driver window, press CTRL+W.</w:t>
      </w:r>
    </w:p>
    <w:p w14:paraId="595D6A2E" w14:textId="77777777" w:rsidR="00E821D9" w:rsidRDefault="00E821D9">
      <w:pPr>
        <w:spacing w:after="200"/>
        <w:rPr>
          <w:color w:val="0070C0"/>
          <w:sz w:val="24"/>
          <w:szCs w:val="24"/>
        </w:rPr>
      </w:pPr>
      <w:r>
        <w:rPr>
          <w:color w:val="0070C0"/>
          <w:sz w:val="24"/>
          <w:szCs w:val="24"/>
        </w:rPr>
        <w:br w:type="page"/>
      </w:r>
    </w:p>
    <w:p w14:paraId="45DB456A" w14:textId="77777777" w:rsidR="008F7AA4" w:rsidRDefault="008F7AA4" w:rsidP="008F7AA4">
      <w:pPr>
        <w:pStyle w:val="Heading2"/>
        <w:rPr>
          <w:rFonts w:eastAsiaTheme="majorEastAsia"/>
        </w:rPr>
      </w:pPr>
      <w:bookmarkStart w:id="66" w:name="_Toc157519340"/>
      <w:bookmarkStart w:id="67" w:name="_Toc162983244"/>
      <w:r>
        <w:rPr>
          <w:rFonts w:eastAsiaTheme="majorEastAsia"/>
        </w:rPr>
        <w:t>Linux Driver Installation</w:t>
      </w:r>
      <w:bookmarkEnd w:id="66"/>
      <w:bookmarkEnd w:id="67"/>
    </w:p>
    <w:p w14:paraId="0802CB41" w14:textId="77777777" w:rsidR="008F7AA4" w:rsidRPr="00CD7245" w:rsidRDefault="008F7AA4" w:rsidP="008F7AA4">
      <w:pPr>
        <w:pStyle w:val="Heading3"/>
      </w:pPr>
      <w:bookmarkStart w:id="68" w:name="_Toc157519341"/>
      <w:bookmarkStart w:id="69" w:name="_Toc162983245"/>
      <w:r w:rsidRPr="00B06C52">
        <w:t xml:space="preserve">To install the Ink driver on your </w:t>
      </w:r>
      <w:r>
        <w:t>Linux</w:t>
      </w:r>
      <w:r w:rsidRPr="00B06C52">
        <w:t xml:space="preserve"> device:</w:t>
      </w:r>
      <w:bookmarkEnd w:id="68"/>
      <w:bookmarkEnd w:id="69"/>
      <w:r w:rsidRPr="00B06C52">
        <w:t xml:space="preserve"> </w:t>
      </w:r>
    </w:p>
    <w:p w14:paraId="6E3C249F" w14:textId="77777777" w:rsidR="008F7AA4" w:rsidRPr="00F43332" w:rsidRDefault="008F7AA4" w:rsidP="00C62F65">
      <w:pPr>
        <w:pStyle w:val="ListParagraph"/>
        <w:numPr>
          <w:ilvl w:val="0"/>
          <w:numId w:val="57"/>
        </w:numPr>
        <w:ind w:left="720" w:hanging="450"/>
        <w:rPr>
          <w:sz w:val="22"/>
        </w:rPr>
      </w:pPr>
      <w:r w:rsidRPr="00F43332">
        <w:rPr>
          <w:sz w:val="22"/>
        </w:rPr>
        <w:t>Download the driver appropriate for your system:</w:t>
      </w:r>
    </w:p>
    <w:p w14:paraId="1455E7D1" w14:textId="77777777" w:rsidR="008F7AA4" w:rsidRPr="00F43332" w:rsidRDefault="008F7AA4" w:rsidP="008F7AA4">
      <w:pPr>
        <w:pStyle w:val="ListParagraph"/>
        <w:rPr>
          <w:b/>
          <w:bCs/>
          <w:i/>
          <w:iCs/>
          <w:sz w:val="22"/>
        </w:rPr>
      </w:pPr>
      <w:r w:rsidRPr="00F43332">
        <w:rPr>
          <w:b/>
          <w:bCs/>
          <w:i/>
          <w:iCs/>
          <w:sz w:val="22"/>
        </w:rPr>
        <w:t>Linux ARM64</w:t>
      </w:r>
    </w:p>
    <w:p w14:paraId="3EAB00BC" w14:textId="77777777" w:rsidR="008F7AA4" w:rsidRPr="00F43332" w:rsidRDefault="008F7AA4" w:rsidP="008F7AA4">
      <w:pPr>
        <w:pStyle w:val="ListParagraph"/>
        <w:rPr>
          <w:sz w:val="22"/>
        </w:rPr>
      </w:pPr>
      <w:r w:rsidRPr="00F43332">
        <w:rPr>
          <w:sz w:val="22"/>
        </w:rPr>
        <w:t>(</w:t>
      </w:r>
      <w:r w:rsidRPr="00B34D9F">
        <w:rPr>
          <w:b/>
          <w:bCs/>
          <w:sz w:val="22"/>
        </w:rPr>
        <w:t>http</w:t>
      </w:r>
      <w:r w:rsidRPr="00B34D9F">
        <w:rPr>
          <w:b/>
          <w:bCs/>
          <w:sz w:val="22"/>
          <w:highlight w:val="yellow"/>
        </w:rPr>
        <w:t>s://&lt;YourOrg&gt;.</w:t>
      </w:r>
      <w:r w:rsidRPr="00B34D9F">
        <w:rPr>
          <w:b/>
          <w:bCs/>
          <w:sz w:val="22"/>
        </w:rPr>
        <w:t>omnivex.ink/linux/latest/arm64</w:t>
      </w:r>
      <w:r w:rsidRPr="00F43332">
        <w:rPr>
          <w:sz w:val="22"/>
        </w:rPr>
        <w:t>)</w:t>
      </w:r>
    </w:p>
    <w:p w14:paraId="414814E6" w14:textId="77777777" w:rsidR="008F7AA4" w:rsidRPr="00F43332" w:rsidRDefault="008F7AA4" w:rsidP="008F7AA4">
      <w:pPr>
        <w:pStyle w:val="ListParagraph"/>
        <w:rPr>
          <w:b/>
          <w:bCs/>
          <w:i/>
          <w:iCs/>
          <w:sz w:val="22"/>
        </w:rPr>
      </w:pPr>
      <w:r w:rsidRPr="00F43332">
        <w:rPr>
          <w:b/>
          <w:bCs/>
          <w:i/>
          <w:iCs/>
          <w:sz w:val="22"/>
        </w:rPr>
        <w:t>Linux x64</w:t>
      </w:r>
    </w:p>
    <w:p w14:paraId="055684EA" w14:textId="77777777" w:rsidR="008F7AA4" w:rsidRPr="00F43332" w:rsidRDefault="008F7AA4" w:rsidP="008F7AA4">
      <w:pPr>
        <w:pStyle w:val="ListParagraph"/>
        <w:ind w:hanging="90"/>
        <w:rPr>
          <w:sz w:val="22"/>
        </w:rPr>
      </w:pPr>
      <w:r w:rsidRPr="00F43332">
        <w:rPr>
          <w:sz w:val="22"/>
        </w:rPr>
        <w:t>(</w:t>
      </w:r>
      <w:r w:rsidRPr="00B34D9F">
        <w:rPr>
          <w:b/>
          <w:bCs/>
          <w:sz w:val="22"/>
        </w:rPr>
        <w:t>http</w:t>
      </w:r>
      <w:r w:rsidRPr="00B34D9F">
        <w:rPr>
          <w:b/>
          <w:bCs/>
          <w:sz w:val="22"/>
          <w:highlight w:val="yellow"/>
        </w:rPr>
        <w:t>s://&lt;YourOrg&gt;.</w:t>
      </w:r>
      <w:r w:rsidRPr="00B34D9F">
        <w:rPr>
          <w:b/>
          <w:bCs/>
          <w:sz w:val="22"/>
        </w:rPr>
        <w:t>omnivex.ink/linux</w:t>
      </w:r>
      <w:r w:rsidRPr="00F43332">
        <w:rPr>
          <w:sz w:val="22"/>
        </w:rPr>
        <w:t>)</w:t>
      </w:r>
    </w:p>
    <w:p w14:paraId="6335B1D0" w14:textId="77777777" w:rsidR="008F7AA4" w:rsidRPr="00F43332" w:rsidRDefault="008F7AA4" w:rsidP="00C62F65">
      <w:pPr>
        <w:pStyle w:val="ListParagraph"/>
        <w:numPr>
          <w:ilvl w:val="0"/>
          <w:numId w:val="57"/>
        </w:numPr>
        <w:ind w:left="630" w:hanging="360"/>
        <w:rPr>
          <w:sz w:val="22"/>
        </w:rPr>
      </w:pPr>
      <w:r w:rsidRPr="00F43332">
        <w:rPr>
          <w:sz w:val="22"/>
        </w:rPr>
        <w:t>Give the download file run permissions:</w:t>
      </w:r>
    </w:p>
    <w:p w14:paraId="1DF36A3B" w14:textId="77777777" w:rsidR="008F7AA4" w:rsidRPr="00F43332" w:rsidRDefault="008F7AA4" w:rsidP="00C62F65">
      <w:pPr>
        <w:pStyle w:val="ListParagraph"/>
        <w:numPr>
          <w:ilvl w:val="1"/>
          <w:numId w:val="57"/>
        </w:numPr>
        <w:rPr>
          <w:sz w:val="22"/>
        </w:rPr>
      </w:pPr>
      <w:r w:rsidRPr="00F43332">
        <w:rPr>
          <w:rFonts w:ascii="Roboto" w:eastAsia="Times New Roman" w:hAnsi="Roboto" w:cs="Times New Roman"/>
          <w:noProof/>
          <w:color w:val="575757"/>
          <w:sz w:val="22"/>
        </w:rPr>
        <w:drawing>
          <wp:anchor distT="0" distB="0" distL="114300" distR="114300" simplePos="0" relativeHeight="251658359" behindDoc="1" locked="0" layoutInCell="1" allowOverlap="1" wp14:anchorId="46A8BFD1" wp14:editId="4DE69471">
            <wp:simplePos x="0" y="0"/>
            <wp:positionH relativeFrom="column">
              <wp:posOffset>4972050</wp:posOffset>
            </wp:positionH>
            <wp:positionV relativeFrom="paragraph">
              <wp:posOffset>24765</wp:posOffset>
            </wp:positionV>
            <wp:extent cx="1824355" cy="1990725"/>
            <wp:effectExtent l="0" t="0" r="4445" b="9525"/>
            <wp:wrapTight wrapText="bothSides">
              <wp:wrapPolygon edited="0">
                <wp:start x="0" y="0"/>
                <wp:lineTo x="0" y="21497"/>
                <wp:lineTo x="21427" y="21497"/>
                <wp:lineTo x="21427" y="0"/>
                <wp:lineTo x="0" y="0"/>
              </wp:wrapPolygon>
            </wp:wrapTight>
            <wp:docPr id="438080631"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080631" name="Picture 2" descr="A screenshot of a computer&#10;&#10;Description automatically generated"/>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4355" cy="19907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43332">
        <w:rPr>
          <w:sz w:val="22"/>
        </w:rPr>
        <w:t>Use the command:</w:t>
      </w:r>
    </w:p>
    <w:p w14:paraId="1E3F21F7" w14:textId="77777777" w:rsidR="008F7AA4" w:rsidRPr="00F43332" w:rsidRDefault="008F7AA4" w:rsidP="008F7AA4">
      <w:pPr>
        <w:pStyle w:val="ListParagraph"/>
        <w:ind w:left="1440"/>
        <w:rPr>
          <w:sz w:val="22"/>
        </w:rPr>
      </w:pPr>
      <w:r w:rsidRPr="00F43332">
        <w:rPr>
          <w:sz w:val="22"/>
          <w:highlight w:val="lightGray"/>
        </w:rPr>
        <w:t>chmod a+x “Omnivex Ink Driver Setup.AppImage”</w:t>
      </w:r>
    </w:p>
    <w:p w14:paraId="7706D3F9" w14:textId="77777777" w:rsidR="008F7AA4" w:rsidRPr="00F43332" w:rsidRDefault="008F7AA4" w:rsidP="008F7AA4">
      <w:pPr>
        <w:pStyle w:val="ListParagraph"/>
        <w:ind w:left="1170"/>
        <w:rPr>
          <w:sz w:val="22"/>
        </w:rPr>
      </w:pPr>
      <w:r w:rsidRPr="00F43332">
        <w:rPr>
          <w:sz w:val="22"/>
        </w:rPr>
        <w:t>OR</w:t>
      </w:r>
    </w:p>
    <w:p w14:paraId="5BFEF017" w14:textId="77777777" w:rsidR="008F7AA4" w:rsidRPr="00F43332" w:rsidRDefault="008F7AA4" w:rsidP="00C62F65">
      <w:pPr>
        <w:pStyle w:val="ListParagraph"/>
        <w:numPr>
          <w:ilvl w:val="1"/>
          <w:numId w:val="57"/>
        </w:numPr>
        <w:rPr>
          <w:sz w:val="22"/>
        </w:rPr>
      </w:pPr>
      <w:r w:rsidRPr="00F43332">
        <w:rPr>
          <w:sz w:val="22"/>
        </w:rPr>
        <w:t xml:space="preserve">Right-click the file, and click </w:t>
      </w:r>
      <w:r w:rsidRPr="00F43332">
        <w:rPr>
          <w:b/>
          <w:bCs/>
          <w:sz w:val="22"/>
        </w:rPr>
        <w:t>Properties</w:t>
      </w:r>
      <w:r w:rsidRPr="00F43332">
        <w:rPr>
          <w:sz w:val="22"/>
        </w:rPr>
        <w:t xml:space="preserve">.  In the resulting dialog box, click the Permissions tab and select </w:t>
      </w:r>
      <w:r w:rsidRPr="00F43332">
        <w:rPr>
          <w:b/>
          <w:bCs/>
          <w:sz w:val="22"/>
        </w:rPr>
        <w:t>“Allow executing file as program”</w:t>
      </w:r>
    </w:p>
    <w:p w14:paraId="5E4D8D47" w14:textId="77777777" w:rsidR="008F7AA4" w:rsidRPr="00F43332" w:rsidRDefault="008F7AA4" w:rsidP="008F7AA4">
      <w:pPr>
        <w:pStyle w:val="ListParagraph"/>
        <w:ind w:left="1440"/>
        <w:rPr>
          <w:sz w:val="22"/>
        </w:rPr>
      </w:pPr>
    </w:p>
    <w:p w14:paraId="6031BE59" w14:textId="77777777" w:rsidR="008F7AA4" w:rsidRPr="00F43332" w:rsidRDefault="008F7AA4" w:rsidP="00C62F65">
      <w:pPr>
        <w:pStyle w:val="ListParagraph"/>
        <w:numPr>
          <w:ilvl w:val="0"/>
          <w:numId w:val="57"/>
        </w:numPr>
        <w:ind w:left="630" w:hanging="360"/>
        <w:rPr>
          <w:sz w:val="22"/>
        </w:rPr>
      </w:pPr>
      <w:r w:rsidRPr="00F43332">
        <w:rPr>
          <w:sz w:val="22"/>
        </w:rPr>
        <w:t xml:space="preserve">Give access to the </w:t>
      </w:r>
      <w:r w:rsidRPr="00F43332">
        <w:rPr>
          <w:b/>
          <w:bCs/>
          <w:sz w:val="22"/>
        </w:rPr>
        <w:t>/opt</w:t>
      </w:r>
      <w:r w:rsidRPr="00F43332">
        <w:rPr>
          <w:sz w:val="22"/>
        </w:rPr>
        <w:t xml:space="preserve"> folder to the logged in user:</w:t>
      </w:r>
    </w:p>
    <w:p w14:paraId="6F604933" w14:textId="77777777" w:rsidR="008F7AA4" w:rsidRPr="00F43332" w:rsidRDefault="008F7AA4" w:rsidP="008F7AA4">
      <w:pPr>
        <w:pStyle w:val="ListParagraph"/>
        <w:ind w:left="630"/>
        <w:rPr>
          <w:sz w:val="22"/>
        </w:rPr>
      </w:pPr>
      <w:r w:rsidRPr="00F43332">
        <w:rPr>
          <w:sz w:val="22"/>
          <w:highlight w:val="lightGray"/>
        </w:rPr>
        <w:t>sudo chown -R $USER:$USER /opt/</w:t>
      </w:r>
    </w:p>
    <w:p w14:paraId="5BE526CE" w14:textId="77777777" w:rsidR="008F7AA4" w:rsidRPr="00F43332" w:rsidRDefault="008F7AA4" w:rsidP="00C62F65">
      <w:pPr>
        <w:pStyle w:val="ListParagraph"/>
        <w:numPr>
          <w:ilvl w:val="0"/>
          <w:numId w:val="57"/>
        </w:numPr>
        <w:ind w:left="630" w:hanging="360"/>
        <w:rPr>
          <w:sz w:val="22"/>
        </w:rPr>
      </w:pPr>
      <w:r w:rsidRPr="00F43332">
        <w:rPr>
          <w:sz w:val="22"/>
        </w:rPr>
        <w:t xml:space="preserve">Install </w:t>
      </w:r>
      <w:r w:rsidRPr="00F43332">
        <w:rPr>
          <w:b/>
          <w:bCs/>
          <w:sz w:val="22"/>
        </w:rPr>
        <w:t>Fuse</w:t>
      </w:r>
      <w:r w:rsidRPr="00F43332">
        <w:rPr>
          <w:sz w:val="22"/>
        </w:rPr>
        <w:t>:</w:t>
      </w:r>
    </w:p>
    <w:p w14:paraId="010EA1A7" w14:textId="77777777" w:rsidR="008F7AA4" w:rsidRPr="00F43332" w:rsidRDefault="008F7AA4" w:rsidP="008F7AA4">
      <w:pPr>
        <w:pStyle w:val="ListParagraph"/>
        <w:ind w:left="630"/>
        <w:rPr>
          <w:sz w:val="22"/>
        </w:rPr>
      </w:pPr>
      <w:bookmarkStart w:id="70" w:name="_Hlk157518413"/>
      <w:r w:rsidRPr="00F43332">
        <w:rPr>
          <w:sz w:val="22"/>
          <w:highlight w:val="lightGray"/>
        </w:rPr>
        <w:t>sudo apt-get install fuse</w:t>
      </w:r>
    </w:p>
    <w:bookmarkEnd w:id="70"/>
    <w:p w14:paraId="295C3DF7" w14:textId="77777777" w:rsidR="008F7AA4" w:rsidRPr="00F43332" w:rsidRDefault="008F7AA4" w:rsidP="00C62F65">
      <w:pPr>
        <w:pStyle w:val="ListParagraph"/>
        <w:numPr>
          <w:ilvl w:val="0"/>
          <w:numId w:val="57"/>
        </w:numPr>
        <w:ind w:left="630" w:hanging="360"/>
        <w:rPr>
          <w:sz w:val="22"/>
        </w:rPr>
      </w:pPr>
      <w:r w:rsidRPr="00F43332">
        <w:rPr>
          <w:sz w:val="22"/>
        </w:rPr>
        <w:t>For Linux ARM64, install the following common libraries:</w:t>
      </w:r>
    </w:p>
    <w:p w14:paraId="52C1EC58" w14:textId="77777777" w:rsidR="008F7AA4" w:rsidRPr="00F43332" w:rsidRDefault="008F7AA4" w:rsidP="008F7AA4">
      <w:pPr>
        <w:pStyle w:val="ListParagraph"/>
        <w:ind w:left="630"/>
        <w:rPr>
          <w:sz w:val="22"/>
        </w:rPr>
      </w:pPr>
      <w:r w:rsidRPr="00F43332">
        <w:rPr>
          <w:sz w:val="22"/>
          <w:highlight w:val="lightGray"/>
        </w:rPr>
        <w:t>sudo apt-get install zlib1q</w:t>
      </w:r>
    </w:p>
    <w:p w14:paraId="7494D979" w14:textId="77777777" w:rsidR="008F7AA4" w:rsidRPr="00F43332" w:rsidRDefault="008F7AA4" w:rsidP="008F7AA4">
      <w:pPr>
        <w:pStyle w:val="ListParagraph"/>
        <w:ind w:left="630"/>
        <w:rPr>
          <w:sz w:val="22"/>
        </w:rPr>
      </w:pPr>
      <w:r w:rsidRPr="00F43332">
        <w:rPr>
          <w:sz w:val="22"/>
          <w:highlight w:val="lightGray"/>
        </w:rPr>
        <w:t>sudo apt-get install zlib1q-dev</w:t>
      </w:r>
    </w:p>
    <w:p w14:paraId="0D67F5E4" w14:textId="77777777" w:rsidR="008F7AA4" w:rsidRDefault="008F7AA4" w:rsidP="00C62F65">
      <w:pPr>
        <w:pStyle w:val="ListParagraph"/>
        <w:numPr>
          <w:ilvl w:val="0"/>
          <w:numId w:val="57"/>
        </w:numPr>
        <w:ind w:left="630" w:hanging="360"/>
        <w:rPr>
          <w:sz w:val="22"/>
        </w:rPr>
      </w:pPr>
      <w:r w:rsidRPr="000E1F8D">
        <w:rPr>
          <w:rFonts w:ascii="Roboto" w:eastAsia="Times New Roman" w:hAnsi="Roboto" w:cs="Times New Roman"/>
          <w:noProof/>
          <w:color w:val="575757"/>
          <w:sz w:val="27"/>
          <w:szCs w:val="27"/>
        </w:rPr>
        <w:drawing>
          <wp:anchor distT="0" distB="0" distL="114300" distR="114300" simplePos="0" relativeHeight="251658360" behindDoc="1" locked="0" layoutInCell="1" allowOverlap="1" wp14:anchorId="1BDBE710" wp14:editId="5E3C19DE">
            <wp:simplePos x="0" y="0"/>
            <wp:positionH relativeFrom="column">
              <wp:posOffset>4019550</wp:posOffset>
            </wp:positionH>
            <wp:positionV relativeFrom="paragraph">
              <wp:posOffset>157480</wp:posOffset>
            </wp:positionV>
            <wp:extent cx="2876550" cy="1061720"/>
            <wp:effectExtent l="0" t="0" r="0" b="5080"/>
            <wp:wrapTight wrapText="bothSides">
              <wp:wrapPolygon edited="0">
                <wp:start x="0" y="0"/>
                <wp:lineTo x="0" y="21316"/>
                <wp:lineTo x="21457" y="21316"/>
                <wp:lineTo x="21457" y="0"/>
                <wp:lineTo x="0" y="0"/>
              </wp:wrapPolygon>
            </wp:wrapTight>
            <wp:docPr id="3116911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69115" name="Picture 1" descr="A screenshot of a computer&#10;&#10;Description automatically generated"/>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876550" cy="10617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sz w:val="22"/>
        </w:rPr>
        <w:t>Enable auto-launch of the driver after restart:</w:t>
      </w:r>
    </w:p>
    <w:p w14:paraId="6850D3EA" w14:textId="77777777" w:rsidR="008F7AA4" w:rsidRDefault="008F7AA4" w:rsidP="008F7AA4">
      <w:pPr>
        <w:pStyle w:val="ListParagraph"/>
        <w:ind w:left="630"/>
        <w:rPr>
          <w:sz w:val="22"/>
        </w:rPr>
      </w:pPr>
      <w:r w:rsidRPr="00C07260">
        <w:rPr>
          <w:sz w:val="22"/>
          <w:highlight w:val="lightGray"/>
        </w:rPr>
        <w:t>1</w:t>
      </w:r>
      <w:r>
        <w:rPr>
          <w:sz w:val="22"/>
          <w:highlight w:val="lightGray"/>
        </w:rPr>
        <w:t>.</w:t>
      </w:r>
      <w:r w:rsidRPr="00C07260">
        <w:rPr>
          <w:sz w:val="22"/>
          <w:highlight w:val="lightGray"/>
        </w:rPr>
        <w:t xml:space="preserve"> gedit ~/.config/autostart/omnivex-ink-driver.desktop</w:t>
      </w:r>
    </w:p>
    <w:p w14:paraId="7FDE98A9" w14:textId="77777777" w:rsidR="008F7AA4" w:rsidRDefault="008F7AA4" w:rsidP="008F7AA4">
      <w:pPr>
        <w:pStyle w:val="ListParagraph"/>
        <w:ind w:left="630"/>
        <w:rPr>
          <w:sz w:val="22"/>
        </w:rPr>
      </w:pPr>
      <w:r>
        <w:rPr>
          <w:sz w:val="22"/>
        </w:rPr>
        <w:t xml:space="preserve">2. Change </w:t>
      </w:r>
      <w:r w:rsidRPr="00907113">
        <w:rPr>
          <w:color w:val="00B050"/>
          <w:sz w:val="22"/>
        </w:rPr>
        <w:t>Exec</w:t>
      </w:r>
      <w:r>
        <w:rPr>
          <w:sz w:val="22"/>
        </w:rPr>
        <w:t xml:space="preserve"> to:</w:t>
      </w:r>
    </w:p>
    <w:p w14:paraId="199397BD" w14:textId="77777777" w:rsidR="008F7AA4" w:rsidRDefault="008F7AA4" w:rsidP="008F7AA4">
      <w:pPr>
        <w:pStyle w:val="ListParagraph"/>
        <w:ind w:left="630"/>
        <w:rPr>
          <w:sz w:val="22"/>
        </w:rPr>
      </w:pPr>
      <w:r w:rsidRPr="00907113">
        <w:rPr>
          <w:color w:val="00B050"/>
          <w:sz w:val="22"/>
        </w:rPr>
        <w:t>Exec</w:t>
      </w:r>
      <w:r>
        <w:rPr>
          <w:sz w:val="22"/>
        </w:rPr>
        <w:t>=/home/&lt;USERNAME&gt;/Downloads/Omnive\ Ink\ Driver\Setup.AppImage</w:t>
      </w:r>
    </w:p>
    <w:p w14:paraId="4E30E961" w14:textId="77777777" w:rsidR="008F7AA4" w:rsidRDefault="008F7AA4" w:rsidP="008F7AA4">
      <w:pPr>
        <w:pStyle w:val="ListParagraph"/>
        <w:ind w:left="630"/>
        <w:rPr>
          <w:i/>
          <w:iCs/>
          <w:sz w:val="22"/>
        </w:rPr>
      </w:pPr>
      <w:r w:rsidRPr="00907113">
        <w:rPr>
          <w:b/>
          <w:bCs/>
          <w:i/>
          <w:iCs/>
          <w:sz w:val="22"/>
        </w:rPr>
        <w:t>Note:</w:t>
      </w:r>
      <w:r w:rsidRPr="00907113">
        <w:rPr>
          <w:i/>
          <w:iCs/>
          <w:sz w:val="22"/>
        </w:rPr>
        <w:t xml:space="preserve"> Enter a valid user name.  This assumes the driver was downloaded to “Downloads” – if it was downloaded to a different location, enter that instead.</w:t>
      </w:r>
    </w:p>
    <w:p w14:paraId="4575FF29" w14:textId="77777777" w:rsidR="008F7AA4" w:rsidRPr="00907113" w:rsidRDefault="008F7AA4" w:rsidP="008F7AA4">
      <w:pPr>
        <w:pStyle w:val="ListParagraph"/>
        <w:ind w:left="630"/>
        <w:rPr>
          <w:sz w:val="22"/>
        </w:rPr>
      </w:pPr>
      <w:r>
        <w:rPr>
          <w:sz w:val="22"/>
        </w:rPr>
        <w:t>3. Save the file and exit.</w:t>
      </w:r>
    </w:p>
    <w:p w14:paraId="5ACAA853" w14:textId="77777777" w:rsidR="008F7AA4" w:rsidRDefault="008F7AA4" w:rsidP="00C62F65">
      <w:pPr>
        <w:pStyle w:val="ListParagraph"/>
        <w:numPr>
          <w:ilvl w:val="0"/>
          <w:numId w:val="57"/>
        </w:numPr>
        <w:ind w:left="630" w:hanging="360"/>
        <w:rPr>
          <w:sz w:val="22"/>
        </w:rPr>
      </w:pPr>
      <w:r>
        <w:rPr>
          <w:sz w:val="22"/>
        </w:rPr>
        <w:t>Launch the driver.</w:t>
      </w:r>
    </w:p>
    <w:p w14:paraId="2BA86F97" w14:textId="77777777" w:rsidR="008F7AA4" w:rsidRDefault="008F7AA4" w:rsidP="008F7AA4">
      <w:pPr>
        <w:pStyle w:val="ListParagraph"/>
        <w:ind w:left="630"/>
        <w:rPr>
          <w:sz w:val="22"/>
        </w:rPr>
      </w:pPr>
      <w:r w:rsidRPr="00907113">
        <w:rPr>
          <w:sz w:val="22"/>
          <w:highlight w:val="lightGray"/>
        </w:rPr>
        <w:t>./Omnivex\ Ink\ Driver\ Setup.AppImage</w:t>
      </w:r>
    </w:p>
    <w:p w14:paraId="77CDBBDC" w14:textId="77777777" w:rsidR="008F7AA4" w:rsidRDefault="008F7AA4" w:rsidP="00C62F65">
      <w:pPr>
        <w:pStyle w:val="ListParagraph"/>
        <w:numPr>
          <w:ilvl w:val="0"/>
          <w:numId w:val="57"/>
        </w:numPr>
        <w:ind w:left="630" w:hanging="360"/>
        <w:rPr>
          <w:sz w:val="22"/>
        </w:rPr>
      </w:pPr>
      <w:r>
        <w:rPr>
          <w:sz w:val="22"/>
        </w:rPr>
        <w:t>The Ink Display Connection ID page appears.</w:t>
      </w:r>
    </w:p>
    <w:p w14:paraId="2AACD61E" w14:textId="77777777" w:rsidR="008F7AA4" w:rsidRPr="00907113" w:rsidRDefault="008F7AA4" w:rsidP="00C62F65">
      <w:pPr>
        <w:pStyle w:val="ListParagraph"/>
        <w:numPr>
          <w:ilvl w:val="0"/>
          <w:numId w:val="57"/>
        </w:numPr>
        <w:ind w:left="630" w:hanging="360"/>
        <w:rPr>
          <w:sz w:val="22"/>
        </w:rPr>
      </w:pPr>
      <w:r>
        <w:rPr>
          <w:sz w:val="22"/>
        </w:rPr>
        <w:t>Connect your display to Ink.</w:t>
      </w:r>
    </w:p>
    <w:p w14:paraId="439F05A7" w14:textId="77777777" w:rsidR="008F7AA4" w:rsidRPr="00547C4E" w:rsidRDefault="008F7AA4" w:rsidP="008F7AA4">
      <w:pPr>
        <w:spacing w:after="200"/>
        <w:rPr>
          <w:szCs w:val="18"/>
        </w:rPr>
      </w:pPr>
    </w:p>
    <w:p w14:paraId="4383D1BD" w14:textId="77777777" w:rsidR="00E821D9" w:rsidRPr="00B06C52" w:rsidRDefault="00E821D9" w:rsidP="00E821D9">
      <w:pPr>
        <w:rPr>
          <w:color w:val="0070C0"/>
          <w:sz w:val="24"/>
          <w:szCs w:val="24"/>
        </w:rPr>
      </w:pPr>
    </w:p>
    <w:p w14:paraId="14644AE8" w14:textId="77777777" w:rsidR="00E821D9" w:rsidRPr="00ED7119" w:rsidRDefault="00E821D9" w:rsidP="00E821D9">
      <w:pPr>
        <w:spacing w:after="200"/>
        <w:rPr>
          <w:sz w:val="24"/>
          <w:szCs w:val="20"/>
        </w:rPr>
      </w:pPr>
    </w:p>
    <w:p w14:paraId="3E3C08C7" w14:textId="77777777" w:rsidR="00ED7119" w:rsidRPr="00ED7119" w:rsidRDefault="00ED7119" w:rsidP="00ED7119">
      <w:pPr>
        <w:rPr>
          <w:sz w:val="24"/>
          <w:szCs w:val="20"/>
        </w:rPr>
      </w:pPr>
    </w:p>
    <w:sectPr w:rsidR="00ED7119" w:rsidRPr="00ED7119" w:rsidSect="00977DB1">
      <w:headerReference w:type="even" r:id="rId149"/>
      <w:headerReference w:type="default" r:id="rId150"/>
      <w:footerReference w:type="default" r:id="rId151"/>
      <w:footerReference w:type="first" r:id="rId152"/>
      <w:pgSz w:w="12240" w:h="15840"/>
      <w:pgMar w:top="720" w:right="1152" w:bottom="720" w:left="1152" w:header="0" w:footer="0" w:gutter="0"/>
      <w:pgNumType w:start="1"/>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AF2792D" w14:textId="77777777" w:rsidR="00977DB1" w:rsidRDefault="00977DB1" w:rsidP="0014692C">
      <w:r>
        <w:separator/>
      </w:r>
    </w:p>
  </w:endnote>
  <w:endnote w:type="continuationSeparator" w:id="0">
    <w:p w14:paraId="5B4789D1" w14:textId="77777777" w:rsidR="00977DB1" w:rsidRDefault="00977DB1" w:rsidP="0014692C">
      <w:r>
        <w:continuationSeparator/>
      </w:r>
    </w:p>
  </w:endnote>
  <w:endnote w:type="continuationNotice" w:id="1">
    <w:p w14:paraId="3D0F480B" w14:textId="77777777" w:rsidR="00977DB1" w:rsidRDefault="00977DB1" w:rsidP="0014692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MS Mincho">
    <w:altName w:val="ＭＳ 明朝"/>
    <w:panose1 w:val="02020609040205080304"/>
    <w:charset w:val="80"/>
    <w:family w:val="roman"/>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Franklin Gothic Book">
    <w:panose1 w:val="00000000000000000000"/>
    <w:charset w:val="00"/>
    <w:family w:val="roman"/>
    <w:notTrueType/>
    <w:pitch w:val="default"/>
  </w:font>
  <w:font w:name="Roboto">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122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58"/>
    </w:tblGrid>
    <w:tr w:rsidR="004B7E44" w14:paraId="53387A6D" w14:textId="77777777" w:rsidTr="00C92FC8">
      <w:trPr>
        <w:trHeight w:val="730"/>
        <w:jc w:val="center"/>
      </w:trPr>
      <w:tc>
        <w:tcPr>
          <w:tcW w:w="12258" w:type="dxa"/>
          <w:tcBorders>
            <w:top w:val="nil"/>
            <w:left w:val="nil"/>
            <w:bottom w:val="nil"/>
            <w:right w:val="nil"/>
          </w:tcBorders>
          <w:shd w:val="clear" w:color="auto" w:fill="4D5154" w:themeFill="text1" w:themeFillTint="BF"/>
          <w:vAlign w:val="center"/>
        </w:tcPr>
        <w:p w14:paraId="44D5A56F" w14:textId="51DCA991" w:rsidR="004B7E44" w:rsidRDefault="00C92FC8" w:rsidP="0014692C">
          <w:pPr>
            <w:pStyle w:val="Footer"/>
          </w:pPr>
          <w:r w:rsidRPr="006A6B8C">
            <w:rPr>
              <w:color w:val="FFFFFF" w:themeColor="background1"/>
            </w:rPr>
            <w:t>www.radianttech.net | 800.348.4008</w:t>
          </w:r>
        </w:p>
      </w:tc>
    </w:tr>
  </w:tbl>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826191010"/>
      <w:docPartObj>
        <w:docPartGallery w:val="Page Numbers (Bottom of Page)"/>
        <w:docPartUnique/>
      </w:docPartObj>
    </w:sdtPr>
    <w:sdtEndPr>
      <w:rPr>
        <w:noProof/>
      </w:rPr>
    </w:sdtEndPr>
    <w:sdtContent>
      <w:p w14:paraId="58BF7B7F" w14:textId="77777777" w:rsidR="005A718F" w:rsidRDefault="005A718F" w:rsidP="0014692C">
        <w:pPr>
          <w:pStyle w:val="Footer"/>
        </w:pPr>
        <w:r>
          <w:fldChar w:fldCharType="begin"/>
        </w:r>
        <w:r>
          <w:instrText xml:space="preserve"> PAGE   \* MERGEFORMAT </w:instrText>
        </w:r>
        <w:r>
          <w:fldChar w:fldCharType="separate"/>
        </w:r>
        <w:r w:rsidR="009120E9">
          <w:rPr>
            <w:noProof/>
          </w:rPr>
          <w:t>1</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89520B6" w14:textId="77777777" w:rsidR="00977DB1" w:rsidRDefault="00977DB1" w:rsidP="0014692C">
      <w:r>
        <w:separator/>
      </w:r>
    </w:p>
  </w:footnote>
  <w:footnote w:type="continuationSeparator" w:id="0">
    <w:p w14:paraId="65709084" w14:textId="77777777" w:rsidR="00977DB1" w:rsidRDefault="00977DB1" w:rsidP="0014692C">
      <w:r>
        <w:continuationSeparator/>
      </w:r>
    </w:p>
  </w:footnote>
  <w:footnote w:type="continuationNotice" w:id="1">
    <w:p w14:paraId="00152DF8" w14:textId="77777777" w:rsidR="00977DB1" w:rsidRDefault="00977DB1" w:rsidP="0014692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DE5CA1" w14:textId="0C6C90AA" w:rsidR="000274D0" w:rsidRDefault="000274D0" w:rsidP="0014692C">
    <w:pPr>
      <w:pStyle w:val="Header"/>
    </w:pPr>
    <w:r>
      <w:rPr>
        <w:noProof/>
      </w:rPr>
      <mc:AlternateContent>
        <mc:Choice Requires="wps">
          <w:drawing>
            <wp:anchor distT="0" distB="0" distL="114300" distR="114300" simplePos="0" relativeHeight="251658241" behindDoc="1" locked="0" layoutInCell="1" allowOverlap="1" wp14:anchorId="75CCCC1C" wp14:editId="77CA74F7">
              <wp:simplePos x="0" y="0"/>
              <wp:positionH relativeFrom="column">
                <wp:posOffset>-733425</wp:posOffset>
              </wp:positionH>
              <wp:positionV relativeFrom="paragraph">
                <wp:posOffset>13335</wp:posOffset>
              </wp:positionV>
              <wp:extent cx="1266825" cy="592455"/>
              <wp:effectExtent l="0" t="0" r="9525" b="0"/>
              <wp:wrapTight wrapText="bothSides">
                <wp:wrapPolygon edited="0">
                  <wp:start x="0" y="0"/>
                  <wp:lineTo x="0" y="20836"/>
                  <wp:lineTo x="21438" y="20836"/>
                  <wp:lineTo x="21438" y="0"/>
                  <wp:lineTo x="0" y="0"/>
                </wp:wrapPolygon>
              </wp:wrapTight>
              <wp:docPr id="49" name="Rectangle 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66825" cy="592455"/>
                      </a:xfrm>
                      <a:prstGeom prst="rect">
                        <a:avLst/>
                      </a:prstGeom>
                      <a:solidFill>
                        <a:srgbClr val="F18917"/>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A019419" w14:textId="77777777" w:rsidR="000274D0" w:rsidRPr="004B7E44" w:rsidRDefault="000274D0" w:rsidP="00766543">
                          <w:pPr>
                            <w:jc w:val="right"/>
                          </w:pPr>
                          <w:r w:rsidRPr="004B7E44">
                            <w:fldChar w:fldCharType="begin"/>
                          </w:r>
                          <w:r w:rsidRPr="004B7E44">
                            <w:instrText xml:space="preserve"> PAGE  \* Arabic  \* MERGEFORMAT </w:instrText>
                          </w:r>
                          <w:r w:rsidRPr="004B7E44">
                            <w:fldChar w:fldCharType="separate"/>
                          </w:r>
                          <w:r>
                            <w:rPr>
                              <w:noProof/>
                            </w:rPr>
                            <w:t>2</w:t>
                          </w:r>
                          <w:r w:rsidRPr="004B7E44">
                            <w:fldChar w:fldCharType="end"/>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rect w14:anchorId="75CCCC1C" id="Rectangle 49" o:spid="_x0000_s1038" style="position:absolute;margin-left:-57.75pt;margin-top:1.05pt;width:99.75pt;height:46.65pt;z-index:-25165823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" fillcolor="#f18917" stroked="f" strokeweight="2pt">
              <v:textbox>
                <w:txbxContent>
                  <w:p w14:paraId="6A019419" w14:textId="77777777" w:rsidR="000274D0" w:rsidRPr="004B7E44" w:rsidRDefault="000274D0" w:rsidP="00766543">
                    <w:pPr>
                      <w:jc w:val="right"/>
                    </w:pPr>
                    <w:r w:rsidRPr="004B7E44">
                      <w:fldChar w:fldCharType="begin"/>
                    </w:r>
                    <w:r w:rsidRPr="004B7E44">
                      <w:instrText xml:space="preserve"> PAGE  \* Arabic  \* MERGEFORMAT </w:instrText>
                    </w:r>
                    <w:r w:rsidRPr="004B7E44">
                      <w:fldChar w:fldCharType="separate"/>
                    </w:r>
                    <w:r>
                      <w:rPr>
                        <w:noProof/>
                      </w:rPr>
                      <w:t>2</w:t>
                    </w:r>
                    <w:r w:rsidRPr="004B7E44">
                      <w:fldChar w:fldCharType="end"/>
                    </w:r>
                  </w:p>
                </w:txbxContent>
              </v:textbox>
              <w10:wrap type="tight"/>
            </v:rect>
          </w:pict>
        </mc:Fallback>
      </mc:AlternateContent>
    </w:r>
  </w:p>
  <w:p w14:paraId="22C425C4" w14:textId="455C9929" w:rsidR="000274D0" w:rsidRDefault="000274D0" w:rsidP="0014692C">
    <w:pPr>
      <w:pStyle w:val="Header"/>
    </w:pPr>
  </w:p>
  <w:p w14:paraId="1346044F" w14:textId="77777777" w:rsidR="00B4522D" w:rsidRDefault="00B4522D" w:rsidP="0014692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12210" w:type="dxa"/>
      <w:tblInd w:w="-1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210"/>
    </w:tblGrid>
    <w:tr w:rsidR="004B7E44" w14:paraId="42C9E4ED" w14:textId="77777777" w:rsidTr="00B4522D">
      <w:trPr>
        <w:trHeight w:val="1170"/>
      </w:trPr>
      <w:tc>
        <w:tcPr>
          <w:tcW w:w="12210" w:type="dxa"/>
          <w:tcBorders>
            <w:top w:val="nil"/>
            <w:left w:val="nil"/>
            <w:bottom w:val="nil"/>
            <w:right w:val="nil"/>
          </w:tcBorders>
        </w:tcPr>
        <w:p w14:paraId="623C3FBF" w14:textId="77777777" w:rsidR="004B7E44" w:rsidRDefault="00CC5ECC" w:rsidP="0014692C">
          <w:pPr>
            <w:pStyle w:val="Header"/>
          </w:pPr>
          <w:r>
            <w:rPr>
              <w:noProof/>
            </w:rPr>
            <mc:AlternateContent>
              <mc:Choice Requires="wps">
                <w:drawing>
                  <wp:anchor distT="0" distB="0" distL="114300" distR="114300" simplePos="0" relativeHeight="251658240" behindDoc="1" locked="0" layoutInCell="1" allowOverlap="1" wp14:anchorId="6547302A" wp14:editId="466B2B02">
                    <wp:simplePos x="0" y="0"/>
                    <wp:positionH relativeFrom="column">
                      <wp:posOffset>6477000</wp:posOffset>
                    </wp:positionH>
                    <wp:positionV relativeFrom="paragraph">
                      <wp:posOffset>0</wp:posOffset>
                    </wp:positionV>
                    <wp:extent cx="1266825" cy="592455"/>
                    <wp:effectExtent l="0" t="0" r="9525" b="0"/>
                    <wp:wrapTight wrapText="bothSides">
                      <wp:wrapPolygon edited="0">
                        <wp:start x="0" y="0"/>
                        <wp:lineTo x="0" y="20836"/>
                        <wp:lineTo x="21438" y="20836"/>
                        <wp:lineTo x="21438" y="0"/>
                        <wp:lineTo x="0" y="0"/>
                      </wp:wrapPolygon>
                    </wp:wrapTight>
                    <wp:docPr id="5"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66825" cy="592455"/>
                            </a:xfrm>
                            <a:prstGeom prst="rect">
                              <a:avLst/>
                            </a:prstGeom>
                            <a:solidFill>
                              <a:srgbClr val="F18917"/>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37315B0" w14:textId="77777777" w:rsidR="004B7E44" w:rsidRPr="004B7E44" w:rsidRDefault="004B7E44" w:rsidP="00766543">
                                <w:pPr>
                                  <w:jc w:val="center"/>
                                </w:pPr>
                                <w:r w:rsidRPr="004B7E44">
                                  <w:fldChar w:fldCharType="begin"/>
                                </w:r>
                                <w:r w:rsidRPr="004B7E44">
                                  <w:instrText xml:space="preserve"> PAGE  \* Arabic  \* MERGEFORMAT </w:instrText>
                                </w:r>
                                <w:r w:rsidRPr="004B7E44">
                                  <w:fldChar w:fldCharType="separate"/>
                                </w:r>
                                <w:r w:rsidR="009120E9">
                                  <w:rPr>
                                    <w:noProof/>
                                  </w:rPr>
                                  <w:t>2</w:t>
                                </w:r>
                                <w:r w:rsidRPr="004B7E44">
                                  <w:fldChar w:fldCharType="end"/>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rect w14:anchorId="6547302A" id="Rectangle 5" o:spid="_x0000_s1039" style="position:absolute;margin-left:510pt;margin-top:0;width:99.75pt;height:46.6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" fillcolor="#f18917" stroked="f" strokeweight="2pt">
                    <v:textbox>
                      <w:txbxContent>
                        <w:p w14:paraId="237315B0" w14:textId="77777777" w:rsidR="004B7E44" w:rsidRPr="004B7E44" w:rsidRDefault="004B7E44" w:rsidP="00766543">
                          <w:pPr>
                            <w:jc w:val="center"/>
                          </w:pPr>
                          <w:r w:rsidRPr="004B7E44">
                            <w:fldChar w:fldCharType="begin"/>
                          </w:r>
                          <w:r w:rsidRPr="004B7E44">
                            <w:instrText xml:space="preserve"> PAGE  \* Arabic  \* MERGEFORMAT </w:instrText>
                          </w:r>
                          <w:r w:rsidRPr="004B7E44">
                            <w:fldChar w:fldCharType="separate"/>
                          </w:r>
                          <w:r w:rsidR="009120E9">
                            <w:rPr>
                              <w:noProof/>
                            </w:rPr>
                            <w:t>2</w:t>
                          </w:r>
                          <w:r w:rsidRPr="004B7E44">
                            <w:fldChar w:fldCharType="end"/>
                          </w:r>
                        </w:p>
                      </w:txbxContent>
                    </v:textbox>
                    <w10:wrap type="tight"/>
                  </v:rect>
                </w:pict>
              </mc:Fallback>
            </mc:AlternateContent>
          </w:r>
        </w:p>
        <w:p w14:paraId="057DB65E" w14:textId="0E5D04EB" w:rsidR="000274D0" w:rsidRPr="00B4522D" w:rsidRDefault="000274D0" w:rsidP="0014692C">
          <w:pPr>
            <w:rPr>
              <w:sz w:val="20"/>
              <w:szCs w:val="16"/>
            </w:rPr>
          </w:pPr>
          <w:r>
            <w:tab/>
          </w:r>
        </w:p>
      </w:tc>
    </w:tr>
  </w:tbl>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FA2E64"/>
    <w:multiLevelType w:val="hybridMultilevel"/>
    <w:tmpl w:val="AFD2ADCA"/>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833500B"/>
    <w:multiLevelType w:val="hybridMultilevel"/>
    <w:tmpl w:val="01A69728"/>
    <w:lvl w:ilvl="0" w:tplc="FFFFFFFF">
      <w:start w:val="1"/>
      <w:numFmt w:val="lowerLetter"/>
      <w:lvlText w:val="%1."/>
      <w:lvlJc w:val="left"/>
      <w:pPr>
        <w:ind w:left="1440" w:hanging="360"/>
      </w:pPr>
    </w:lvl>
    <w:lvl w:ilvl="1" w:tplc="FFFFFFFF">
      <w:start w:val="1"/>
      <w:numFmt w:val="lowerLetter"/>
      <w:lvlText w:val="%2."/>
      <w:lvlJc w:val="left"/>
      <w:pPr>
        <w:ind w:left="2160" w:hanging="360"/>
      </w:pPr>
    </w:lvl>
    <w:lvl w:ilvl="2" w:tplc="FFFFFFFF">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 w15:restartNumberingAfterBreak="0">
    <w:nsid w:val="08E857D2"/>
    <w:multiLevelType w:val="hybridMultilevel"/>
    <w:tmpl w:val="9C9EF8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DD2591"/>
    <w:multiLevelType w:val="hybridMultilevel"/>
    <w:tmpl w:val="5876372A"/>
    <w:lvl w:ilvl="0" w:tplc="FFFFFFFF">
      <w:start w:val="1"/>
      <w:numFmt w:val="decimal"/>
      <w:lvlText w:val="%1."/>
      <w:lvlJc w:val="left"/>
      <w:pPr>
        <w:ind w:left="720" w:hanging="360"/>
      </w:pPr>
      <w:rPr>
        <w:rFonts w:hint="default"/>
        <w:sz w:val="32"/>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B7066DD"/>
    <w:multiLevelType w:val="hybridMultilevel"/>
    <w:tmpl w:val="77C42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110E76"/>
    <w:multiLevelType w:val="hybridMultilevel"/>
    <w:tmpl w:val="98C089C8"/>
    <w:lvl w:ilvl="0" w:tplc="DC80CD4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BB611D"/>
    <w:multiLevelType w:val="hybridMultilevel"/>
    <w:tmpl w:val="A650DD7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2660FD0"/>
    <w:multiLevelType w:val="hybridMultilevel"/>
    <w:tmpl w:val="0AD85B3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40E0B31"/>
    <w:multiLevelType w:val="hybridMultilevel"/>
    <w:tmpl w:val="77C42A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5BA39DD"/>
    <w:multiLevelType w:val="hybridMultilevel"/>
    <w:tmpl w:val="BEA435AA"/>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1D0C0B5A"/>
    <w:multiLevelType w:val="hybridMultilevel"/>
    <w:tmpl w:val="2DC8D2EE"/>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FD44DAD"/>
    <w:multiLevelType w:val="hybridMultilevel"/>
    <w:tmpl w:val="BEA435AA"/>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213E7211"/>
    <w:multiLevelType w:val="hybridMultilevel"/>
    <w:tmpl w:val="6B562C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14041F0"/>
    <w:multiLevelType w:val="hybridMultilevel"/>
    <w:tmpl w:val="6B562C3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30824BF"/>
    <w:multiLevelType w:val="hybridMultilevel"/>
    <w:tmpl w:val="E56633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33B55BC"/>
    <w:multiLevelType w:val="hybridMultilevel"/>
    <w:tmpl w:val="A240F0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631F67"/>
    <w:multiLevelType w:val="hybridMultilevel"/>
    <w:tmpl w:val="77C42A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249A61E5"/>
    <w:multiLevelType w:val="hybridMultilevel"/>
    <w:tmpl w:val="20BAF80C"/>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78F42A6"/>
    <w:multiLevelType w:val="hybridMultilevel"/>
    <w:tmpl w:val="30AA70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7966621"/>
    <w:multiLevelType w:val="hybridMultilevel"/>
    <w:tmpl w:val="79E4C4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9EE37BE"/>
    <w:multiLevelType w:val="hybridMultilevel"/>
    <w:tmpl w:val="7794FE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D961837"/>
    <w:multiLevelType w:val="hybridMultilevel"/>
    <w:tmpl w:val="D4184B8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FBC68F5"/>
    <w:multiLevelType w:val="hybridMultilevel"/>
    <w:tmpl w:val="8D0460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1210728"/>
    <w:multiLevelType w:val="hybridMultilevel"/>
    <w:tmpl w:val="521C8230"/>
    <w:lvl w:ilvl="0" w:tplc="FFFFFFF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9011600"/>
    <w:multiLevelType w:val="hybridMultilevel"/>
    <w:tmpl w:val="870A154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3B3E7380"/>
    <w:multiLevelType w:val="hybridMultilevel"/>
    <w:tmpl w:val="8DEE8AB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15:restartNumberingAfterBreak="0">
    <w:nsid w:val="3D8B351B"/>
    <w:multiLevelType w:val="hybridMultilevel"/>
    <w:tmpl w:val="40A6A8C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F816FAC"/>
    <w:multiLevelType w:val="hybridMultilevel"/>
    <w:tmpl w:val="AFC00B28"/>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8" w15:restartNumberingAfterBreak="0">
    <w:nsid w:val="41F92682"/>
    <w:multiLevelType w:val="hybridMultilevel"/>
    <w:tmpl w:val="0AD85B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26739C2"/>
    <w:multiLevelType w:val="hybridMultilevel"/>
    <w:tmpl w:val="20CED34C"/>
    <w:lvl w:ilvl="0" w:tplc="FFFFFFF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69A3423"/>
    <w:multiLevelType w:val="hybridMultilevel"/>
    <w:tmpl w:val="EC9A834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46D06256"/>
    <w:multiLevelType w:val="hybridMultilevel"/>
    <w:tmpl w:val="815E8AB4"/>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95B609C"/>
    <w:multiLevelType w:val="hybridMultilevel"/>
    <w:tmpl w:val="40A6A8C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4F291D66"/>
    <w:multiLevelType w:val="hybridMultilevel"/>
    <w:tmpl w:val="0D6AF16E"/>
    <w:lvl w:ilvl="0" w:tplc="FFFFFFFF">
      <w:start w:val="1"/>
      <w:numFmt w:val="decimal"/>
      <w:lvlText w:val="%1."/>
      <w:lvlJc w:val="left"/>
      <w:pPr>
        <w:ind w:left="2880" w:hanging="18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4FAD6D4B"/>
    <w:multiLevelType w:val="hybridMultilevel"/>
    <w:tmpl w:val="6764C86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0B2704F"/>
    <w:multiLevelType w:val="hybridMultilevel"/>
    <w:tmpl w:val="870A15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31D3B6F"/>
    <w:multiLevelType w:val="hybridMultilevel"/>
    <w:tmpl w:val="9F2622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8C4153D"/>
    <w:multiLevelType w:val="hybridMultilevel"/>
    <w:tmpl w:val="CF9AE234"/>
    <w:lvl w:ilvl="0" w:tplc="C1A2104E">
      <w:start w:val="1"/>
      <w:numFmt w:val="decimal"/>
      <w:lvlText w:val="%1."/>
      <w:lvlJc w:val="left"/>
      <w:pPr>
        <w:ind w:left="720" w:hanging="360"/>
      </w:pPr>
      <w:rPr>
        <w:rFonts w:hint="default"/>
        <w:sz w:val="3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97D5D23"/>
    <w:multiLevelType w:val="hybridMultilevel"/>
    <w:tmpl w:val="A650DD7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A286E44"/>
    <w:multiLevelType w:val="hybridMultilevel"/>
    <w:tmpl w:val="CAF6CD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BFB6925"/>
    <w:multiLevelType w:val="hybridMultilevel"/>
    <w:tmpl w:val="870A154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5FB30EEC"/>
    <w:multiLevelType w:val="hybridMultilevel"/>
    <w:tmpl w:val="662412C0"/>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15:restartNumberingAfterBreak="0">
    <w:nsid w:val="60847BA7"/>
    <w:multiLevelType w:val="hybridMultilevel"/>
    <w:tmpl w:val="20BAF80C"/>
    <w:lvl w:ilvl="0" w:tplc="FFFFFFF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0D80374"/>
    <w:multiLevelType w:val="hybridMultilevel"/>
    <w:tmpl w:val="E5826976"/>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11F1F8B"/>
    <w:multiLevelType w:val="hybridMultilevel"/>
    <w:tmpl w:val="B62670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12517A3"/>
    <w:multiLevelType w:val="hybridMultilevel"/>
    <w:tmpl w:val="19E02D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28855C9"/>
    <w:multiLevelType w:val="hybridMultilevel"/>
    <w:tmpl w:val="C9EAC5B4"/>
    <w:lvl w:ilvl="0" w:tplc="0409000F">
      <w:start w:val="1"/>
      <w:numFmt w:val="decimal"/>
      <w:lvlText w:val="%1."/>
      <w:lvlJc w:val="left"/>
      <w:pPr>
        <w:ind w:left="1440" w:hanging="360"/>
      </w:pPr>
      <w:rPr>
        <w:rFonts w:hint="default"/>
      </w:rPr>
    </w:lvl>
    <w:lvl w:ilvl="1" w:tplc="FFFFFFFF">
      <w:start w:val="1"/>
      <w:numFmt w:val="bullet"/>
      <w:lvlText w:val="o"/>
      <w:lvlJc w:val="left"/>
      <w:pPr>
        <w:ind w:left="2160" w:hanging="360"/>
      </w:pPr>
      <w:rPr>
        <w:rFonts w:ascii="Courier New" w:hAnsi="Courier New" w:cs="Courier New" w:hint="default"/>
      </w:rPr>
    </w:lvl>
    <w:lvl w:ilvl="2" w:tplc="FFFFFFFF">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47" w15:restartNumberingAfterBreak="0">
    <w:nsid w:val="63381C87"/>
    <w:multiLevelType w:val="hybridMultilevel"/>
    <w:tmpl w:val="5876372A"/>
    <w:lvl w:ilvl="0" w:tplc="8536ECFC">
      <w:start w:val="1"/>
      <w:numFmt w:val="decimal"/>
      <w:lvlText w:val="%1."/>
      <w:lvlJc w:val="left"/>
      <w:pPr>
        <w:ind w:left="720" w:hanging="360"/>
      </w:pPr>
      <w:rPr>
        <w:rFonts w:hint="default"/>
        <w:sz w:val="3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6D01098"/>
    <w:multiLevelType w:val="hybridMultilevel"/>
    <w:tmpl w:val="8DE86E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70A2990"/>
    <w:multiLevelType w:val="hybridMultilevel"/>
    <w:tmpl w:val="51F21B5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0" w15:restartNumberingAfterBreak="0">
    <w:nsid w:val="69D723F5"/>
    <w:multiLevelType w:val="hybridMultilevel"/>
    <w:tmpl w:val="5EE2779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DBD3368"/>
    <w:multiLevelType w:val="hybridMultilevel"/>
    <w:tmpl w:val="B9C099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063556E"/>
    <w:multiLevelType w:val="hybridMultilevel"/>
    <w:tmpl w:val="2A9897D8"/>
    <w:lvl w:ilvl="0" w:tplc="4BB009E0">
      <w:start w:val="1"/>
      <w:numFmt w:val="bullet"/>
      <w:lvlText w:val="-"/>
      <w:lvlJc w:val="left"/>
      <w:pPr>
        <w:ind w:left="720" w:hanging="360"/>
      </w:pPr>
      <w:rPr>
        <w:rFonts w:ascii="Segoe UI" w:eastAsia="Times New Roman" w:hAnsi="Segoe UI" w:cs="Segoe U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12033FB"/>
    <w:multiLevelType w:val="hybridMultilevel"/>
    <w:tmpl w:val="5876372A"/>
    <w:lvl w:ilvl="0" w:tplc="FFFFFFFF">
      <w:start w:val="1"/>
      <w:numFmt w:val="decimal"/>
      <w:lvlText w:val="%1."/>
      <w:lvlJc w:val="left"/>
      <w:pPr>
        <w:ind w:left="720" w:hanging="360"/>
      </w:pPr>
      <w:rPr>
        <w:rFonts w:hint="default"/>
        <w:sz w:val="32"/>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74194709"/>
    <w:multiLevelType w:val="hybridMultilevel"/>
    <w:tmpl w:val="0D6AF16E"/>
    <w:lvl w:ilvl="0" w:tplc="0409000F">
      <w:start w:val="1"/>
      <w:numFmt w:val="decimal"/>
      <w:lvlText w:val="%1."/>
      <w:lvlJc w:val="left"/>
      <w:pPr>
        <w:ind w:left="2880" w:hanging="18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75882C32"/>
    <w:multiLevelType w:val="hybridMultilevel"/>
    <w:tmpl w:val="6470B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8453B44"/>
    <w:multiLevelType w:val="hybridMultilevel"/>
    <w:tmpl w:val="C250017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863010794">
    <w:abstractNumId w:val="21"/>
  </w:num>
  <w:num w:numId="2" w16cid:durableId="673994352">
    <w:abstractNumId w:val="37"/>
  </w:num>
  <w:num w:numId="3" w16cid:durableId="1232543602">
    <w:abstractNumId w:val="56"/>
  </w:num>
  <w:num w:numId="4" w16cid:durableId="826747182">
    <w:abstractNumId w:val="0"/>
  </w:num>
  <w:num w:numId="5" w16cid:durableId="53236243">
    <w:abstractNumId w:val="1"/>
  </w:num>
  <w:num w:numId="6" w16cid:durableId="167734031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461996414">
    <w:abstractNumId w:val="55"/>
  </w:num>
  <w:num w:numId="8" w16cid:durableId="2052222033">
    <w:abstractNumId w:val="15"/>
  </w:num>
  <w:num w:numId="9" w16cid:durableId="2137942663">
    <w:abstractNumId w:val="2"/>
  </w:num>
  <w:num w:numId="10" w16cid:durableId="65616140">
    <w:abstractNumId w:val="4"/>
  </w:num>
  <w:num w:numId="11" w16cid:durableId="1720938340">
    <w:abstractNumId w:val="22"/>
  </w:num>
  <w:num w:numId="12" w16cid:durableId="724841260">
    <w:abstractNumId w:val="42"/>
  </w:num>
  <w:num w:numId="13" w16cid:durableId="1917398356">
    <w:abstractNumId w:val="20"/>
  </w:num>
  <w:num w:numId="14" w16cid:durableId="915673704">
    <w:abstractNumId w:val="31"/>
  </w:num>
  <w:num w:numId="15" w16cid:durableId="1064763550">
    <w:abstractNumId w:val="36"/>
  </w:num>
  <w:num w:numId="16" w16cid:durableId="1434089318">
    <w:abstractNumId w:val="39"/>
  </w:num>
  <w:num w:numId="17" w16cid:durableId="971253420">
    <w:abstractNumId w:val="11"/>
  </w:num>
  <w:num w:numId="18" w16cid:durableId="870217656">
    <w:abstractNumId w:val="18"/>
  </w:num>
  <w:num w:numId="19" w16cid:durableId="604966094">
    <w:abstractNumId w:val="9"/>
  </w:num>
  <w:num w:numId="20" w16cid:durableId="725447474">
    <w:abstractNumId w:val="19"/>
  </w:num>
  <w:num w:numId="21" w16cid:durableId="67844707">
    <w:abstractNumId w:val="8"/>
  </w:num>
  <w:num w:numId="22" w16cid:durableId="1531645804">
    <w:abstractNumId w:val="49"/>
  </w:num>
  <w:num w:numId="23" w16cid:durableId="150173712">
    <w:abstractNumId w:val="38"/>
  </w:num>
  <w:num w:numId="24" w16cid:durableId="1619023354">
    <w:abstractNumId w:val="16"/>
  </w:num>
  <w:num w:numId="25" w16cid:durableId="157618836">
    <w:abstractNumId w:val="50"/>
  </w:num>
  <w:num w:numId="26" w16cid:durableId="1393235450">
    <w:abstractNumId w:val="34"/>
  </w:num>
  <w:num w:numId="27" w16cid:durableId="1788545237">
    <w:abstractNumId w:val="54"/>
  </w:num>
  <w:num w:numId="28" w16cid:durableId="53085445">
    <w:abstractNumId w:val="25"/>
  </w:num>
  <w:num w:numId="29" w16cid:durableId="220216025">
    <w:abstractNumId w:val="41"/>
  </w:num>
  <w:num w:numId="30" w16cid:durableId="1059553022">
    <w:abstractNumId w:val="26"/>
  </w:num>
  <w:num w:numId="31" w16cid:durableId="1573470576">
    <w:abstractNumId w:val="30"/>
  </w:num>
  <w:num w:numId="32" w16cid:durableId="88477917">
    <w:abstractNumId w:val="32"/>
  </w:num>
  <w:num w:numId="33" w16cid:durableId="1517882794">
    <w:abstractNumId w:val="46"/>
  </w:num>
  <w:num w:numId="34" w16cid:durableId="828709539">
    <w:abstractNumId w:val="14"/>
  </w:num>
  <w:num w:numId="35" w16cid:durableId="95490117">
    <w:abstractNumId w:val="48"/>
  </w:num>
  <w:num w:numId="36" w16cid:durableId="1476995845">
    <w:abstractNumId w:val="17"/>
  </w:num>
  <w:num w:numId="37" w16cid:durableId="1826506528">
    <w:abstractNumId w:val="47"/>
  </w:num>
  <w:num w:numId="38" w16cid:durableId="1806578878">
    <w:abstractNumId w:val="3"/>
  </w:num>
  <w:num w:numId="39" w16cid:durableId="1834643988">
    <w:abstractNumId w:val="53"/>
  </w:num>
  <w:num w:numId="40" w16cid:durableId="592276694">
    <w:abstractNumId w:val="10"/>
  </w:num>
  <w:num w:numId="41" w16cid:durableId="2106682724">
    <w:abstractNumId w:val="43"/>
  </w:num>
  <w:num w:numId="42" w16cid:durableId="810832298">
    <w:abstractNumId w:val="23"/>
  </w:num>
  <w:num w:numId="43" w16cid:durableId="1490437158">
    <w:abstractNumId w:val="6"/>
  </w:num>
  <w:num w:numId="44" w16cid:durableId="2041390930">
    <w:abstractNumId w:val="52"/>
  </w:num>
  <w:num w:numId="45" w16cid:durableId="417363187">
    <w:abstractNumId w:val="44"/>
  </w:num>
  <w:num w:numId="46" w16cid:durableId="1129863058">
    <w:abstractNumId w:val="27"/>
  </w:num>
  <w:num w:numId="47" w16cid:durableId="751705342">
    <w:abstractNumId w:val="51"/>
  </w:num>
  <w:num w:numId="48" w16cid:durableId="2081900110">
    <w:abstractNumId w:val="45"/>
  </w:num>
  <w:num w:numId="49" w16cid:durableId="673262251">
    <w:abstractNumId w:val="12"/>
  </w:num>
  <w:num w:numId="50" w16cid:durableId="886717949">
    <w:abstractNumId w:val="28"/>
  </w:num>
  <w:num w:numId="51" w16cid:durableId="816265077">
    <w:abstractNumId w:val="35"/>
  </w:num>
  <w:num w:numId="52" w16cid:durableId="1300958731">
    <w:abstractNumId w:val="7"/>
  </w:num>
  <w:num w:numId="53" w16cid:durableId="186254515">
    <w:abstractNumId w:val="40"/>
  </w:num>
  <w:num w:numId="54" w16cid:durableId="1624072189">
    <w:abstractNumId w:val="13"/>
  </w:num>
  <w:num w:numId="55" w16cid:durableId="2079396522">
    <w:abstractNumId w:val="29"/>
  </w:num>
  <w:num w:numId="56" w16cid:durableId="937054888">
    <w:abstractNumId w:val="24"/>
  </w:num>
  <w:num w:numId="57" w16cid:durableId="2139372639">
    <w:abstractNumId w:val="33"/>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90"/>
  <w:attachedTemplate r:id="rId1"/>
  <w:defaultTabStop w:val="720"/>
  <w:evenAndOddHeaders/>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jIztDQwN7Y0NzY0MbFQ0lEKTi0uzszPAykwrgUARkePIywAAAA="/>
  </w:docVars>
  <w:rsids>
    <w:rsidRoot w:val="008943FF"/>
    <w:rsid w:val="00000FD8"/>
    <w:rsid w:val="00001ED2"/>
    <w:rsid w:val="00002250"/>
    <w:rsid w:val="00002658"/>
    <w:rsid w:val="00002F7C"/>
    <w:rsid w:val="00003A61"/>
    <w:rsid w:val="00004468"/>
    <w:rsid w:val="00007A71"/>
    <w:rsid w:val="0001005E"/>
    <w:rsid w:val="00012777"/>
    <w:rsid w:val="00012A59"/>
    <w:rsid w:val="000145D9"/>
    <w:rsid w:val="00022A37"/>
    <w:rsid w:val="00023F96"/>
    <w:rsid w:val="00024819"/>
    <w:rsid w:val="0002512D"/>
    <w:rsid w:val="000274D0"/>
    <w:rsid w:val="00033E58"/>
    <w:rsid w:val="0004116E"/>
    <w:rsid w:val="00042107"/>
    <w:rsid w:val="00042488"/>
    <w:rsid w:val="00042695"/>
    <w:rsid w:val="0004402B"/>
    <w:rsid w:val="0004584A"/>
    <w:rsid w:val="00045995"/>
    <w:rsid w:val="00046159"/>
    <w:rsid w:val="00047EB4"/>
    <w:rsid w:val="0005259D"/>
    <w:rsid w:val="000544ED"/>
    <w:rsid w:val="00054663"/>
    <w:rsid w:val="00055753"/>
    <w:rsid w:val="00055ADC"/>
    <w:rsid w:val="00055D81"/>
    <w:rsid w:val="00056EC1"/>
    <w:rsid w:val="000602BB"/>
    <w:rsid w:val="0006321A"/>
    <w:rsid w:val="00067F4D"/>
    <w:rsid w:val="000735DA"/>
    <w:rsid w:val="00075F65"/>
    <w:rsid w:val="000770FD"/>
    <w:rsid w:val="00081D8E"/>
    <w:rsid w:val="000850C1"/>
    <w:rsid w:val="000868AC"/>
    <w:rsid w:val="00087889"/>
    <w:rsid w:val="000908BA"/>
    <w:rsid w:val="00090D0E"/>
    <w:rsid w:val="00091CEB"/>
    <w:rsid w:val="0009273D"/>
    <w:rsid w:val="00092D7E"/>
    <w:rsid w:val="000931FB"/>
    <w:rsid w:val="00095715"/>
    <w:rsid w:val="000A31EA"/>
    <w:rsid w:val="000A4352"/>
    <w:rsid w:val="000A4B66"/>
    <w:rsid w:val="000A6829"/>
    <w:rsid w:val="000B0DA7"/>
    <w:rsid w:val="000B1A9A"/>
    <w:rsid w:val="000B4210"/>
    <w:rsid w:val="000B4256"/>
    <w:rsid w:val="000B4498"/>
    <w:rsid w:val="000B53B9"/>
    <w:rsid w:val="000C0735"/>
    <w:rsid w:val="000C1877"/>
    <w:rsid w:val="000C23B4"/>
    <w:rsid w:val="000C361C"/>
    <w:rsid w:val="000C54EF"/>
    <w:rsid w:val="000C6AFB"/>
    <w:rsid w:val="000D1FB0"/>
    <w:rsid w:val="000D2FC8"/>
    <w:rsid w:val="000D3C9E"/>
    <w:rsid w:val="000D43B9"/>
    <w:rsid w:val="000D54E3"/>
    <w:rsid w:val="000D58EC"/>
    <w:rsid w:val="000D7AE1"/>
    <w:rsid w:val="000E0C4B"/>
    <w:rsid w:val="000E4396"/>
    <w:rsid w:val="000E5E1D"/>
    <w:rsid w:val="000E6DC1"/>
    <w:rsid w:val="000F01AE"/>
    <w:rsid w:val="000F1909"/>
    <w:rsid w:val="00101132"/>
    <w:rsid w:val="00101B03"/>
    <w:rsid w:val="00101EEA"/>
    <w:rsid w:val="00102E65"/>
    <w:rsid w:val="00103284"/>
    <w:rsid w:val="0010370B"/>
    <w:rsid w:val="001056C2"/>
    <w:rsid w:val="00111439"/>
    <w:rsid w:val="00112694"/>
    <w:rsid w:val="001129A0"/>
    <w:rsid w:val="00112A54"/>
    <w:rsid w:val="00112A62"/>
    <w:rsid w:val="00113E7D"/>
    <w:rsid w:val="00115A33"/>
    <w:rsid w:val="001170DC"/>
    <w:rsid w:val="001171CF"/>
    <w:rsid w:val="001179D2"/>
    <w:rsid w:val="001201E1"/>
    <w:rsid w:val="00120993"/>
    <w:rsid w:val="001216D0"/>
    <w:rsid w:val="00123B3F"/>
    <w:rsid w:val="00125F1F"/>
    <w:rsid w:val="00126E09"/>
    <w:rsid w:val="0012718F"/>
    <w:rsid w:val="00134494"/>
    <w:rsid w:val="00135FC1"/>
    <w:rsid w:val="00136787"/>
    <w:rsid w:val="00136E1F"/>
    <w:rsid w:val="00137149"/>
    <w:rsid w:val="00141952"/>
    <w:rsid w:val="00142352"/>
    <w:rsid w:val="001460DA"/>
    <w:rsid w:val="00146785"/>
    <w:rsid w:val="0014692C"/>
    <w:rsid w:val="00146DD3"/>
    <w:rsid w:val="0014752C"/>
    <w:rsid w:val="00152015"/>
    <w:rsid w:val="0015335A"/>
    <w:rsid w:val="0015651F"/>
    <w:rsid w:val="00157037"/>
    <w:rsid w:val="00157323"/>
    <w:rsid w:val="0016090B"/>
    <w:rsid w:val="00160E28"/>
    <w:rsid w:val="00161D6E"/>
    <w:rsid w:val="00162182"/>
    <w:rsid w:val="0016607C"/>
    <w:rsid w:val="001667F9"/>
    <w:rsid w:val="001676AC"/>
    <w:rsid w:val="00167921"/>
    <w:rsid w:val="001706AD"/>
    <w:rsid w:val="001725AE"/>
    <w:rsid w:val="001728B4"/>
    <w:rsid w:val="00175354"/>
    <w:rsid w:val="00176725"/>
    <w:rsid w:val="00177D37"/>
    <w:rsid w:val="00180614"/>
    <w:rsid w:val="0018120E"/>
    <w:rsid w:val="00181AF5"/>
    <w:rsid w:val="001840A2"/>
    <w:rsid w:val="00185F1A"/>
    <w:rsid w:val="00190121"/>
    <w:rsid w:val="00191484"/>
    <w:rsid w:val="001919AE"/>
    <w:rsid w:val="001925F8"/>
    <w:rsid w:val="001929C3"/>
    <w:rsid w:val="0019385F"/>
    <w:rsid w:val="001949D8"/>
    <w:rsid w:val="00194E74"/>
    <w:rsid w:val="001972E2"/>
    <w:rsid w:val="001A1107"/>
    <w:rsid w:val="001A1354"/>
    <w:rsid w:val="001A1B09"/>
    <w:rsid w:val="001A2354"/>
    <w:rsid w:val="001A51F1"/>
    <w:rsid w:val="001A5376"/>
    <w:rsid w:val="001A5518"/>
    <w:rsid w:val="001A6903"/>
    <w:rsid w:val="001A715A"/>
    <w:rsid w:val="001A7E48"/>
    <w:rsid w:val="001B160D"/>
    <w:rsid w:val="001B19A9"/>
    <w:rsid w:val="001B32E4"/>
    <w:rsid w:val="001B341A"/>
    <w:rsid w:val="001B39F2"/>
    <w:rsid w:val="001B66A6"/>
    <w:rsid w:val="001B6E94"/>
    <w:rsid w:val="001B786E"/>
    <w:rsid w:val="001C113E"/>
    <w:rsid w:val="001C1250"/>
    <w:rsid w:val="001C1840"/>
    <w:rsid w:val="001C26A0"/>
    <w:rsid w:val="001C2953"/>
    <w:rsid w:val="001C4AFA"/>
    <w:rsid w:val="001C5011"/>
    <w:rsid w:val="001C659E"/>
    <w:rsid w:val="001C6613"/>
    <w:rsid w:val="001C7873"/>
    <w:rsid w:val="001D0C6F"/>
    <w:rsid w:val="001D0DF9"/>
    <w:rsid w:val="001D279E"/>
    <w:rsid w:val="001D2865"/>
    <w:rsid w:val="001D355E"/>
    <w:rsid w:val="001D42D1"/>
    <w:rsid w:val="001D4AE4"/>
    <w:rsid w:val="001D6099"/>
    <w:rsid w:val="001D6E2A"/>
    <w:rsid w:val="001E0AEB"/>
    <w:rsid w:val="001E100F"/>
    <w:rsid w:val="001E37CD"/>
    <w:rsid w:val="001E5710"/>
    <w:rsid w:val="001E6A5A"/>
    <w:rsid w:val="001E796D"/>
    <w:rsid w:val="001F049F"/>
    <w:rsid w:val="001F06DF"/>
    <w:rsid w:val="001F0E6B"/>
    <w:rsid w:val="001F121B"/>
    <w:rsid w:val="001F3BC9"/>
    <w:rsid w:val="001F5CB3"/>
    <w:rsid w:val="00200B9C"/>
    <w:rsid w:val="002015AD"/>
    <w:rsid w:val="00201637"/>
    <w:rsid w:val="00203470"/>
    <w:rsid w:val="00205481"/>
    <w:rsid w:val="002101A4"/>
    <w:rsid w:val="002107EA"/>
    <w:rsid w:val="0021139D"/>
    <w:rsid w:val="00211B89"/>
    <w:rsid w:val="0021205C"/>
    <w:rsid w:val="002167F0"/>
    <w:rsid w:val="00216F25"/>
    <w:rsid w:val="002179BF"/>
    <w:rsid w:val="00221DEE"/>
    <w:rsid w:val="0022311F"/>
    <w:rsid w:val="0022367D"/>
    <w:rsid w:val="002249B4"/>
    <w:rsid w:val="00225B01"/>
    <w:rsid w:val="00226A80"/>
    <w:rsid w:val="00230D73"/>
    <w:rsid w:val="002324D2"/>
    <w:rsid w:val="00232E46"/>
    <w:rsid w:val="00233A53"/>
    <w:rsid w:val="00234246"/>
    <w:rsid w:val="00234BAB"/>
    <w:rsid w:val="0023579B"/>
    <w:rsid w:val="0023640D"/>
    <w:rsid w:val="00236894"/>
    <w:rsid w:val="00240950"/>
    <w:rsid w:val="0024262F"/>
    <w:rsid w:val="00247993"/>
    <w:rsid w:val="002515E8"/>
    <w:rsid w:val="00252B65"/>
    <w:rsid w:val="00256FD7"/>
    <w:rsid w:val="00257E51"/>
    <w:rsid w:val="00265760"/>
    <w:rsid w:val="00265A2B"/>
    <w:rsid w:val="00270293"/>
    <w:rsid w:val="002703E8"/>
    <w:rsid w:val="00270828"/>
    <w:rsid w:val="00270F2C"/>
    <w:rsid w:val="00271CAE"/>
    <w:rsid w:val="00271D86"/>
    <w:rsid w:val="00272063"/>
    <w:rsid w:val="00273A2B"/>
    <w:rsid w:val="002756DE"/>
    <w:rsid w:val="002803A4"/>
    <w:rsid w:val="002836F2"/>
    <w:rsid w:val="00284E0D"/>
    <w:rsid w:val="00287423"/>
    <w:rsid w:val="00287B41"/>
    <w:rsid w:val="002905F7"/>
    <w:rsid w:val="002913D8"/>
    <w:rsid w:val="00291473"/>
    <w:rsid w:val="0029382B"/>
    <w:rsid w:val="00293A8C"/>
    <w:rsid w:val="00293B83"/>
    <w:rsid w:val="00294310"/>
    <w:rsid w:val="00296B81"/>
    <w:rsid w:val="00297442"/>
    <w:rsid w:val="002A0288"/>
    <w:rsid w:val="002A605D"/>
    <w:rsid w:val="002A7283"/>
    <w:rsid w:val="002B22C0"/>
    <w:rsid w:val="002B59D5"/>
    <w:rsid w:val="002B5BC5"/>
    <w:rsid w:val="002B716C"/>
    <w:rsid w:val="002B73CB"/>
    <w:rsid w:val="002C0C13"/>
    <w:rsid w:val="002C11D1"/>
    <w:rsid w:val="002C1547"/>
    <w:rsid w:val="002C3195"/>
    <w:rsid w:val="002C55A6"/>
    <w:rsid w:val="002C56EF"/>
    <w:rsid w:val="002D0B20"/>
    <w:rsid w:val="002D20B7"/>
    <w:rsid w:val="002D7154"/>
    <w:rsid w:val="002D76C4"/>
    <w:rsid w:val="002D7C35"/>
    <w:rsid w:val="002E1450"/>
    <w:rsid w:val="002E3339"/>
    <w:rsid w:val="002E50B7"/>
    <w:rsid w:val="002E5BB3"/>
    <w:rsid w:val="002E705F"/>
    <w:rsid w:val="002F0EF6"/>
    <w:rsid w:val="002F30FD"/>
    <w:rsid w:val="002F4813"/>
    <w:rsid w:val="002F7AAB"/>
    <w:rsid w:val="002F7EC2"/>
    <w:rsid w:val="00300137"/>
    <w:rsid w:val="003010C2"/>
    <w:rsid w:val="00301D3F"/>
    <w:rsid w:val="00302657"/>
    <w:rsid w:val="00303E7D"/>
    <w:rsid w:val="003043D6"/>
    <w:rsid w:val="003045CC"/>
    <w:rsid w:val="00304A1F"/>
    <w:rsid w:val="00305689"/>
    <w:rsid w:val="00307822"/>
    <w:rsid w:val="00307BCB"/>
    <w:rsid w:val="00310305"/>
    <w:rsid w:val="00310882"/>
    <w:rsid w:val="00311255"/>
    <w:rsid w:val="003129BD"/>
    <w:rsid w:val="00312BB4"/>
    <w:rsid w:val="003133F9"/>
    <w:rsid w:val="003136C6"/>
    <w:rsid w:val="00314A96"/>
    <w:rsid w:val="00316BB6"/>
    <w:rsid w:val="00316EC3"/>
    <w:rsid w:val="00323763"/>
    <w:rsid w:val="0032699C"/>
    <w:rsid w:val="00326EF9"/>
    <w:rsid w:val="003277A6"/>
    <w:rsid w:val="00331E62"/>
    <w:rsid w:val="0033210F"/>
    <w:rsid w:val="003356F9"/>
    <w:rsid w:val="00336A13"/>
    <w:rsid w:val="00337C18"/>
    <w:rsid w:val="00340907"/>
    <w:rsid w:val="00342B2E"/>
    <w:rsid w:val="00343EDD"/>
    <w:rsid w:val="003441A7"/>
    <w:rsid w:val="00346D2C"/>
    <w:rsid w:val="00347903"/>
    <w:rsid w:val="00351843"/>
    <w:rsid w:val="0035313B"/>
    <w:rsid w:val="00353CDE"/>
    <w:rsid w:val="00354C2A"/>
    <w:rsid w:val="003550BC"/>
    <w:rsid w:val="00356AF4"/>
    <w:rsid w:val="00357A72"/>
    <w:rsid w:val="00357FF9"/>
    <w:rsid w:val="00361D38"/>
    <w:rsid w:val="00362F45"/>
    <w:rsid w:val="00363284"/>
    <w:rsid w:val="00363DC0"/>
    <w:rsid w:val="00364D1E"/>
    <w:rsid w:val="00365948"/>
    <w:rsid w:val="00365E1E"/>
    <w:rsid w:val="003663F3"/>
    <w:rsid w:val="00366FFE"/>
    <w:rsid w:val="00367124"/>
    <w:rsid w:val="00367707"/>
    <w:rsid w:val="00370D38"/>
    <w:rsid w:val="00371D69"/>
    <w:rsid w:val="00375224"/>
    <w:rsid w:val="00380132"/>
    <w:rsid w:val="003831D6"/>
    <w:rsid w:val="00384FD8"/>
    <w:rsid w:val="00387349"/>
    <w:rsid w:val="00395886"/>
    <w:rsid w:val="00395996"/>
    <w:rsid w:val="00396D85"/>
    <w:rsid w:val="003A0AEE"/>
    <w:rsid w:val="003A2EFC"/>
    <w:rsid w:val="003A33A5"/>
    <w:rsid w:val="003A35A9"/>
    <w:rsid w:val="003A52F7"/>
    <w:rsid w:val="003A79E7"/>
    <w:rsid w:val="003B02C5"/>
    <w:rsid w:val="003B35BA"/>
    <w:rsid w:val="003B6C22"/>
    <w:rsid w:val="003C226A"/>
    <w:rsid w:val="003C331F"/>
    <w:rsid w:val="003C73E5"/>
    <w:rsid w:val="003C7C4D"/>
    <w:rsid w:val="003D32C4"/>
    <w:rsid w:val="003D3895"/>
    <w:rsid w:val="003D633C"/>
    <w:rsid w:val="003E02AA"/>
    <w:rsid w:val="003E1CE6"/>
    <w:rsid w:val="003E316D"/>
    <w:rsid w:val="003E3C6C"/>
    <w:rsid w:val="003E4775"/>
    <w:rsid w:val="003F09DF"/>
    <w:rsid w:val="003F2869"/>
    <w:rsid w:val="003F4D45"/>
    <w:rsid w:val="0040090F"/>
    <w:rsid w:val="00400E49"/>
    <w:rsid w:val="00402D4B"/>
    <w:rsid w:val="004053C6"/>
    <w:rsid w:val="00406AA5"/>
    <w:rsid w:val="00410BFB"/>
    <w:rsid w:val="004123CF"/>
    <w:rsid w:val="00412BAB"/>
    <w:rsid w:val="00413ECA"/>
    <w:rsid w:val="0041621E"/>
    <w:rsid w:val="004175CF"/>
    <w:rsid w:val="00417D9F"/>
    <w:rsid w:val="00421ECA"/>
    <w:rsid w:val="00423B51"/>
    <w:rsid w:val="0042617C"/>
    <w:rsid w:val="00427070"/>
    <w:rsid w:val="00430EE8"/>
    <w:rsid w:val="00431AEF"/>
    <w:rsid w:val="00433E8D"/>
    <w:rsid w:val="0043477E"/>
    <w:rsid w:val="0043528E"/>
    <w:rsid w:val="004355A0"/>
    <w:rsid w:val="00436150"/>
    <w:rsid w:val="00440E8C"/>
    <w:rsid w:val="00441C08"/>
    <w:rsid w:val="004429ED"/>
    <w:rsid w:val="004443E3"/>
    <w:rsid w:val="00446045"/>
    <w:rsid w:val="00446246"/>
    <w:rsid w:val="004464A1"/>
    <w:rsid w:val="00447292"/>
    <w:rsid w:val="0044783B"/>
    <w:rsid w:val="00447B25"/>
    <w:rsid w:val="00451282"/>
    <w:rsid w:val="00452941"/>
    <w:rsid w:val="00452DCF"/>
    <w:rsid w:val="00457C83"/>
    <w:rsid w:val="00461947"/>
    <w:rsid w:val="004628DF"/>
    <w:rsid w:val="004629CD"/>
    <w:rsid w:val="00463002"/>
    <w:rsid w:val="00463289"/>
    <w:rsid w:val="00463B07"/>
    <w:rsid w:val="00464F8A"/>
    <w:rsid w:val="0046521F"/>
    <w:rsid w:val="0046760D"/>
    <w:rsid w:val="00470A6C"/>
    <w:rsid w:val="004729DC"/>
    <w:rsid w:val="00472E58"/>
    <w:rsid w:val="00473E56"/>
    <w:rsid w:val="00474256"/>
    <w:rsid w:val="00474BB6"/>
    <w:rsid w:val="00477570"/>
    <w:rsid w:val="00480A07"/>
    <w:rsid w:val="00481B1A"/>
    <w:rsid w:val="00483FFE"/>
    <w:rsid w:val="00485071"/>
    <w:rsid w:val="00485521"/>
    <w:rsid w:val="00485C3F"/>
    <w:rsid w:val="004868ED"/>
    <w:rsid w:val="00487DEF"/>
    <w:rsid w:val="00487E5D"/>
    <w:rsid w:val="004915C7"/>
    <w:rsid w:val="00492EB2"/>
    <w:rsid w:val="00495BA9"/>
    <w:rsid w:val="00497E9E"/>
    <w:rsid w:val="004A2CAC"/>
    <w:rsid w:val="004A3523"/>
    <w:rsid w:val="004A375F"/>
    <w:rsid w:val="004A3D35"/>
    <w:rsid w:val="004A4077"/>
    <w:rsid w:val="004A42A5"/>
    <w:rsid w:val="004A596F"/>
    <w:rsid w:val="004A68D1"/>
    <w:rsid w:val="004A68D3"/>
    <w:rsid w:val="004A75E7"/>
    <w:rsid w:val="004B0C67"/>
    <w:rsid w:val="004B29FD"/>
    <w:rsid w:val="004B3C7B"/>
    <w:rsid w:val="004B46AE"/>
    <w:rsid w:val="004B7E44"/>
    <w:rsid w:val="004C166E"/>
    <w:rsid w:val="004C3D02"/>
    <w:rsid w:val="004C4E17"/>
    <w:rsid w:val="004C5589"/>
    <w:rsid w:val="004C71C5"/>
    <w:rsid w:val="004D5084"/>
    <w:rsid w:val="004D5252"/>
    <w:rsid w:val="004D7967"/>
    <w:rsid w:val="004D7F40"/>
    <w:rsid w:val="004E277F"/>
    <w:rsid w:val="004E4EB3"/>
    <w:rsid w:val="004E51EB"/>
    <w:rsid w:val="004E626B"/>
    <w:rsid w:val="004E7CD1"/>
    <w:rsid w:val="004E7E60"/>
    <w:rsid w:val="004F2B86"/>
    <w:rsid w:val="004F3C59"/>
    <w:rsid w:val="004F4CC5"/>
    <w:rsid w:val="00500D84"/>
    <w:rsid w:val="005028DA"/>
    <w:rsid w:val="0050503E"/>
    <w:rsid w:val="005058A1"/>
    <w:rsid w:val="0050651D"/>
    <w:rsid w:val="00506EA3"/>
    <w:rsid w:val="00510272"/>
    <w:rsid w:val="00511F63"/>
    <w:rsid w:val="005136DA"/>
    <w:rsid w:val="00514752"/>
    <w:rsid w:val="00514E03"/>
    <w:rsid w:val="00517A05"/>
    <w:rsid w:val="00517D54"/>
    <w:rsid w:val="0052031C"/>
    <w:rsid w:val="00521F8F"/>
    <w:rsid w:val="005231BA"/>
    <w:rsid w:val="005248B4"/>
    <w:rsid w:val="00525368"/>
    <w:rsid w:val="00525865"/>
    <w:rsid w:val="00525E0F"/>
    <w:rsid w:val="00526046"/>
    <w:rsid w:val="00526BB4"/>
    <w:rsid w:val="00527A54"/>
    <w:rsid w:val="00530392"/>
    <w:rsid w:val="00530553"/>
    <w:rsid w:val="00531E37"/>
    <w:rsid w:val="00533F11"/>
    <w:rsid w:val="00534DA8"/>
    <w:rsid w:val="00540241"/>
    <w:rsid w:val="005413F1"/>
    <w:rsid w:val="00542D43"/>
    <w:rsid w:val="00543326"/>
    <w:rsid w:val="00543E02"/>
    <w:rsid w:val="00544764"/>
    <w:rsid w:val="00545C09"/>
    <w:rsid w:val="00546603"/>
    <w:rsid w:val="00547BA0"/>
    <w:rsid w:val="00547E72"/>
    <w:rsid w:val="00550774"/>
    <w:rsid w:val="00551657"/>
    <w:rsid w:val="00552CE4"/>
    <w:rsid w:val="0055569A"/>
    <w:rsid w:val="00555E23"/>
    <w:rsid w:val="00556CE3"/>
    <w:rsid w:val="00560AC4"/>
    <w:rsid w:val="00562C08"/>
    <w:rsid w:val="00563D5B"/>
    <w:rsid w:val="005648DD"/>
    <w:rsid w:val="00564C5D"/>
    <w:rsid w:val="00565FC9"/>
    <w:rsid w:val="00567573"/>
    <w:rsid w:val="00570533"/>
    <w:rsid w:val="005705B1"/>
    <w:rsid w:val="00570D5A"/>
    <w:rsid w:val="00570F8A"/>
    <w:rsid w:val="005729DA"/>
    <w:rsid w:val="005759B0"/>
    <w:rsid w:val="00580EF9"/>
    <w:rsid w:val="00582B71"/>
    <w:rsid w:val="00592C0C"/>
    <w:rsid w:val="005A08D9"/>
    <w:rsid w:val="005A14EB"/>
    <w:rsid w:val="005A50B5"/>
    <w:rsid w:val="005A5508"/>
    <w:rsid w:val="005A718F"/>
    <w:rsid w:val="005A76C9"/>
    <w:rsid w:val="005B1C93"/>
    <w:rsid w:val="005B45E8"/>
    <w:rsid w:val="005B4A5E"/>
    <w:rsid w:val="005B4BAE"/>
    <w:rsid w:val="005B5722"/>
    <w:rsid w:val="005B588C"/>
    <w:rsid w:val="005C2B3C"/>
    <w:rsid w:val="005C33E6"/>
    <w:rsid w:val="005C56D1"/>
    <w:rsid w:val="005C57A8"/>
    <w:rsid w:val="005D1B9F"/>
    <w:rsid w:val="005D1C97"/>
    <w:rsid w:val="005D366A"/>
    <w:rsid w:val="005D4236"/>
    <w:rsid w:val="005D4FAC"/>
    <w:rsid w:val="005E4D4E"/>
    <w:rsid w:val="005E5F1E"/>
    <w:rsid w:val="005E62B9"/>
    <w:rsid w:val="005E7A0E"/>
    <w:rsid w:val="005E7BD5"/>
    <w:rsid w:val="005F00FA"/>
    <w:rsid w:val="005F153F"/>
    <w:rsid w:val="005F1753"/>
    <w:rsid w:val="005F2F02"/>
    <w:rsid w:val="005F333B"/>
    <w:rsid w:val="005F4C58"/>
    <w:rsid w:val="005F5E99"/>
    <w:rsid w:val="005F6B54"/>
    <w:rsid w:val="005F71B0"/>
    <w:rsid w:val="00601F92"/>
    <w:rsid w:val="00603079"/>
    <w:rsid w:val="0060415B"/>
    <w:rsid w:val="00606888"/>
    <w:rsid w:val="006135E2"/>
    <w:rsid w:val="0061614E"/>
    <w:rsid w:val="00620ED0"/>
    <w:rsid w:val="00622F04"/>
    <w:rsid w:val="0062390E"/>
    <w:rsid w:val="0062436E"/>
    <w:rsid w:val="006248C5"/>
    <w:rsid w:val="00625487"/>
    <w:rsid w:val="00625689"/>
    <w:rsid w:val="00625826"/>
    <w:rsid w:val="00625C3B"/>
    <w:rsid w:val="006269AE"/>
    <w:rsid w:val="0063084B"/>
    <w:rsid w:val="0063319F"/>
    <w:rsid w:val="00635EA8"/>
    <w:rsid w:val="00636082"/>
    <w:rsid w:val="0063611B"/>
    <w:rsid w:val="00637607"/>
    <w:rsid w:val="00637792"/>
    <w:rsid w:val="006410EC"/>
    <w:rsid w:val="00641F0A"/>
    <w:rsid w:val="00644E5F"/>
    <w:rsid w:val="00647372"/>
    <w:rsid w:val="00647A33"/>
    <w:rsid w:val="00647B25"/>
    <w:rsid w:val="00652E7D"/>
    <w:rsid w:val="006534B6"/>
    <w:rsid w:val="006550AD"/>
    <w:rsid w:val="00656611"/>
    <w:rsid w:val="006578EE"/>
    <w:rsid w:val="0066007E"/>
    <w:rsid w:val="00660924"/>
    <w:rsid w:val="00661223"/>
    <w:rsid w:val="00661588"/>
    <w:rsid w:val="0066183A"/>
    <w:rsid w:val="006623A7"/>
    <w:rsid w:val="00667E82"/>
    <w:rsid w:val="006708D3"/>
    <w:rsid w:val="00672741"/>
    <w:rsid w:val="00672F03"/>
    <w:rsid w:val="00675D06"/>
    <w:rsid w:val="006766B3"/>
    <w:rsid w:val="006766B5"/>
    <w:rsid w:val="00677FA2"/>
    <w:rsid w:val="006814B4"/>
    <w:rsid w:val="00681512"/>
    <w:rsid w:val="0068167F"/>
    <w:rsid w:val="006861FC"/>
    <w:rsid w:val="006900D7"/>
    <w:rsid w:val="0069081A"/>
    <w:rsid w:val="0069145A"/>
    <w:rsid w:val="0069235F"/>
    <w:rsid w:val="006924D8"/>
    <w:rsid w:val="00693129"/>
    <w:rsid w:val="006942BB"/>
    <w:rsid w:val="0069445B"/>
    <w:rsid w:val="00695591"/>
    <w:rsid w:val="00696F12"/>
    <w:rsid w:val="00697E01"/>
    <w:rsid w:val="006A00A8"/>
    <w:rsid w:val="006A0638"/>
    <w:rsid w:val="006A3CE7"/>
    <w:rsid w:val="006A403C"/>
    <w:rsid w:val="006A6B8C"/>
    <w:rsid w:val="006A7CD5"/>
    <w:rsid w:val="006B07F6"/>
    <w:rsid w:val="006B2CA4"/>
    <w:rsid w:val="006B68D8"/>
    <w:rsid w:val="006B71A7"/>
    <w:rsid w:val="006B731D"/>
    <w:rsid w:val="006B7B8E"/>
    <w:rsid w:val="006C1E2B"/>
    <w:rsid w:val="006C33B5"/>
    <w:rsid w:val="006C6D10"/>
    <w:rsid w:val="006D0171"/>
    <w:rsid w:val="006D7254"/>
    <w:rsid w:val="006D79FC"/>
    <w:rsid w:val="006D7BCA"/>
    <w:rsid w:val="006E07E3"/>
    <w:rsid w:val="006E1D88"/>
    <w:rsid w:val="006E3B54"/>
    <w:rsid w:val="006F0AB9"/>
    <w:rsid w:val="006F5376"/>
    <w:rsid w:val="006F6131"/>
    <w:rsid w:val="006F7EF8"/>
    <w:rsid w:val="0070054F"/>
    <w:rsid w:val="007011D4"/>
    <w:rsid w:val="00701232"/>
    <w:rsid w:val="00703148"/>
    <w:rsid w:val="00703407"/>
    <w:rsid w:val="00704A6E"/>
    <w:rsid w:val="0070785E"/>
    <w:rsid w:val="00707E01"/>
    <w:rsid w:val="007100CD"/>
    <w:rsid w:val="00711747"/>
    <w:rsid w:val="00711A3D"/>
    <w:rsid w:val="00711B20"/>
    <w:rsid w:val="0071223A"/>
    <w:rsid w:val="00713362"/>
    <w:rsid w:val="00716775"/>
    <w:rsid w:val="00717A5C"/>
    <w:rsid w:val="00720A75"/>
    <w:rsid w:val="00721CAE"/>
    <w:rsid w:val="00722003"/>
    <w:rsid w:val="00722362"/>
    <w:rsid w:val="00722415"/>
    <w:rsid w:val="00724B37"/>
    <w:rsid w:val="00724FEC"/>
    <w:rsid w:val="007253DD"/>
    <w:rsid w:val="007267C8"/>
    <w:rsid w:val="00726B90"/>
    <w:rsid w:val="007279FD"/>
    <w:rsid w:val="00730C58"/>
    <w:rsid w:val="00733594"/>
    <w:rsid w:val="00736951"/>
    <w:rsid w:val="00736964"/>
    <w:rsid w:val="00737807"/>
    <w:rsid w:val="00737D12"/>
    <w:rsid w:val="007428C9"/>
    <w:rsid w:val="00742992"/>
    <w:rsid w:val="00744EA5"/>
    <w:rsid w:val="007457F2"/>
    <w:rsid w:val="00746D1A"/>
    <w:rsid w:val="00747199"/>
    <w:rsid w:val="0075026A"/>
    <w:rsid w:val="00750EC3"/>
    <w:rsid w:val="007516CF"/>
    <w:rsid w:val="0075344E"/>
    <w:rsid w:val="0075389B"/>
    <w:rsid w:val="007557A1"/>
    <w:rsid w:val="00757B06"/>
    <w:rsid w:val="0076172B"/>
    <w:rsid w:val="00762FFF"/>
    <w:rsid w:val="007636F0"/>
    <w:rsid w:val="00764263"/>
    <w:rsid w:val="007653C0"/>
    <w:rsid w:val="007663CD"/>
    <w:rsid w:val="00766543"/>
    <w:rsid w:val="007667A6"/>
    <w:rsid w:val="007678A3"/>
    <w:rsid w:val="00767B37"/>
    <w:rsid w:val="00767D24"/>
    <w:rsid w:val="00770202"/>
    <w:rsid w:val="00770576"/>
    <w:rsid w:val="007722C7"/>
    <w:rsid w:val="007740B8"/>
    <w:rsid w:val="007740C9"/>
    <w:rsid w:val="00775910"/>
    <w:rsid w:val="007778EC"/>
    <w:rsid w:val="00777BE4"/>
    <w:rsid w:val="00777D61"/>
    <w:rsid w:val="00782A18"/>
    <w:rsid w:val="007839A4"/>
    <w:rsid w:val="00785837"/>
    <w:rsid w:val="0078787C"/>
    <w:rsid w:val="0079197C"/>
    <w:rsid w:val="007935C5"/>
    <w:rsid w:val="00794548"/>
    <w:rsid w:val="00795A8F"/>
    <w:rsid w:val="007964C9"/>
    <w:rsid w:val="007974AF"/>
    <w:rsid w:val="00797ABB"/>
    <w:rsid w:val="007A081D"/>
    <w:rsid w:val="007A1309"/>
    <w:rsid w:val="007A19E5"/>
    <w:rsid w:val="007A1A9C"/>
    <w:rsid w:val="007A272B"/>
    <w:rsid w:val="007A36C6"/>
    <w:rsid w:val="007A408A"/>
    <w:rsid w:val="007A4111"/>
    <w:rsid w:val="007A56A8"/>
    <w:rsid w:val="007B4746"/>
    <w:rsid w:val="007B5B02"/>
    <w:rsid w:val="007B6862"/>
    <w:rsid w:val="007B6B01"/>
    <w:rsid w:val="007C297A"/>
    <w:rsid w:val="007C2B7D"/>
    <w:rsid w:val="007C411C"/>
    <w:rsid w:val="007C5A75"/>
    <w:rsid w:val="007C697C"/>
    <w:rsid w:val="007C6B23"/>
    <w:rsid w:val="007C6C08"/>
    <w:rsid w:val="007C799A"/>
    <w:rsid w:val="007D1367"/>
    <w:rsid w:val="007D165A"/>
    <w:rsid w:val="007D204B"/>
    <w:rsid w:val="007D2A32"/>
    <w:rsid w:val="007D4BB7"/>
    <w:rsid w:val="007D5008"/>
    <w:rsid w:val="007D6BE1"/>
    <w:rsid w:val="007D7FED"/>
    <w:rsid w:val="007E1884"/>
    <w:rsid w:val="007E2878"/>
    <w:rsid w:val="007E3B3D"/>
    <w:rsid w:val="007E3CB3"/>
    <w:rsid w:val="007E5C1E"/>
    <w:rsid w:val="007E6461"/>
    <w:rsid w:val="007E6A28"/>
    <w:rsid w:val="007E6DA6"/>
    <w:rsid w:val="007F0699"/>
    <w:rsid w:val="007F1C1C"/>
    <w:rsid w:val="007F44CF"/>
    <w:rsid w:val="007F496B"/>
    <w:rsid w:val="007F6409"/>
    <w:rsid w:val="008017CC"/>
    <w:rsid w:val="00802A14"/>
    <w:rsid w:val="008055D4"/>
    <w:rsid w:val="00806248"/>
    <w:rsid w:val="00806A2A"/>
    <w:rsid w:val="00807DC5"/>
    <w:rsid w:val="0081035D"/>
    <w:rsid w:val="00810D54"/>
    <w:rsid w:val="00812384"/>
    <w:rsid w:val="008135A4"/>
    <w:rsid w:val="0081510C"/>
    <w:rsid w:val="00815587"/>
    <w:rsid w:val="008205A1"/>
    <w:rsid w:val="0082211B"/>
    <w:rsid w:val="008225F2"/>
    <w:rsid w:val="00822CD0"/>
    <w:rsid w:val="00822CF8"/>
    <w:rsid w:val="00823170"/>
    <w:rsid w:val="008234FA"/>
    <w:rsid w:val="00826286"/>
    <w:rsid w:val="00826CA2"/>
    <w:rsid w:val="008321BA"/>
    <w:rsid w:val="008350B6"/>
    <w:rsid w:val="00841727"/>
    <w:rsid w:val="00843A0A"/>
    <w:rsid w:val="0085143C"/>
    <w:rsid w:val="00853773"/>
    <w:rsid w:val="00863EF7"/>
    <w:rsid w:val="00864E98"/>
    <w:rsid w:val="00864EC5"/>
    <w:rsid w:val="0086697C"/>
    <w:rsid w:val="00872778"/>
    <w:rsid w:val="008728F1"/>
    <w:rsid w:val="00872E20"/>
    <w:rsid w:val="00873F5D"/>
    <w:rsid w:val="0087459E"/>
    <w:rsid w:val="00874B04"/>
    <w:rsid w:val="00874BBD"/>
    <w:rsid w:val="0087573C"/>
    <w:rsid w:val="00875742"/>
    <w:rsid w:val="00876FB9"/>
    <w:rsid w:val="00877B50"/>
    <w:rsid w:val="00882C3A"/>
    <w:rsid w:val="00883067"/>
    <w:rsid w:val="0088605B"/>
    <w:rsid w:val="008901A3"/>
    <w:rsid w:val="00891E31"/>
    <w:rsid w:val="00892108"/>
    <w:rsid w:val="00893554"/>
    <w:rsid w:val="00893AF4"/>
    <w:rsid w:val="008943FF"/>
    <w:rsid w:val="00894CC0"/>
    <w:rsid w:val="00895CEE"/>
    <w:rsid w:val="00896EA2"/>
    <w:rsid w:val="00897453"/>
    <w:rsid w:val="008A01F7"/>
    <w:rsid w:val="008A031B"/>
    <w:rsid w:val="008A1BB9"/>
    <w:rsid w:val="008A3DE9"/>
    <w:rsid w:val="008B2A57"/>
    <w:rsid w:val="008B33BC"/>
    <w:rsid w:val="008B5679"/>
    <w:rsid w:val="008B6AC1"/>
    <w:rsid w:val="008C07A9"/>
    <w:rsid w:val="008C0E31"/>
    <w:rsid w:val="008C119F"/>
    <w:rsid w:val="008C2237"/>
    <w:rsid w:val="008C597E"/>
    <w:rsid w:val="008C61E8"/>
    <w:rsid w:val="008C72CC"/>
    <w:rsid w:val="008D0D55"/>
    <w:rsid w:val="008D2996"/>
    <w:rsid w:val="008D2A9E"/>
    <w:rsid w:val="008D2BEE"/>
    <w:rsid w:val="008D6FF6"/>
    <w:rsid w:val="008D74CB"/>
    <w:rsid w:val="008E0294"/>
    <w:rsid w:val="008E2D50"/>
    <w:rsid w:val="008E48C5"/>
    <w:rsid w:val="008E62D1"/>
    <w:rsid w:val="008E7137"/>
    <w:rsid w:val="008F2126"/>
    <w:rsid w:val="008F23CE"/>
    <w:rsid w:val="008F4D93"/>
    <w:rsid w:val="008F4FEF"/>
    <w:rsid w:val="008F6F1C"/>
    <w:rsid w:val="008F7AA4"/>
    <w:rsid w:val="00902BC3"/>
    <w:rsid w:val="00903771"/>
    <w:rsid w:val="00903C36"/>
    <w:rsid w:val="00907A5F"/>
    <w:rsid w:val="00907AE7"/>
    <w:rsid w:val="009120E9"/>
    <w:rsid w:val="00915AF5"/>
    <w:rsid w:val="00916AE2"/>
    <w:rsid w:val="00917F7E"/>
    <w:rsid w:val="009216F6"/>
    <w:rsid w:val="00924B17"/>
    <w:rsid w:val="00925767"/>
    <w:rsid w:val="00926C95"/>
    <w:rsid w:val="00927719"/>
    <w:rsid w:val="009346DB"/>
    <w:rsid w:val="0093492C"/>
    <w:rsid w:val="0093667E"/>
    <w:rsid w:val="00937F3B"/>
    <w:rsid w:val="00940C01"/>
    <w:rsid w:val="00942F96"/>
    <w:rsid w:val="00943A7F"/>
    <w:rsid w:val="00943DB9"/>
    <w:rsid w:val="00944EC3"/>
    <w:rsid w:val="00945900"/>
    <w:rsid w:val="009472E8"/>
    <w:rsid w:val="00952181"/>
    <w:rsid w:val="0095305D"/>
    <w:rsid w:val="00953246"/>
    <w:rsid w:val="00953B60"/>
    <w:rsid w:val="009540C5"/>
    <w:rsid w:val="00955247"/>
    <w:rsid w:val="0095536B"/>
    <w:rsid w:val="00955A55"/>
    <w:rsid w:val="00960682"/>
    <w:rsid w:val="00962A2F"/>
    <w:rsid w:val="00962E6F"/>
    <w:rsid w:val="00962EBF"/>
    <w:rsid w:val="00963C79"/>
    <w:rsid w:val="009644E4"/>
    <w:rsid w:val="00965D41"/>
    <w:rsid w:val="0097068E"/>
    <w:rsid w:val="0097129A"/>
    <w:rsid w:val="00974636"/>
    <w:rsid w:val="00974CAC"/>
    <w:rsid w:val="0097597E"/>
    <w:rsid w:val="00976548"/>
    <w:rsid w:val="00977DB1"/>
    <w:rsid w:val="0098013B"/>
    <w:rsid w:val="0098145F"/>
    <w:rsid w:val="00982683"/>
    <w:rsid w:val="009859A0"/>
    <w:rsid w:val="00985D75"/>
    <w:rsid w:val="0098767B"/>
    <w:rsid w:val="0098775D"/>
    <w:rsid w:val="009920C2"/>
    <w:rsid w:val="009932D5"/>
    <w:rsid w:val="0099714D"/>
    <w:rsid w:val="009A1645"/>
    <w:rsid w:val="009A2A8C"/>
    <w:rsid w:val="009A3AD4"/>
    <w:rsid w:val="009A3FB1"/>
    <w:rsid w:val="009A41C9"/>
    <w:rsid w:val="009A55BB"/>
    <w:rsid w:val="009A56E5"/>
    <w:rsid w:val="009A5BEA"/>
    <w:rsid w:val="009A6888"/>
    <w:rsid w:val="009B2A43"/>
    <w:rsid w:val="009B4ED4"/>
    <w:rsid w:val="009B6C01"/>
    <w:rsid w:val="009C029F"/>
    <w:rsid w:val="009C0AD1"/>
    <w:rsid w:val="009C0E52"/>
    <w:rsid w:val="009C30A7"/>
    <w:rsid w:val="009C3180"/>
    <w:rsid w:val="009C396C"/>
    <w:rsid w:val="009C4EE0"/>
    <w:rsid w:val="009C4F4A"/>
    <w:rsid w:val="009C74A7"/>
    <w:rsid w:val="009C7679"/>
    <w:rsid w:val="009D09C2"/>
    <w:rsid w:val="009D1626"/>
    <w:rsid w:val="009D17A5"/>
    <w:rsid w:val="009D21C0"/>
    <w:rsid w:val="009D24FA"/>
    <w:rsid w:val="009D3B92"/>
    <w:rsid w:val="009D3FEF"/>
    <w:rsid w:val="009D700E"/>
    <w:rsid w:val="009D78EA"/>
    <w:rsid w:val="009D78F4"/>
    <w:rsid w:val="009E2216"/>
    <w:rsid w:val="009E2420"/>
    <w:rsid w:val="009E312E"/>
    <w:rsid w:val="009E34B2"/>
    <w:rsid w:val="009E36F4"/>
    <w:rsid w:val="009E423B"/>
    <w:rsid w:val="009E58AF"/>
    <w:rsid w:val="009E7DB5"/>
    <w:rsid w:val="009F1BD1"/>
    <w:rsid w:val="009F3CE0"/>
    <w:rsid w:val="009F4152"/>
    <w:rsid w:val="009F4503"/>
    <w:rsid w:val="009F577D"/>
    <w:rsid w:val="009F5D12"/>
    <w:rsid w:val="009F6312"/>
    <w:rsid w:val="009F6B1D"/>
    <w:rsid w:val="009F76DF"/>
    <w:rsid w:val="00A003B5"/>
    <w:rsid w:val="00A0075D"/>
    <w:rsid w:val="00A00F4F"/>
    <w:rsid w:val="00A01A5F"/>
    <w:rsid w:val="00A04233"/>
    <w:rsid w:val="00A04512"/>
    <w:rsid w:val="00A04C86"/>
    <w:rsid w:val="00A05342"/>
    <w:rsid w:val="00A0555B"/>
    <w:rsid w:val="00A07854"/>
    <w:rsid w:val="00A103B6"/>
    <w:rsid w:val="00A10A47"/>
    <w:rsid w:val="00A116BC"/>
    <w:rsid w:val="00A12563"/>
    <w:rsid w:val="00A126F9"/>
    <w:rsid w:val="00A1425A"/>
    <w:rsid w:val="00A15CB7"/>
    <w:rsid w:val="00A15E78"/>
    <w:rsid w:val="00A213D1"/>
    <w:rsid w:val="00A2301C"/>
    <w:rsid w:val="00A237DC"/>
    <w:rsid w:val="00A25B59"/>
    <w:rsid w:val="00A27224"/>
    <w:rsid w:val="00A3199D"/>
    <w:rsid w:val="00A31D46"/>
    <w:rsid w:val="00A34D1D"/>
    <w:rsid w:val="00A34FE0"/>
    <w:rsid w:val="00A35343"/>
    <w:rsid w:val="00A35547"/>
    <w:rsid w:val="00A36B80"/>
    <w:rsid w:val="00A379D1"/>
    <w:rsid w:val="00A44641"/>
    <w:rsid w:val="00A45996"/>
    <w:rsid w:val="00A466F8"/>
    <w:rsid w:val="00A4765F"/>
    <w:rsid w:val="00A507F8"/>
    <w:rsid w:val="00A552EF"/>
    <w:rsid w:val="00A5650C"/>
    <w:rsid w:val="00A567FD"/>
    <w:rsid w:val="00A57D91"/>
    <w:rsid w:val="00A60ABF"/>
    <w:rsid w:val="00A6563B"/>
    <w:rsid w:val="00A65A69"/>
    <w:rsid w:val="00A7234F"/>
    <w:rsid w:val="00A72DF4"/>
    <w:rsid w:val="00A72DF5"/>
    <w:rsid w:val="00A77051"/>
    <w:rsid w:val="00A77188"/>
    <w:rsid w:val="00A77E9E"/>
    <w:rsid w:val="00A8032E"/>
    <w:rsid w:val="00A814F6"/>
    <w:rsid w:val="00A82B4A"/>
    <w:rsid w:val="00A84D8F"/>
    <w:rsid w:val="00A8603C"/>
    <w:rsid w:val="00A92FE8"/>
    <w:rsid w:val="00A9305E"/>
    <w:rsid w:val="00A9660C"/>
    <w:rsid w:val="00AA0322"/>
    <w:rsid w:val="00AA0772"/>
    <w:rsid w:val="00AA2033"/>
    <w:rsid w:val="00AA2DB8"/>
    <w:rsid w:val="00AA2EAF"/>
    <w:rsid w:val="00AA3BD7"/>
    <w:rsid w:val="00AA4EDB"/>
    <w:rsid w:val="00AA566D"/>
    <w:rsid w:val="00AA5BE7"/>
    <w:rsid w:val="00AA67EF"/>
    <w:rsid w:val="00AB0046"/>
    <w:rsid w:val="00AB139A"/>
    <w:rsid w:val="00AB202E"/>
    <w:rsid w:val="00AB6155"/>
    <w:rsid w:val="00AB6B8B"/>
    <w:rsid w:val="00AB6BF2"/>
    <w:rsid w:val="00AB70A3"/>
    <w:rsid w:val="00AB761D"/>
    <w:rsid w:val="00AB7659"/>
    <w:rsid w:val="00AB76E4"/>
    <w:rsid w:val="00AB7879"/>
    <w:rsid w:val="00AC0DAD"/>
    <w:rsid w:val="00AC29F2"/>
    <w:rsid w:val="00AC3549"/>
    <w:rsid w:val="00AC625E"/>
    <w:rsid w:val="00AC666C"/>
    <w:rsid w:val="00AC6A1E"/>
    <w:rsid w:val="00AC7124"/>
    <w:rsid w:val="00AD316A"/>
    <w:rsid w:val="00AE102E"/>
    <w:rsid w:val="00AE1041"/>
    <w:rsid w:val="00AE4B9F"/>
    <w:rsid w:val="00AE4F5E"/>
    <w:rsid w:val="00AE6108"/>
    <w:rsid w:val="00AE7B69"/>
    <w:rsid w:val="00AF23BE"/>
    <w:rsid w:val="00AF3450"/>
    <w:rsid w:val="00AF4324"/>
    <w:rsid w:val="00AF4BD5"/>
    <w:rsid w:val="00AF5D40"/>
    <w:rsid w:val="00AF7A82"/>
    <w:rsid w:val="00B011E6"/>
    <w:rsid w:val="00B019FF"/>
    <w:rsid w:val="00B01E08"/>
    <w:rsid w:val="00B02545"/>
    <w:rsid w:val="00B02EF2"/>
    <w:rsid w:val="00B0387A"/>
    <w:rsid w:val="00B04D94"/>
    <w:rsid w:val="00B06048"/>
    <w:rsid w:val="00B06C52"/>
    <w:rsid w:val="00B07D96"/>
    <w:rsid w:val="00B11A46"/>
    <w:rsid w:val="00B11DB9"/>
    <w:rsid w:val="00B13373"/>
    <w:rsid w:val="00B1373D"/>
    <w:rsid w:val="00B13B76"/>
    <w:rsid w:val="00B1542E"/>
    <w:rsid w:val="00B15DFE"/>
    <w:rsid w:val="00B16320"/>
    <w:rsid w:val="00B16488"/>
    <w:rsid w:val="00B16DE8"/>
    <w:rsid w:val="00B23638"/>
    <w:rsid w:val="00B24716"/>
    <w:rsid w:val="00B26022"/>
    <w:rsid w:val="00B3099C"/>
    <w:rsid w:val="00B30F93"/>
    <w:rsid w:val="00B31C82"/>
    <w:rsid w:val="00B32680"/>
    <w:rsid w:val="00B337BC"/>
    <w:rsid w:val="00B3398C"/>
    <w:rsid w:val="00B34D0A"/>
    <w:rsid w:val="00B43759"/>
    <w:rsid w:val="00B43A8F"/>
    <w:rsid w:val="00B44E3C"/>
    <w:rsid w:val="00B4522D"/>
    <w:rsid w:val="00B45720"/>
    <w:rsid w:val="00B463AC"/>
    <w:rsid w:val="00B467C5"/>
    <w:rsid w:val="00B46A69"/>
    <w:rsid w:val="00B47704"/>
    <w:rsid w:val="00B47C1E"/>
    <w:rsid w:val="00B50E91"/>
    <w:rsid w:val="00B514A4"/>
    <w:rsid w:val="00B56A6C"/>
    <w:rsid w:val="00B572B4"/>
    <w:rsid w:val="00B6022A"/>
    <w:rsid w:val="00B61F4D"/>
    <w:rsid w:val="00B640D7"/>
    <w:rsid w:val="00B678D8"/>
    <w:rsid w:val="00B67FAA"/>
    <w:rsid w:val="00B70B16"/>
    <w:rsid w:val="00B70FC1"/>
    <w:rsid w:val="00B715B5"/>
    <w:rsid w:val="00B71AA0"/>
    <w:rsid w:val="00B72A60"/>
    <w:rsid w:val="00B747C6"/>
    <w:rsid w:val="00B80201"/>
    <w:rsid w:val="00B824D6"/>
    <w:rsid w:val="00B82ADE"/>
    <w:rsid w:val="00B83908"/>
    <w:rsid w:val="00B83FF3"/>
    <w:rsid w:val="00B84D23"/>
    <w:rsid w:val="00B84D52"/>
    <w:rsid w:val="00B84DF9"/>
    <w:rsid w:val="00B856FC"/>
    <w:rsid w:val="00B85764"/>
    <w:rsid w:val="00B861F3"/>
    <w:rsid w:val="00B90684"/>
    <w:rsid w:val="00B906EC"/>
    <w:rsid w:val="00B92B03"/>
    <w:rsid w:val="00B95A57"/>
    <w:rsid w:val="00B966C6"/>
    <w:rsid w:val="00B96E0B"/>
    <w:rsid w:val="00B9799F"/>
    <w:rsid w:val="00B97A50"/>
    <w:rsid w:val="00BA1476"/>
    <w:rsid w:val="00BA197E"/>
    <w:rsid w:val="00BA1F40"/>
    <w:rsid w:val="00BA2324"/>
    <w:rsid w:val="00BA412A"/>
    <w:rsid w:val="00BA4C7B"/>
    <w:rsid w:val="00BA5132"/>
    <w:rsid w:val="00BA7460"/>
    <w:rsid w:val="00BB3465"/>
    <w:rsid w:val="00BB6C17"/>
    <w:rsid w:val="00BB6DA9"/>
    <w:rsid w:val="00BB7224"/>
    <w:rsid w:val="00BC0E3C"/>
    <w:rsid w:val="00BC21DE"/>
    <w:rsid w:val="00BC2A89"/>
    <w:rsid w:val="00BC47E1"/>
    <w:rsid w:val="00BC49DD"/>
    <w:rsid w:val="00BC4B39"/>
    <w:rsid w:val="00BC5A8B"/>
    <w:rsid w:val="00BC6802"/>
    <w:rsid w:val="00BC7420"/>
    <w:rsid w:val="00BC762B"/>
    <w:rsid w:val="00BD78CF"/>
    <w:rsid w:val="00BE3385"/>
    <w:rsid w:val="00BE3AC8"/>
    <w:rsid w:val="00BE7909"/>
    <w:rsid w:val="00BF3547"/>
    <w:rsid w:val="00BF4037"/>
    <w:rsid w:val="00BF6077"/>
    <w:rsid w:val="00BF6B94"/>
    <w:rsid w:val="00C0089F"/>
    <w:rsid w:val="00C03537"/>
    <w:rsid w:val="00C041E3"/>
    <w:rsid w:val="00C0423E"/>
    <w:rsid w:val="00C11D21"/>
    <w:rsid w:val="00C128C0"/>
    <w:rsid w:val="00C160AB"/>
    <w:rsid w:val="00C178D7"/>
    <w:rsid w:val="00C211CA"/>
    <w:rsid w:val="00C22122"/>
    <w:rsid w:val="00C23CD6"/>
    <w:rsid w:val="00C24B98"/>
    <w:rsid w:val="00C26D0D"/>
    <w:rsid w:val="00C31C36"/>
    <w:rsid w:val="00C33D42"/>
    <w:rsid w:val="00C3431C"/>
    <w:rsid w:val="00C349F9"/>
    <w:rsid w:val="00C365BC"/>
    <w:rsid w:val="00C377E4"/>
    <w:rsid w:val="00C40F2A"/>
    <w:rsid w:val="00C43275"/>
    <w:rsid w:val="00C44289"/>
    <w:rsid w:val="00C44CB5"/>
    <w:rsid w:val="00C45468"/>
    <w:rsid w:val="00C51178"/>
    <w:rsid w:val="00C5155F"/>
    <w:rsid w:val="00C519DF"/>
    <w:rsid w:val="00C60265"/>
    <w:rsid w:val="00C6283C"/>
    <w:rsid w:val="00C62E7B"/>
    <w:rsid w:val="00C62F65"/>
    <w:rsid w:val="00C64BC9"/>
    <w:rsid w:val="00C64E99"/>
    <w:rsid w:val="00C66498"/>
    <w:rsid w:val="00C666B3"/>
    <w:rsid w:val="00C67A69"/>
    <w:rsid w:val="00C67AAB"/>
    <w:rsid w:val="00C72A94"/>
    <w:rsid w:val="00C72DDB"/>
    <w:rsid w:val="00C734A4"/>
    <w:rsid w:val="00C738E5"/>
    <w:rsid w:val="00C77DF6"/>
    <w:rsid w:val="00C80C45"/>
    <w:rsid w:val="00C820CB"/>
    <w:rsid w:val="00C84B2D"/>
    <w:rsid w:val="00C87C71"/>
    <w:rsid w:val="00C924D8"/>
    <w:rsid w:val="00C92F86"/>
    <w:rsid w:val="00C92FC8"/>
    <w:rsid w:val="00C93BFD"/>
    <w:rsid w:val="00C97EB3"/>
    <w:rsid w:val="00CA0B9B"/>
    <w:rsid w:val="00CA0BA9"/>
    <w:rsid w:val="00CA2947"/>
    <w:rsid w:val="00CA3352"/>
    <w:rsid w:val="00CA4906"/>
    <w:rsid w:val="00CA616C"/>
    <w:rsid w:val="00CA6872"/>
    <w:rsid w:val="00CB0B08"/>
    <w:rsid w:val="00CB127A"/>
    <w:rsid w:val="00CB12C9"/>
    <w:rsid w:val="00CB2A1B"/>
    <w:rsid w:val="00CB61AB"/>
    <w:rsid w:val="00CB73E4"/>
    <w:rsid w:val="00CC1E69"/>
    <w:rsid w:val="00CC2F7D"/>
    <w:rsid w:val="00CC5ECC"/>
    <w:rsid w:val="00CC61D7"/>
    <w:rsid w:val="00CC6458"/>
    <w:rsid w:val="00CC69FA"/>
    <w:rsid w:val="00CC7BF0"/>
    <w:rsid w:val="00CC7E19"/>
    <w:rsid w:val="00CD1A98"/>
    <w:rsid w:val="00CD2C90"/>
    <w:rsid w:val="00CD3710"/>
    <w:rsid w:val="00CD433E"/>
    <w:rsid w:val="00CD4EE7"/>
    <w:rsid w:val="00CD69E0"/>
    <w:rsid w:val="00CE446B"/>
    <w:rsid w:val="00CE5661"/>
    <w:rsid w:val="00CE6288"/>
    <w:rsid w:val="00CE6C8B"/>
    <w:rsid w:val="00CF052E"/>
    <w:rsid w:val="00CF3390"/>
    <w:rsid w:val="00CF339A"/>
    <w:rsid w:val="00D04736"/>
    <w:rsid w:val="00D058F7"/>
    <w:rsid w:val="00D05A5E"/>
    <w:rsid w:val="00D06594"/>
    <w:rsid w:val="00D07B66"/>
    <w:rsid w:val="00D12933"/>
    <w:rsid w:val="00D12F38"/>
    <w:rsid w:val="00D13889"/>
    <w:rsid w:val="00D16166"/>
    <w:rsid w:val="00D172C5"/>
    <w:rsid w:val="00D17516"/>
    <w:rsid w:val="00D1791C"/>
    <w:rsid w:val="00D20118"/>
    <w:rsid w:val="00D20999"/>
    <w:rsid w:val="00D20DD2"/>
    <w:rsid w:val="00D23B3F"/>
    <w:rsid w:val="00D2685B"/>
    <w:rsid w:val="00D275A2"/>
    <w:rsid w:val="00D30595"/>
    <w:rsid w:val="00D329F7"/>
    <w:rsid w:val="00D33055"/>
    <w:rsid w:val="00D36110"/>
    <w:rsid w:val="00D37142"/>
    <w:rsid w:val="00D371B0"/>
    <w:rsid w:val="00D41A87"/>
    <w:rsid w:val="00D44D73"/>
    <w:rsid w:val="00D46297"/>
    <w:rsid w:val="00D46749"/>
    <w:rsid w:val="00D46975"/>
    <w:rsid w:val="00D5053C"/>
    <w:rsid w:val="00D508C2"/>
    <w:rsid w:val="00D51089"/>
    <w:rsid w:val="00D51D04"/>
    <w:rsid w:val="00D521DD"/>
    <w:rsid w:val="00D53A5B"/>
    <w:rsid w:val="00D557F8"/>
    <w:rsid w:val="00D559B7"/>
    <w:rsid w:val="00D564D0"/>
    <w:rsid w:val="00D56D43"/>
    <w:rsid w:val="00D57DAB"/>
    <w:rsid w:val="00D607D9"/>
    <w:rsid w:val="00D61E7E"/>
    <w:rsid w:val="00D6205C"/>
    <w:rsid w:val="00D621E3"/>
    <w:rsid w:val="00D638E5"/>
    <w:rsid w:val="00D63952"/>
    <w:rsid w:val="00D63D8D"/>
    <w:rsid w:val="00D64008"/>
    <w:rsid w:val="00D65DAC"/>
    <w:rsid w:val="00D667F0"/>
    <w:rsid w:val="00D67520"/>
    <w:rsid w:val="00D71C2A"/>
    <w:rsid w:val="00D71FCB"/>
    <w:rsid w:val="00D7253A"/>
    <w:rsid w:val="00D75267"/>
    <w:rsid w:val="00D75F0A"/>
    <w:rsid w:val="00D76911"/>
    <w:rsid w:val="00D769F6"/>
    <w:rsid w:val="00D8056D"/>
    <w:rsid w:val="00D852BE"/>
    <w:rsid w:val="00D93AB1"/>
    <w:rsid w:val="00D93D88"/>
    <w:rsid w:val="00D9501A"/>
    <w:rsid w:val="00D9547C"/>
    <w:rsid w:val="00D971EA"/>
    <w:rsid w:val="00D97D7A"/>
    <w:rsid w:val="00D97E7F"/>
    <w:rsid w:val="00DA124A"/>
    <w:rsid w:val="00DA1724"/>
    <w:rsid w:val="00DA241F"/>
    <w:rsid w:val="00DA32AB"/>
    <w:rsid w:val="00DA3497"/>
    <w:rsid w:val="00DA4CDE"/>
    <w:rsid w:val="00DA544E"/>
    <w:rsid w:val="00DA6CF4"/>
    <w:rsid w:val="00DA71FB"/>
    <w:rsid w:val="00DB0448"/>
    <w:rsid w:val="00DB1FA4"/>
    <w:rsid w:val="00DB26A7"/>
    <w:rsid w:val="00DB29A7"/>
    <w:rsid w:val="00DB3AE6"/>
    <w:rsid w:val="00DB679F"/>
    <w:rsid w:val="00DB6CCA"/>
    <w:rsid w:val="00DB7476"/>
    <w:rsid w:val="00DC2F9F"/>
    <w:rsid w:val="00DC4DAB"/>
    <w:rsid w:val="00DC5BA8"/>
    <w:rsid w:val="00DC66BF"/>
    <w:rsid w:val="00DC71A8"/>
    <w:rsid w:val="00DD4B51"/>
    <w:rsid w:val="00DD6BBC"/>
    <w:rsid w:val="00DD702E"/>
    <w:rsid w:val="00DE038F"/>
    <w:rsid w:val="00DE2CD6"/>
    <w:rsid w:val="00DE36AB"/>
    <w:rsid w:val="00DE38D5"/>
    <w:rsid w:val="00DE61D7"/>
    <w:rsid w:val="00DE6C8A"/>
    <w:rsid w:val="00DF042C"/>
    <w:rsid w:val="00DF07A3"/>
    <w:rsid w:val="00DF09B1"/>
    <w:rsid w:val="00DF76B7"/>
    <w:rsid w:val="00E034DE"/>
    <w:rsid w:val="00E04BF9"/>
    <w:rsid w:val="00E04CF0"/>
    <w:rsid w:val="00E050C8"/>
    <w:rsid w:val="00E06E8C"/>
    <w:rsid w:val="00E102B0"/>
    <w:rsid w:val="00E1081F"/>
    <w:rsid w:val="00E1126D"/>
    <w:rsid w:val="00E1282B"/>
    <w:rsid w:val="00E13390"/>
    <w:rsid w:val="00E17A60"/>
    <w:rsid w:val="00E205C8"/>
    <w:rsid w:val="00E21FC9"/>
    <w:rsid w:val="00E249E6"/>
    <w:rsid w:val="00E256FA"/>
    <w:rsid w:val="00E27CB8"/>
    <w:rsid w:val="00E311AF"/>
    <w:rsid w:val="00E3240C"/>
    <w:rsid w:val="00E33F3E"/>
    <w:rsid w:val="00E34492"/>
    <w:rsid w:val="00E350C9"/>
    <w:rsid w:val="00E3557A"/>
    <w:rsid w:val="00E36A23"/>
    <w:rsid w:val="00E40DFB"/>
    <w:rsid w:val="00E414D4"/>
    <w:rsid w:val="00E43CF2"/>
    <w:rsid w:val="00E457EA"/>
    <w:rsid w:val="00E45EB8"/>
    <w:rsid w:val="00E52470"/>
    <w:rsid w:val="00E541AD"/>
    <w:rsid w:val="00E55F29"/>
    <w:rsid w:val="00E57F12"/>
    <w:rsid w:val="00E600DB"/>
    <w:rsid w:val="00E60426"/>
    <w:rsid w:val="00E604F4"/>
    <w:rsid w:val="00E60B94"/>
    <w:rsid w:val="00E6286E"/>
    <w:rsid w:val="00E63C01"/>
    <w:rsid w:val="00E645C3"/>
    <w:rsid w:val="00E659B0"/>
    <w:rsid w:val="00E65A01"/>
    <w:rsid w:val="00E6602A"/>
    <w:rsid w:val="00E71F2F"/>
    <w:rsid w:val="00E72C30"/>
    <w:rsid w:val="00E73532"/>
    <w:rsid w:val="00E75501"/>
    <w:rsid w:val="00E75A00"/>
    <w:rsid w:val="00E75F3A"/>
    <w:rsid w:val="00E76CAD"/>
    <w:rsid w:val="00E77C04"/>
    <w:rsid w:val="00E80263"/>
    <w:rsid w:val="00E81D02"/>
    <w:rsid w:val="00E821D9"/>
    <w:rsid w:val="00E852A9"/>
    <w:rsid w:val="00E91FAA"/>
    <w:rsid w:val="00E92B45"/>
    <w:rsid w:val="00E94B5F"/>
    <w:rsid w:val="00E9535E"/>
    <w:rsid w:val="00E96B89"/>
    <w:rsid w:val="00E9765C"/>
    <w:rsid w:val="00E97CE5"/>
    <w:rsid w:val="00EA2EAB"/>
    <w:rsid w:val="00EA3940"/>
    <w:rsid w:val="00EA54B0"/>
    <w:rsid w:val="00EA5946"/>
    <w:rsid w:val="00EA6849"/>
    <w:rsid w:val="00EA6A30"/>
    <w:rsid w:val="00EA7B6B"/>
    <w:rsid w:val="00EB1DC1"/>
    <w:rsid w:val="00EB203D"/>
    <w:rsid w:val="00EB345B"/>
    <w:rsid w:val="00EB4EB5"/>
    <w:rsid w:val="00EB51F2"/>
    <w:rsid w:val="00EB578A"/>
    <w:rsid w:val="00EB6DA9"/>
    <w:rsid w:val="00EB73E5"/>
    <w:rsid w:val="00EC0ADF"/>
    <w:rsid w:val="00EC3A25"/>
    <w:rsid w:val="00EC5530"/>
    <w:rsid w:val="00EC575C"/>
    <w:rsid w:val="00EC609E"/>
    <w:rsid w:val="00EC68B1"/>
    <w:rsid w:val="00EC7682"/>
    <w:rsid w:val="00EC7965"/>
    <w:rsid w:val="00EC7DDD"/>
    <w:rsid w:val="00EC7EEE"/>
    <w:rsid w:val="00ED2018"/>
    <w:rsid w:val="00ED2455"/>
    <w:rsid w:val="00ED2EE7"/>
    <w:rsid w:val="00ED36BA"/>
    <w:rsid w:val="00ED4BCE"/>
    <w:rsid w:val="00ED53CD"/>
    <w:rsid w:val="00ED5B97"/>
    <w:rsid w:val="00ED703D"/>
    <w:rsid w:val="00ED7119"/>
    <w:rsid w:val="00EE1701"/>
    <w:rsid w:val="00EE6436"/>
    <w:rsid w:val="00EE6776"/>
    <w:rsid w:val="00EE68F7"/>
    <w:rsid w:val="00EE7935"/>
    <w:rsid w:val="00EF19BA"/>
    <w:rsid w:val="00EF4388"/>
    <w:rsid w:val="00EF4A42"/>
    <w:rsid w:val="00EF5F08"/>
    <w:rsid w:val="00EF5F35"/>
    <w:rsid w:val="00F00AF3"/>
    <w:rsid w:val="00F00B28"/>
    <w:rsid w:val="00F01265"/>
    <w:rsid w:val="00F01AD0"/>
    <w:rsid w:val="00F0209D"/>
    <w:rsid w:val="00F02501"/>
    <w:rsid w:val="00F052C0"/>
    <w:rsid w:val="00F06E41"/>
    <w:rsid w:val="00F07F0D"/>
    <w:rsid w:val="00F10112"/>
    <w:rsid w:val="00F12388"/>
    <w:rsid w:val="00F12504"/>
    <w:rsid w:val="00F1255D"/>
    <w:rsid w:val="00F1755B"/>
    <w:rsid w:val="00F176A2"/>
    <w:rsid w:val="00F2027F"/>
    <w:rsid w:val="00F21EC1"/>
    <w:rsid w:val="00F31607"/>
    <w:rsid w:val="00F3168A"/>
    <w:rsid w:val="00F34D9E"/>
    <w:rsid w:val="00F374D2"/>
    <w:rsid w:val="00F409B6"/>
    <w:rsid w:val="00F41800"/>
    <w:rsid w:val="00F4504D"/>
    <w:rsid w:val="00F4519E"/>
    <w:rsid w:val="00F459D9"/>
    <w:rsid w:val="00F46329"/>
    <w:rsid w:val="00F4640B"/>
    <w:rsid w:val="00F47941"/>
    <w:rsid w:val="00F50B77"/>
    <w:rsid w:val="00F511C6"/>
    <w:rsid w:val="00F51609"/>
    <w:rsid w:val="00F51AA7"/>
    <w:rsid w:val="00F55BED"/>
    <w:rsid w:val="00F678A3"/>
    <w:rsid w:val="00F704E9"/>
    <w:rsid w:val="00F730D1"/>
    <w:rsid w:val="00F735CB"/>
    <w:rsid w:val="00F73DDE"/>
    <w:rsid w:val="00F75CCE"/>
    <w:rsid w:val="00F766A4"/>
    <w:rsid w:val="00F76CF0"/>
    <w:rsid w:val="00F771FD"/>
    <w:rsid w:val="00F814F7"/>
    <w:rsid w:val="00F8295F"/>
    <w:rsid w:val="00F86DC8"/>
    <w:rsid w:val="00F87CAB"/>
    <w:rsid w:val="00F907A9"/>
    <w:rsid w:val="00F9190F"/>
    <w:rsid w:val="00F93200"/>
    <w:rsid w:val="00F940F9"/>
    <w:rsid w:val="00F94388"/>
    <w:rsid w:val="00F94F31"/>
    <w:rsid w:val="00F96643"/>
    <w:rsid w:val="00F973B3"/>
    <w:rsid w:val="00F97FA7"/>
    <w:rsid w:val="00FA3437"/>
    <w:rsid w:val="00FA3DF8"/>
    <w:rsid w:val="00FA495D"/>
    <w:rsid w:val="00FA566D"/>
    <w:rsid w:val="00FA6E40"/>
    <w:rsid w:val="00FB2295"/>
    <w:rsid w:val="00FB28F6"/>
    <w:rsid w:val="00FB3735"/>
    <w:rsid w:val="00FB37AB"/>
    <w:rsid w:val="00FB4FC3"/>
    <w:rsid w:val="00FB542C"/>
    <w:rsid w:val="00FB5F7E"/>
    <w:rsid w:val="00FB7DA2"/>
    <w:rsid w:val="00FC1C9A"/>
    <w:rsid w:val="00FC1F51"/>
    <w:rsid w:val="00FC372B"/>
    <w:rsid w:val="00FC7B5C"/>
    <w:rsid w:val="00FC7C8F"/>
    <w:rsid w:val="00FD1CCF"/>
    <w:rsid w:val="00FD4C26"/>
    <w:rsid w:val="00FD4E6E"/>
    <w:rsid w:val="00FE0266"/>
    <w:rsid w:val="00FE0433"/>
    <w:rsid w:val="00FE1C60"/>
    <w:rsid w:val="00FE3244"/>
    <w:rsid w:val="00FF00B7"/>
    <w:rsid w:val="00FF2783"/>
    <w:rsid w:val="00FF2F3A"/>
    <w:rsid w:val="00FF3260"/>
    <w:rsid w:val="00FF36B6"/>
    <w:rsid w:val="00FF3DEB"/>
    <w:rsid w:val="00FF3F6B"/>
    <w:rsid w:val="00FF55C6"/>
    <w:rsid w:val="00FF706D"/>
    <w:rsid w:val="08643E0E"/>
    <w:rsid w:val="0A614ED1"/>
    <w:rsid w:val="0D124475"/>
    <w:rsid w:val="0D6BE757"/>
    <w:rsid w:val="10A62774"/>
    <w:rsid w:val="16C4D1A2"/>
    <w:rsid w:val="18B093CB"/>
    <w:rsid w:val="1E06E95F"/>
    <w:rsid w:val="2021EF69"/>
    <w:rsid w:val="223D4A4A"/>
    <w:rsid w:val="22A11D5C"/>
    <w:rsid w:val="241659E5"/>
    <w:rsid w:val="27977380"/>
    <w:rsid w:val="27C5678F"/>
    <w:rsid w:val="286B257C"/>
    <w:rsid w:val="289968CF"/>
    <w:rsid w:val="29B88A04"/>
    <w:rsid w:val="31D105E3"/>
    <w:rsid w:val="333A008A"/>
    <w:rsid w:val="334114DA"/>
    <w:rsid w:val="348916AA"/>
    <w:rsid w:val="369A6BD1"/>
    <w:rsid w:val="3CE1F36E"/>
    <w:rsid w:val="42BF9C43"/>
    <w:rsid w:val="4508F99B"/>
    <w:rsid w:val="4618A50C"/>
    <w:rsid w:val="4FEB6023"/>
    <w:rsid w:val="53987969"/>
    <w:rsid w:val="53C08690"/>
    <w:rsid w:val="562E3ABB"/>
    <w:rsid w:val="56EE5E69"/>
    <w:rsid w:val="5720261A"/>
    <w:rsid w:val="5A38BADD"/>
    <w:rsid w:val="5BDC0C44"/>
    <w:rsid w:val="5F8EBBEF"/>
    <w:rsid w:val="63D764DE"/>
    <w:rsid w:val="6A8416A9"/>
    <w:rsid w:val="6D4D5A07"/>
    <w:rsid w:val="6F483C9E"/>
    <w:rsid w:val="6FE4DD49"/>
    <w:rsid w:val="761424D2"/>
    <w:rsid w:val="77D275C1"/>
    <w:rsid w:val="7F50FB0C"/>
    <w:rsid w:val="7F9991B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219694"/>
  <w15:docId w15:val="{7A5A26AD-DAE6-4747-9479-CC1B2568AB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18"/>
        <w:szCs w:val="18"/>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2" w:qFormat="1"/>
    <w:lsdException w:name="heading 2" w:semiHidden="1" w:uiPriority="2" w:unhideWhenUsed="1" w:qFormat="1"/>
    <w:lsdException w:name="heading 3" w:semiHidden="1" w:uiPriority="2" w:unhideWhenUsed="1" w:qFormat="1"/>
    <w:lsdException w:name="heading 4" w:semiHidden="1" w:uiPriority="2" w:unhideWhenUsed="1" w:qFormat="1"/>
    <w:lsdException w:name="heading 5" w:semiHidden="1" w:uiPriority="2" w:unhideWhenUsed="1" w:qFormat="1"/>
    <w:lsdException w:name="heading 6" w:semiHidden="1" w:uiPriority="2" w:unhideWhenUsed="1" w:qFormat="1"/>
    <w:lsdException w:name="heading 7" w:semiHidden="1" w:uiPriority="2" w:unhideWhenUsed="1" w:qFormat="1"/>
    <w:lsdException w:name="heading 8" w:semiHidden="1" w:uiPriority="2" w:unhideWhenUsed="1" w:qFormat="1"/>
    <w:lsdException w:name="heading 9" w:semiHidden="1" w:uiPriority="2"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unhideWhenUsed="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4"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B70A3"/>
    <w:pPr>
      <w:spacing w:after="0"/>
    </w:pPr>
    <w:rPr>
      <w:rFonts w:ascii="Segoe UI" w:eastAsiaTheme="minorEastAsia" w:hAnsi="Segoe UI" w:cs="Segoe UI"/>
      <w:sz w:val="28"/>
      <w:szCs w:val="22"/>
    </w:rPr>
  </w:style>
  <w:style w:type="paragraph" w:styleId="Heading1">
    <w:name w:val="heading 1"/>
    <w:basedOn w:val="Normal"/>
    <w:next w:val="Normal"/>
    <w:link w:val="Heading1Char"/>
    <w:uiPriority w:val="2"/>
    <w:qFormat/>
    <w:rsid w:val="000735DA"/>
    <w:pPr>
      <w:outlineLvl w:val="0"/>
    </w:pPr>
    <w:rPr>
      <w:b/>
      <w:bCs/>
      <w:sz w:val="52"/>
      <w:szCs w:val="44"/>
    </w:rPr>
  </w:style>
  <w:style w:type="paragraph" w:styleId="Heading2">
    <w:name w:val="heading 2"/>
    <w:basedOn w:val="Normal"/>
    <w:next w:val="Normal"/>
    <w:link w:val="Heading2Char"/>
    <w:uiPriority w:val="2"/>
    <w:unhideWhenUsed/>
    <w:qFormat/>
    <w:rsid w:val="006A6B8C"/>
    <w:pPr>
      <w:outlineLvl w:val="1"/>
    </w:pPr>
    <w:rPr>
      <w:b/>
      <w:bCs/>
      <w:color w:val="161718" w:themeColor="text1"/>
      <w:sz w:val="36"/>
      <w:szCs w:val="28"/>
      <w:shd w:val="clear" w:color="auto" w:fill="FFFFFF"/>
    </w:rPr>
  </w:style>
  <w:style w:type="paragraph" w:styleId="Heading3">
    <w:name w:val="heading 3"/>
    <w:basedOn w:val="Normal"/>
    <w:link w:val="Heading3Char"/>
    <w:uiPriority w:val="2"/>
    <w:unhideWhenUsed/>
    <w:qFormat/>
    <w:rsid w:val="006A6B8C"/>
    <w:pPr>
      <w:outlineLvl w:val="2"/>
    </w:pPr>
    <w:rPr>
      <w:b/>
      <w:bCs/>
      <w:noProof/>
      <w:color w:val="0070C0"/>
      <w:sz w:val="32"/>
      <w:szCs w:val="24"/>
    </w:rPr>
  </w:style>
  <w:style w:type="paragraph" w:styleId="Heading4">
    <w:name w:val="heading 4"/>
    <w:basedOn w:val="Normal"/>
    <w:link w:val="Heading4Char"/>
    <w:uiPriority w:val="2"/>
    <w:unhideWhenUsed/>
    <w:qFormat/>
    <w:rsid w:val="006A6B8C"/>
    <w:pPr>
      <w:outlineLvl w:val="3"/>
    </w:pPr>
    <w:rPr>
      <w:b/>
      <w:bCs/>
      <w:u w:val="single"/>
    </w:rPr>
  </w:style>
  <w:style w:type="paragraph" w:styleId="Heading5">
    <w:name w:val="heading 5"/>
    <w:basedOn w:val="Normal"/>
    <w:next w:val="Normal"/>
    <w:link w:val="Heading5Char"/>
    <w:uiPriority w:val="2"/>
    <w:unhideWhenUsed/>
    <w:qFormat/>
    <w:rsid w:val="006A6B8C"/>
    <w:pPr>
      <w:outlineLvl w:val="4"/>
    </w:pPr>
    <w:rPr>
      <w:b/>
      <w:bCs/>
    </w:rPr>
  </w:style>
  <w:style w:type="paragraph" w:styleId="Heading6">
    <w:name w:val="heading 6"/>
    <w:basedOn w:val="Normal"/>
    <w:next w:val="Normal"/>
    <w:link w:val="Heading6Char"/>
    <w:uiPriority w:val="2"/>
    <w:unhideWhenUsed/>
    <w:qFormat/>
    <w:rsid w:val="00FF3260"/>
    <w:pPr>
      <w:keepNext/>
      <w:keepLines/>
      <w:spacing w:before="40"/>
      <w:outlineLvl w:val="5"/>
    </w:pPr>
    <w:rPr>
      <w:rFonts w:eastAsiaTheme="majorEastAsia"/>
      <w:b/>
      <w:bCs/>
      <w:i/>
      <w:iCs/>
      <w:color w:val="51031E"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2"/>
    <w:rsid w:val="000735DA"/>
    <w:rPr>
      <w:rFonts w:ascii="Segoe UI" w:eastAsiaTheme="minorEastAsia" w:hAnsi="Segoe UI" w:cs="Segoe UI"/>
      <w:b/>
      <w:bCs/>
      <w:sz w:val="52"/>
      <w:szCs w:val="44"/>
    </w:rPr>
  </w:style>
  <w:style w:type="paragraph" w:styleId="Title">
    <w:name w:val="Title"/>
    <w:basedOn w:val="Normal"/>
    <w:link w:val="TitleChar"/>
    <w:uiPriority w:val="10"/>
    <w:qFormat/>
    <w:rsid w:val="004B7E44"/>
    <w:pPr>
      <w:spacing w:line="240" w:lineRule="auto"/>
      <w:contextualSpacing/>
    </w:pPr>
    <w:rPr>
      <w:rFonts w:asciiTheme="majorHAnsi" w:eastAsia="Times New Roman" w:hAnsiTheme="majorHAnsi" w:cs="Times New Roman"/>
      <w:b/>
      <w:caps/>
      <w:sz w:val="100"/>
      <w:szCs w:val="40"/>
    </w:rPr>
  </w:style>
  <w:style w:type="character" w:customStyle="1" w:styleId="TitleChar">
    <w:name w:val="Title Char"/>
    <w:basedOn w:val="DefaultParagraphFont"/>
    <w:link w:val="Title"/>
    <w:uiPriority w:val="10"/>
    <w:rsid w:val="004B7E44"/>
    <w:rPr>
      <w:rFonts w:asciiTheme="majorHAnsi" w:eastAsia="Times New Roman" w:hAnsiTheme="majorHAnsi" w:cs="Times New Roman"/>
      <w:b/>
      <w:caps/>
      <w:color w:val="FFFFFF" w:themeColor="background1"/>
      <w:sz w:val="100"/>
      <w:szCs w:val="40"/>
    </w:rPr>
  </w:style>
  <w:style w:type="paragraph" w:styleId="Subtitle">
    <w:name w:val="Subtitle"/>
    <w:basedOn w:val="Normal"/>
    <w:link w:val="SubtitleChar"/>
    <w:uiPriority w:val="4"/>
    <w:qFormat/>
    <w:rsid w:val="004B7E44"/>
    <w:pPr>
      <w:contextualSpacing/>
    </w:pPr>
    <w:rPr>
      <w:rFonts w:eastAsia="Times New Roman" w:cs="Times New Roman"/>
      <w:b/>
      <w:sz w:val="72"/>
    </w:rPr>
  </w:style>
  <w:style w:type="character" w:customStyle="1" w:styleId="SubtitleChar">
    <w:name w:val="Subtitle Char"/>
    <w:basedOn w:val="DefaultParagraphFont"/>
    <w:link w:val="Subtitle"/>
    <w:uiPriority w:val="4"/>
    <w:rsid w:val="004B7E44"/>
    <w:rPr>
      <w:rFonts w:eastAsia="Times New Roman" w:cs="Times New Roman"/>
      <w:color w:val="FFFFFF" w:themeColor="background1"/>
      <w:sz w:val="72"/>
      <w:szCs w:val="22"/>
    </w:rPr>
  </w:style>
  <w:style w:type="paragraph" w:styleId="NoSpacing">
    <w:name w:val="No Spacing"/>
    <w:uiPriority w:val="1"/>
    <w:unhideWhenUsed/>
    <w:qFormat/>
    <w:rsid w:val="005A718F"/>
    <w:pPr>
      <w:spacing w:after="0"/>
    </w:pPr>
    <w:rPr>
      <w:rFonts w:eastAsia="Times New Roman" w:cs="Times New Roman"/>
      <w:spacing w:val="10"/>
    </w:rPr>
  </w:style>
  <w:style w:type="character" w:customStyle="1" w:styleId="Heading2Char">
    <w:name w:val="Heading 2 Char"/>
    <w:basedOn w:val="DefaultParagraphFont"/>
    <w:link w:val="Heading2"/>
    <w:uiPriority w:val="2"/>
    <w:rsid w:val="006A6B8C"/>
    <w:rPr>
      <w:rFonts w:ascii="Segoe UI" w:eastAsiaTheme="minorEastAsia" w:hAnsi="Segoe UI" w:cs="Segoe UI"/>
      <w:b/>
      <w:bCs/>
      <w:color w:val="161718" w:themeColor="text1"/>
      <w:sz w:val="36"/>
      <w:szCs w:val="28"/>
    </w:rPr>
  </w:style>
  <w:style w:type="character" w:customStyle="1" w:styleId="Heading3Char">
    <w:name w:val="Heading 3 Char"/>
    <w:basedOn w:val="DefaultParagraphFont"/>
    <w:link w:val="Heading3"/>
    <w:uiPriority w:val="2"/>
    <w:rsid w:val="006A6B8C"/>
    <w:rPr>
      <w:rFonts w:ascii="Segoe UI" w:eastAsiaTheme="minorEastAsia" w:hAnsi="Segoe UI" w:cs="Segoe UI"/>
      <w:b/>
      <w:bCs/>
      <w:noProof/>
      <w:color w:val="0070C0"/>
      <w:sz w:val="32"/>
      <w:szCs w:val="24"/>
    </w:rPr>
  </w:style>
  <w:style w:type="character" w:customStyle="1" w:styleId="Heading4Char">
    <w:name w:val="Heading 4 Char"/>
    <w:basedOn w:val="DefaultParagraphFont"/>
    <w:link w:val="Heading4"/>
    <w:uiPriority w:val="2"/>
    <w:rsid w:val="006A6B8C"/>
    <w:rPr>
      <w:rFonts w:ascii="Segoe UI" w:eastAsiaTheme="minorEastAsia" w:hAnsi="Segoe UI" w:cs="Segoe UI"/>
      <w:b/>
      <w:bCs/>
      <w:sz w:val="28"/>
      <w:szCs w:val="22"/>
      <w:u w:val="single"/>
    </w:rPr>
  </w:style>
  <w:style w:type="paragraph" w:customStyle="1" w:styleId="Chapter">
    <w:name w:val="Chapter"/>
    <w:basedOn w:val="Normal"/>
    <w:uiPriority w:val="5"/>
    <w:unhideWhenUsed/>
    <w:qFormat/>
    <w:rsid w:val="00E76CAD"/>
    <w:pPr>
      <w:spacing w:before="20"/>
    </w:pPr>
    <w:rPr>
      <w:rFonts w:asciiTheme="majorHAnsi" w:eastAsia="Times New Roman" w:hAnsiTheme="majorHAnsi" w:cs="Times New Roman"/>
      <w:caps/>
      <w:color w:val="63676C" w:themeColor="text1" w:themeTint="A6"/>
      <w:szCs w:val="17"/>
    </w:rPr>
  </w:style>
  <w:style w:type="character" w:customStyle="1" w:styleId="Heading5Char">
    <w:name w:val="Heading 5 Char"/>
    <w:basedOn w:val="DefaultParagraphFont"/>
    <w:link w:val="Heading5"/>
    <w:uiPriority w:val="2"/>
    <w:rsid w:val="006A6B8C"/>
    <w:rPr>
      <w:rFonts w:ascii="Segoe UI" w:eastAsiaTheme="minorEastAsia" w:hAnsi="Segoe UI" w:cs="Segoe UI"/>
      <w:b/>
      <w:bCs/>
      <w:sz w:val="28"/>
      <w:szCs w:val="22"/>
    </w:rPr>
  </w:style>
  <w:style w:type="paragraph" w:styleId="Header">
    <w:name w:val="header"/>
    <w:basedOn w:val="Normal"/>
    <w:link w:val="HeaderChar"/>
    <w:uiPriority w:val="99"/>
    <w:unhideWhenUsed/>
    <w:rsid w:val="005A718F"/>
    <w:pPr>
      <w:spacing w:line="240" w:lineRule="auto"/>
    </w:pPr>
  </w:style>
  <w:style w:type="character" w:customStyle="1" w:styleId="HeaderChar">
    <w:name w:val="Header Char"/>
    <w:basedOn w:val="DefaultParagraphFont"/>
    <w:link w:val="Header"/>
    <w:uiPriority w:val="99"/>
    <w:rsid w:val="005A718F"/>
  </w:style>
  <w:style w:type="paragraph" w:styleId="Footer">
    <w:name w:val="footer"/>
    <w:basedOn w:val="Normal"/>
    <w:link w:val="FooterChar"/>
    <w:uiPriority w:val="99"/>
    <w:unhideWhenUsed/>
    <w:rsid w:val="005A718F"/>
    <w:pPr>
      <w:spacing w:line="240" w:lineRule="auto"/>
      <w:jc w:val="center"/>
    </w:pPr>
  </w:style>
  <w:style w:type="character" w:customStyle="1" w:styleId="FooterChar">
    <w:name w:val="Footer Char"/>
    <w:basedOn w:val="DefaultParagraphFont"/>
    <w:link w:val="Footer"/>
    <w:uiPriority w:val="99"/>
    <w:rsid w:val="005A718F"/>
  </w:style>
  <w:style w:type="character" w:styleId="PlaceholderText">
    <w:name w:val="Placeholder Text"/>
    <w:basedOn w:val="DefaultParagraphFont"/>
    <w:uiPriority w:val="99"/>
    <w:semiHidden/>
    <w:rsid w:val="00945900"/>
    <w:rPr>
      <w:color w:val="808080"/>
    </w:rPr>
  </w:style>
  <w:style w:type="character" w:customStyle="1" w:styleId="bold">
    <w:name w:val="bold"/>
    <w:basedOn w:val="DefaultParagraphFont"/>
    <w:rsid w:val="00270828"/>
  </w:style>
  <w:style w:type="character" w:styleId="Hyperlink">
    <w:name w:val="Hyperlink"/>
    <w:basedOn w:val="DefaultParagraphFont"/>
    <w:uiPriority w:val="99"/>
    <w:unhideWhenUsed/>
    <w:rsid w:val="00D05A5E"/>
    <w:rPr>
      <w:color w:val="93C842" w:themeColor="hyperlink"/>
      <w:u w:val="single"/>
    </w:rPr>
  </w:style>
  <w:style w:type="character" w:styleId="UnresolvedMention">
    <w:name w:val="Unresolved Mention"/>
    <w:basedOn w:val="DefaultParagraphFont"/>
    <w:uiPriority w:val="99"/>
    <w:semiHidden/>
    <w:unhideWhenUsed/>
    <w:rsid w:val="00D05A5E"/>
    <w:rPr>
      <w:color w:val="605E5C"/>
      <w:shd w:val="clear" w:color="auto" w:fill="E1DFDD"/>
    </w:rPr>
  </w:style>
  <w:style w:type="paragraph" w:styleId="ListParagraph">
    <w:name w:val="List Paragraph"/>
    <w:basedOn w:val="Normal"/>
    <w:uiPriority w:val="34"/>
    <w:unhideWhenUsed/>
    <w:qFormat/>
    <w:rsid w:val="00D05A5E"/>
    <w:pPr>
      <w:ind w:left="720"/>
      <w:contextualSpacing/>
    </w:pPr>
  </w:style>
  <w:style w:type="paragraph" w:styleId="NormalWeb">
    <w:name w:val="Normal (Web)"/>
    <w:basedOn w:val="Normal"/>
    <w:uiPriority w:val="99"/>
    <w:unhideWhenUsed/>
    <w:rsid w:val="00531E37"/>
    <w:pPr>
      <w:spacing w:before="100" w:beforeAutospacing="1" w:after="100" w:afterAutospacing="1" w:line="240" w:lineRule="auto"/>
    </w:pPr>
    <w:rPr>
      <w:rFonts w:ascii="Times New Roman" w:eastAsia="Times New Roman" w:hAnsi="Times New Roman" w:cs="Times New Roman"/>
      <w:sz w:val="24"/>
      <w:szCs w:val="24"/>
    </w:rPr>
  </w:style>
  <w:style w:type="paragraph" w:styleId="CommentText">
    <w:name w:val="annotation text"/>
    <w:basedOn w:val="Normal"/>
    <w:link w:val="CommentTextChar"/>
    <w:uiPriority w:val="99"/>
    <w:unhideWhenUsed/>
    <w:rsid w:val="007D1367"/>
    <w:pPr>
      <w:spacing w:line="240" w:lineRule="auto"/>
    </w:pPr>
    <w:rPr>
      <w:sz w:val="20"/>
      <w:szCs w:val="20"/>
    </w:rPr>
  </w:style>
  <w:style w:type="character" w:customStyle="1" w:styleId="CommentTextChar">
    <w:name w:val="Comment Text Char"/>
    <w:basedOn w:val="DefaultParagraphFont"/>
    <w:link w:val="CommentText"/>
    <w:uiPriority w:val="99"/>
    <w:rsid w:val="007D1367"/>
    <w:rPr>
      <w:rFonts w:eastAsiaTheme="minorEastAsia"/>
      <w:color w:val="FFFFFF" w:themeColor="background1"/>
      <w:sz w:val="20"/>
      <w:szCs w:val="20"/>
    </w:rPr>
  </w:style>
  <w:style w:type="character" w:styleId="CommentReference">
    <w:name w:val="annotation reference"/>
    <w:basedOn w:val="DefaultParagraphFont"/>
    <w:uiPriority w:val="99"/>
    <w:semiHidden/>
    <w:unhideWhenUsed/>
    <w:rsid w:val="007D1367"/>
    <w:rPr>
      <w:sz w:val="16"/>
      <w:szCs w:val="16"/>
    </w:rPr>
  </w:style>
  <w:style w:type="table" w:styleId="TableGrid">
    <w:name w:val="Table Grid"/>
    <w:basedOn w:val="TableNormal"/>
    <w:uiPriority w:val="39"/>
    <w:rsid w:val="000274D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6A6B8C"/>
    <w:pPr>
      <w:keepNext/>
      <w:keepLines/>
      <w:spacing w:before="240" w:line="259" w:lineRule="auto"/>
      <w:outlineLvl w:val="9"/>
    </w:pPr>
    <w:rPr>
      <w:rFonts w:asciiTheme="majorHAnsi" w:eastAsiaTheme="majorEastAsia" w:hAnsiTheme="majorHAnsi" w:cstheme="majorBidi"/>
      <w:b w:val="0"/>
      <w:bCs w:val="0"/>
      <w:color w:val="7A042E" w:themeColor="accent1" w:themeShade="BF"/>
      <w:sz w:val="32"/>
      <w:szCs w:val="32"/>
    </w:rPr>
  </w:style>
  <w:style w:type="paragraph" w:styleId="TOC2">
    <w:name w:val="toc 2"/>
    <w:basedOn w:val="Normal"/>
    <w:next w:val="Normal"/>
    <w:autoRedefine/>
    <w:uiPriority w:val="39"/>
    <w:unhideWhenUsed/>
    <w:rsid w:val="006A6B8C"/>
    <w:pPr>
      <w:spacing w:after="100" w:line="259" w:lineRule="auto"/>
      <w:ind w:left="220"/>
    </w:pPr>
    <w:rPr>
      <w:rFonts w:asciiTheme="minorHAnsi" w:hAnsiTheme="minorHAnsi" w:cs="Times New Roman"/>
      <w:sz w:val="22"/>
    </w:rPr>
  </w:style>
  <w:style w:type="paragraph" w:styleId="TOC1">
    <w:name w:val="toc 1"/>
    <w:basedOn w:val="Normal"/>
    <w:next w:val="Normal"/>
    <w:autoRedefine/>
    <w:uiPriority w:val="39"/>
    <w:unhideWhenUsed/>
    <w:rsid w:val="006A6B8C"/>
    <w:pPr>
      <w:spacing w:after="100" w:line="259" w:lineRule="auto"/>
    </w:pPr>
    <w:rPr>
      <w:rFonts w:asciiTheme="minorHAnsi" w:hAnsiTheme="minorHAnsi" w:cs="Times New Roman"/>
      <w:sz w:val="22"/>
    </w:rPr>
  </w:style>
  <w:style w:type="paragraph" w:styleId="TOC3">
    <w:name w:val="toc 3"/>
    <w:basedOn w:val="Normal"/>
    <w:next w:val="Normal"/>
    <w:autoRedefine/>
    <w:uiPriority w:val="39"/>
    <w:unhideWhenUsed/>
    <w:rsid w:val="006A6B8C"/>
    <w:pPr>
      <w:spacing w:after="100" w:line="259" w:lineRule="auto"/>
      <w:ind w:left="440"/>
    </w:pPr>
    <w:rPr>
      <w:rFonts w:asciiTheme="minorHAnsi" w:hAnsiTheme="minorHAnsi" w:cs="Times New Roman"/>
      <w:sz w:val="22"/>
    </w:rPr>
  </w:style>
  <w:style w:type="character" w:styleId="FollowedHyperlink">
    <w:name w:val="FollowedHyperlink"/>
    <w:basedOn w:val="DefaultParagraphFont"/>
    <w:uiPriority w:val="99"/>
    <w:semiHidden/>
    <w:unhideWhenUsed/>
    <w:rsid w:val="00882C3A"/>
    <w:rPr>
      <w:color w:val="93C842" w:themeColor="followedHyperlink"/>
      <w:u w:val="single"/>
    </w:rPr>
  </w:style>
  <w:style w:type="paragraph" w:styleId="CommentSubject">
    <w:name w:val="annotation subject"/>
    <w:basedOn w:val="CommentText"/>
    <w:next w:val="CommentText"/>
    <w:link w:val="CommentSubjectChar"/>
    <w:uiPriority w:val="99"/>
    <w:semiHidden/>
    <w:unhideWhenUsed/>
    <w:rsid w:val="00113E7D"/>
    <w:rPr>
      <w:b/>
      <w:bCs/>
    </w:rPr>
  </w:style>
  <w:style w:type="character" w:customStyle="1" w:styleId="CommentSubjectChar">
    <w:name w:val="Comment Subject Char"/>
    <w:basedOn w:val="CommentTextChar"/>
    <w:link w:val="CommentSubject"/>
    <w:uiPriority w:val="99"/>
    <w:semiHidden/>
    <w:rsid w:val="00113E7D"/>
    <w:rPr>
      <w:rFonts w:ascii="Segoe UI" w:eastAsiaTheme="minorEastAsia" w:hAnsi="Segoe UI" w:cs="Segoe UI"/>
      <w:b/>
      <w:bCs/>
      <w:color w:val="FFFFFF" w:themeColor="background1"/>
      <w:sz w:val="20"/>
      <w:szCs w:val="20"/>
    </w:rPr>
  </w:style>
  <w:style w:type="character" w:customStyle="1" w:styleId="Heading6Char">
    <w:name w:val="Heading 6 Char"/>
    <w:basedOn w:val="DefaultParagraphFont"/>
    <w:link w:val="Heading6"/>
    <w:uiPriority w:val="2"/>
    <w:rsid w:val="00FF3260"/>
    <w:rPr>
      <w:rFonts w:ascii="Segoe UI" w:eastAsiaTheme="majorEastAsia" w:hAnsi="Segoe UI" w:cs="Segoe UI"/>
      <w:b/>
      <w:bCs/>
      <w:i/>
      <w:iCs/>
      <w:color w:val="51031E" w:themeColor="accent1" w:themeShade="7F"/>
      <w:sz w:val="28"/>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0979089">
      <w:bodyDiv w:val="1"/>
      <w:marLeft w:val="0"/>
      <w:marRight w:val="0"/>
      <w:marTop w:val="0"/>
      <w:marBottom w:val="0"/>
      <w:divBdr>
        <w:top w:val="none" w:sz="0" w:space="0" w:color="auto"/>
        <w:left w:val="none" w:sz="0" w:space="0" w:color="auto"/>
        <w:bottom w:val="none" w:sz="0" w:space="0" w:color="auto"/>
        <w:right w:val="none" w:sz="0" w:space="0" w:color="auto"/>
      </w:divBdr>
    </w:div>
    <w:div w:id="183369870">
      <w:bodyDiv w:val="1"/>
      <w:marLeft w:val="0"/>
      <w:marRight w:val="0"/>
      <w:marTop w:val="0"/>
      <w:marBottom w:val="0"/>
      <w:divBdr>
        <w:top w:val="none" w:sz="0" w:space="0" w:color="auto"/>
        <w:left w:val="none" w:sz="0" w:space="0" w:color="auto"/>
        <w:bottom w:val="none" w:sz="0" w:space="0" w:color="auto"/>
        <w:right w:val="none" w:sz="0" w:space="0" w:color="auto"/>
      </w:divBdr>
    </w:div>
    <w:div w:id="209734513">
      <w:bodyDiv w:val="1"/>
      <w:marLeft w:val="0"/>
      <w:marRight w:val="0"/>
      <w:marTop w:val="0"/>
      <w:marBottom w:val="0"/>
      <w:divBdr>
        <w:top w:val="none" w:sz="0" w:space="0" w:color="auto"/>
        <w:left w:val="none" w:sz="0" w:space="0" w:color="auto"/>
        <w:bottom w:val="none" w:sz="0" w:space="0" w:color="auto"/>
        <w:right w:val="none" w:sz="0" w:space="0" w:color="auto"/>
      </w:divBdr>
    </w:div>
    <w:div w:id="396318085">
      <w:bodyDiv w:val="1"/>
      <w:marLeft w:val="0"/>
      <w:marRight w:val="0"/>
      <w:marTop w:val="0"/>
      <w:marBottom w:val="0"/>
      <w:divBdr>
        <w:top w:val="none" w:sz="0" w:space="0" w:color="auto"/>
        <w:left w:val="none" w:sz="0" w:space="0" w:color="auto"/>
        <w:bottom w:val="none" w:sz="0" w:space="0" w:color="auto"/>
        <w:right w:val="none" w:sz="0" w:space="0" w:color="auto"/>
      </w:divBdr>
    </w:div>
    <w:div w:id="402341635">
      <w:bodyDiv w:val="1"/>
      <w:marLeft w:val="0"/>
      <w:marRight w:val="0"/>
      <w:marTop w:val="0"/>
      <w:marBottom w:val="0"/>
      <w:divBdr>
        <w:top w:val="none" w:sz="0" w:space="0" w:color="auto"/>
        <w:left w:val="none" w:sz="0" w:space="0" w:color="auto"/>
        <w:bottom w:val="none" w:sz="0" w:space="0" w:color="auto"/>
        <w:right w:val="none" w:sz="0" w:space="0" w:color="auto"/>
      </w:divBdr>
    </w:div>
    <w:div w:id="659620637">
      <w:bodyDiv w:val="1"/>
      <w:marLeft w:val="0"/>
      <w:marRight w:val="0"/>
      <w:marTop w:val="0"/>
      <w:marBottom w:val="0"/>
      <w:divBdr>
        <w:top w:val="none" w:sz="0" w:space="0" w:color="auto"/>
        <w:left w:val="none" w:sz="0" w:space="0" w:color="auto"/>
        <w:bottom w:val="none" w:sz="0" w:space="0" w:color="auto"/>
        <w:right w:val="none" w:sz="0" w:space="0" w:color="auto"/>
      </w:divBdr>
    </w:div>
    <w:div w:id="707922936">
      <w:bodyDiv w:val="1"/>
      <w:marLeft w:val="0"/>
      <w:marRight w:val="0"/>
      <w:marTop w:val="0"/>
      <w:marBottom w:val="0"/>
      <w:divBdr>
        <w:top w:val="none" w:sz="0" w:space="0" w:color="auto"/>
        <w:left w:val="none" w:sz="0" w:space="0" w:color="auto"/>
        <w:bottom w:val="none" w:sz="0" w:space="0" w:color="auto"/>
        <w:right w:val="none" w:sz="0" w:space="0" w:color="auto"/>
      </w:divBdr>
    </w:div>
    <w:div w:id="878053496">
      <w:bodyDiv w:val="1"/>
      <w:marLeft w:val="0"/>
      <w:marRight w:val="0"/>
      <w:marTop w:val="0"/>
      <w:marBottom w:val="0"/>
      <w:divBdr>
        <w:top w:val="none" w:sz="0" w:space="0" w:color="auto"/>
        <w:left w:val="none" w:sz="0" w:space="0" w:color="auto"/>
        <w:bottom w:val="none" w:sz="0" w:space="0" w:color="auto"/>
        <w:right w:val="none" w:sz="0" w:space="0" w:color="auto"/>
      </w:divBdr>
    </w:div>
    <w:div w:id="1861120136">
      <w:bodyDiv w:val="1"/>
      <w:marLeft w:val="0"/>
      <w:marRight w:val="0"/>
      <w:marTop w:val="0"/>
      <w:marBottom w:val="0"/>
      <w:divBdr>
        <w:top w:val="none" w:sz="0" w:space="0" w:color="auto"/>
        <w:left w:val="none" w:sz="0" w:space="0" w:color="auto"/>
        <w:bottom w:val="none" w:sz="0" w:space="0" w:color="auto"/>
        <w:right w:val="none" w:sz="0" w:space="0" w:color="auto"/>
      </w:divBdr>
    </w:div>
    <w:div w:id="2026204126">
      <w:bodyDiv w:val="1"/>
      <w:marLeft w:val="0"/>
      <w:marRight w:val="0"/>
      <w:marTop w:val="0"/>
      <w:marBottom w:val="0"/>
      <w:divBdr>
        <w:top w:val="none" w:sz="0" w:space="0" w:color="auto"/>
        <w:left w:val="none" w:sz="0" w:space="0" w:color="auto"/>
        <w:bottom w:val="none" w:sz="0" w:space="0" w:color="auto"/>
        <w:right w:val="none" w:sz="0" w:space="0" w:color="auto"/>
      </w:divBdr>
    </w:div>
    <w:div w:id="205593206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95.png"/><Relationship Id="rId42" Type="http://schemas.openxmlformats.org/officeDocument/2006/relationships/image" Target="media/image26.JPG"/><Relationship Id="rId63" Type="http://schemas.openxmlformats.org/officeDocument/2006/relationships/image" Target="media/image43.png"/><Relationship Id="rId84" Type="http://schemas.openxmlformats.org/officeDocument/2006/relationships/image" Target="media/image63.png"/><Relationship Id="rId138" Type="http://schemas.openxmlformats.org/officeDocument/2006/relationships/image" Target="media/image115.png"/><Relationship Id="rId107" Type="http://schemas.openxmlformats.org/officeDocument/2006/relationships/image" Target="media/image85.png"/><Relationship Id="rId11" Type="http://schemas.openxmlformats.org/officeDocument/2006/relationships/image" Target="media/image1.jpg"/><Relationship Id="rId32" Type="http://schemas.openxmlformats.org/officeDocument/2006/relationships/image" Target="media/image17.JPG"/><Relationship Id="rId53" Type="http://schemas.openxmlformats.org/officeDocument/2006/relationships/image" Target="media/image34.JPG"/><Relationship Id="rId74" Type="http://schemas.openxmlformats.org/officeDocument/2006/relationships/image" Target="media/image53.png"/><Relationship Id="rId128" Type="http://schemas.openxmlformats.org/officeDocument/2006/relationships/image" Target="media/image105.png"/><Relationship Id="rId149" Type="http://schemas.openxmlformats.org/officeDocument/2006/relationships/header" Target="header1.xml"/><Relationship Id="rId5" Type="http://schemas.openxmlformats.org/officeDocument/2006/relationships/numbering" Target="numbering.xml"/><Relationship Id="rId95" Type="http://schemas.openxmlformats.org/officeDocument/2006/relationships/image" Target="media/image73.png"/><Relationship Id="rId22" Type="http://schemas.openxmlformats.org/officeDocument/2006/relationships/image" Target="media/image8.jpeg"/><Relationship Id="rId27" Type="http://schemas.openxmlformats.org/officeDocument/2006/relationships/image" Target="media/image12.png"/><Relationship Id="rId43" Type="http://schemas.openxmlformats.org/officeDocument/2006/relationships/image" Target="media/image25.jpeg"/><Relationship Id="rId48" Type="http://schemas.openxmlformats.org/officeDocument/2006/relationships/image" Target="media/image31.JPG"/><Relationship Id="rId64" Type="http://schemas.openxmlformats.org/officeDocument/2006/relationships/image" Target="media/image44.png"/><Relationship Id="rId69" Type="http://schemas.openxmlformats.org/officeDocument/2006/relationships/image" Target="media/image49.png"/><Relationship Id="rId113" Type="http://schemas.openxmlformats.org/officeDocument/2006/relationships/image" Target="media/image91.PNG"/><Relationship Id="rId118" Type="http://schemas.openxmlformats.org/officeDocument/2006/relationships/image" Target="media/image96.PNG"/><Relationship Id="rId134" Type="http://schemas.openxmlformats.org/officeDocument/2006/relationships/image" Target="media/image111.png"/><Relationship Id="rId139" Type="http://schemas.openxmlformats.org/officeDocument/2006/relationships/image" Target="media/image116.png"/><Relationship Id="rId80" Type="http://schemas.openxmlformats.org/officeDocument/2006/relationships/image" Target="media/image59.png"/><Relationship Id="rId85" Type="http://schemas.openxmlformats.org/officeDocument/2006/relationships/image" Target="media/image64.png"/><Relationship Id="rId150" Type="http://schemas.openxmlformats.org/officeDocument/2006/relationships/header" Target="header2.xml"/><Relationship Id="rId12" Type="http://schemas.openxmlformats.org/officeDocument/2006/relationships/image" Target="media/image2.png"/><Relationship Id="rId17" Type="http://schemas.openxmlformats.org/officeDocument/2006/relationships/image" Target="media/image7.JPG"/><Relationship Id="rId33" Type="http://schemas.openxmlformats.org/officeDocument/2006/relationships/image" Target="media/image18.png"/><Relationship Id="rId38" Type="http://schemas.openxmlformats.org/officeDocument/2006/relationships/image" Target="media/image22.png"/><Relationship Id="rId59" Type="http://schemas.openxmlformats.org/officeDocument/2006/relationships/image" Target="media/image39.png"/><Relationship Id="rId103" Type="http://schemas.openxmlformats.org/officeDocument/2006/relationships/image" Target="media/image81.PNG"/><Relationship Id="rId108" Type="http://schemas.openxmlformats.org/officeDocument/2006/relationships/image" Target="media/image86.PNG"/><Relationship Id="rId124" Type="http://schemas.openxmlformats.org/officeDocument/2006/relationships/image" Target="media/image102.png"/><Relationship Id="rId129" Type="http://schemas.openxmlformats.org/officeDocument/2006/relationships/image" Target="media/image106.png"/><Relationship Id="rId54" Type="http://schemas.openxmlformats.org/officeDocument/2006/relationships/image" Target="media/image35.png"/><Relationship Id="rId70" Type="http://schemas.openxmlformats.org/officeDocument/2006/relationships/image" Target="media/image51.png"/><Relationship Id="rId75" Type="http://schemas.openxmlformats.org/officeDocument/2006/relationships/image" Target="media/image54.png"/><Relationship Id="rId91" Type="http://schemas.openxmlformats.org/officeDocument/2006/relationships/image" Target="media/image70.png"/><Relationship Id="rId96" Type="http://schemas.openxmlformats.org/officeDocument/2006/relationships/image" Target="media/image74.PNG"/><Relationship Id="rId140" Type="http://schemas.openxmlformats.org/officeDocument/2006/relationships/image" Target="media/image118.png"/><Relationship Id="rId145" Type="http://schemas.openxmlformats.org/officeDocument/2006/relationships/hyperlink" Target="https://www.brightsign.biz/downloads/overview" TargetMode="Externa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8.png"/><Relationship Id="rId28" Type="http://schemas.openxmlformats.org/officeDocument/2006/relationships/image" Target="media/image13.png"/><Relationship Id="rId49" Type="http://schemas.openxmlformats.org/officeDocument/2006/relationships/image" Target="media/image31.jpeg"/><Relationship Id="rId114" Type="http://schemas.openxmlformats.org/officeDocument/2006/relationships/image" Target="media/image92.PNG"/><Relationship Id="rId119" Type="http://schemas.openxmlformats.org/officeDocument/2006/relationships/image" Target="media/image97.png"/><Relationship Id="rId44" Type="http://schemas.openxmlformats.org/officeDocument/2006/relationships/image" Target="media/image27.JPG"/><Relationship Id="rId60" Type="http://schemas.openxmlformats.org/officeDocument/2006/relationships/image" Target="media/image40.png"/><Relationship Id="rId65" Type="http://schemas.openxmlformats.org/officeDocument/2006/relationships/image" Target="media/image46.png"/><Relationship Id="rId81" Type="http://schemas.openxmlformats.org/officeDocument/2006/relationships/image" Target="media/image60.png"/><Relationship Id="rId86" Type="http://schemas.openxmlformats.org/officeDocument/2006/relationships/image" Target="media/image65.PNG"/><Relationship Id="rId130" Type="http://schemas.openxmlformats.org/officeDocument/2006/relationships/image" Target="media/image107.png"/><Relationship Id="rId135" Type="http://schemas.openxmlformats.org/officeDocument/2006/relationships/image" Target="media/image113.png"/><Relationship Id="rId151" Type="http://schemas.openxmlformats.org/officeDocument/2006/relationships/footer" Target="footer1.xml"/><Relationship Id="rId13" Type="http://schemas.openxmlformats.org/officeDocument/2006/relationships/image" Target="media/image3.png"/><Relationship Id="rId39" Type="http://schemas.openxmlformats.org/officeDocument/2006/relationships/image" Target="media/image23.png"/><Relationship Id="rId109" Type="http://schemas.openxmlformats.org/officeDocument/2006/relationships/image" Target="media/image87.png"/><Relationship Id="rId34" Type="http://schemas.openxmlformats.org/officeDocument/2006/relationships/image" Target="media/image19.png"/><Relationship Id="rId50" Type="http://schemas.openxmlformats.org/officeDocument/2006/relationships/image" Target="media/image32.JPG"/><Relationship Id="rId55" Type="http://schemas.openxmlformats.org/officeDocument/2006/relationships/image" Target="media/image36.png"/><Relationship Id="rId76" Type="http://schemas.openxmlformats.org/officeDocument/2006/relationships/image" Target="media/image55.PNG"/><Relationship Id="rId97" Type="http://schemas.openxmlformats.org/officeDocument/2006/relationships/image" Target="media/image75.PNG"/><Relationship Id="rId104" Type="http://schemas.openxmlformats.org/officeDocument/2006/relationships/image" Target="media/image82.PNG"/><Relationship Id="rId120" Type="http://schemas.openxmlformats.org/officeDocument/2006/relationships/image" Target="media/image98.PNG"/><Relationship Id="rId125" Type="http://schemas.openxmlformats.org/officeDocument/2006/relationships/image" Target="media/image103.PNG"/><Relationship Id="rId141" Type="http://schemas.openxmlformats.org/officeDocument/2006/relationships/image" Target="media/image119.png"/><Relationship Id="rId146" Type="http://schemas.openxmlformats.org/officeDocument/2006/relationships/image" Target="media/image122.png"/><Relationship Id="rId7" Type="http://schemas.openxmlformats.org/officeDocument/2006/relationships/settings" Target="settings.xml"/><Relationship Id="rId71" Type="http://schemas.openxmlformats.org/officeDocument/2006/relationships/image" Target="media/image52.png"/><Relationship Id="rId92" Type="http://schemas.openxmlformats.org/officeDocument/2006/relationships/hyperlink" Target="https://files.radianttech.net/omnivex/Training" TargetMode="External"/><Relationship Id="rId2" Type="http://schemas.openxmlformats.org/officeDocument/2006/relationships/customXml" Target="../customXml/item2.xml"/><Relationship Id="rId29" Type="http://schemas.openxmlformats.org/officeDocument/2006/relationships/image" Target="media/image14.png"/><Relationship Id="rId24" Type="http://schemas.openxmlformats.org/officeDocument/2006/relationships/image" Target="media/image9.JPG"/><Relationship Id="rId40" Type="http://schemas.openxmlformats.org/officeDocument/2006/relationships/image" Target="media/image24.png"/><Relationship Id="rId45" Type="http://schemas.openxmlformats.org/officeDocument/2006/relationships/image" Target="media/image28.JPG"/><Relationship Id="rId66" Type="http://schemas.openxmlformats.org/officeDocument/2006/relationships/image" Target="media/image47.png"/><Relationship Id="rId87" Type="http://schemas.openxmlformats.org/officeDocument/2006/relationships/image" Target="media/image66.png"/><Relationship Id="rId110" Type="http://schemas.openxmlformats.org/officeDocument/2006/relationships/image" Target="media/image88.PNG"/><Relationship Id="rId115" Type="http://schemas.openxmlformats.org/officeDocument/2006/relationships/image" Target="media/image93.PNG"/><Relationship Id="rId131" Type="http://schemas.openxmlformats.org/officeDocument/2006/relationships/image" Target="media/image108.png"/><Relationship Id="rId136" Type="http://schemas.openxmlformats.org/officeDocument/2006/relationships/image" Target="media/image114.png"/><Relationship Id="rId61" Type="http://schemas.openxmlformats.org/officeDocument/2006/relationships/image" Target="media/image41.png"/><Relationship Id="rId82" Type="http://schemas.openxmlformats.org/officeDocument/2006/relationships/image" Target="media/image61.png"/><Relationship Id="rId152" Type="http://schemas.openxmlformats.org/officeDocument/2006/relationships/footer" Target="footer2.xml"/><Relationship Id="rId14" Type="http://schemas.openxmlformats.org/officeDocument/2006/relationships/image" Target="media/image4.emf"/><Relationship Id="rId30" Type="http://schemas.openxmlformats.org/officeDocument/2006/relationships/image" Target="media/image15.JPG"/><Relationship Id="rId35" Type="http://schemas.openxmlformats.org/officeDocument/2006/relationships/image" Target="media/image20.JPG"/><Relationship Id="rId56" Type="http://schemas.openxmlformats.org/officeDocument/2006/relationships/image" Target="media/image37.JPG"/><Relationship Id="rId77" Type="http://schemas.openxmlformats.org/officeDocument/2006/relationships/image" Target="media/image56.PNG"/><Relationship Id="rId100" Type="http://schemas.openxmlformats.org/officeDocument/2006/relationships/image" Target="media/image79.png"/><Relationship Id="rId105" Type="http://schemas.openxmlformats.org/officeDocument/2006/relationships/image" Target="media/image83.PNG"/><Relationship Id="rId126" Type="http://schemas.openxmlformats.org/officeDocument/2006/relationships/image" Target="media/image104.png"/><Relationship Id="rId147" Type="http://schemas.openxmlformats.org/officeDocument/2006/relationships/image" Target="media/image123.png"/><Relationship Id="rId8" Type="http://schemas.openxmlformats.org/officeDocument/2006/relationships/webSettings" Target="webSettings.xml"/><Relationship Id="rId51" Type="http://schemas.openxmlformats.org/officeDocument/2006/relationships/image" Target="media/image33.jpeg"/><Relationship Id="rId72" Type="http://schemas.openxmlformats.org/officeDocument/2006/relationships/image" Target="media/image50.png"/><Relationship Id="rId93" Type="http://schemas.openxmlformats.org/officeDocument/2006/relationships/image" Target="media/image71.png"/><Relationship Id="rId98" Type="http://schemas.openxmlformats.org/officeDocument/2006/relationships/image" Target="media/image76.PNG"/><Relationship Id="rId121" Type="http://schemas.openxmlformats.org/officeDocument/2006/relationships/image" Target="media/image99.png"/><Relationship Id="rId142" Type="http://schemas.openxmlformats.org/officeDocument/2006/relationships/image" Target="media/image117.png"/><Relationship Id="rId3" Type="http://schemas.openxmlformats.org/officeDocument/2006/relationships/customXml" Target="../customXml/item3.xml"/><Relationship Id="rId25" Type="http://schemas.openxmlformats.org/officeDocument/2006/relationships/image" Target="media/image10.png"/><Relationship Id="rId46" Type="http://schemas.openxmlformats.org/officeDocument/2006/relationships/image" Target="media/image29.JPG"/><Relationship Id="rId67" Type="http://schemas.openxmlformats.org/officeDocument/2006/relationships/image" Target="media/image48.png"/><Relationship Id="rId116" Type="http://schemas.openxmlformats.org/officeDocument/2006/relationships/image" Target="media/image94.PNG"/><Relationship Id="rId137" Type="http://schemas.openxmlformats.org/officeDocument/2006/relationships/image" Target="media/image112.png"/><Relationship Id="rId41" Type="http://schemas.openxmlformats.org/officeDocument/2006/relationships/image" Target="media/image25.png"/><Relationship Id="rId62" Type="http://schemas.openxmlformats.org/officeDocument/2006/relationships/image" Target="media/image42.png"/><Relationship Id="rId83" Type="http://schemas.openxmlformats.org/officeDocument/2006/relationships/image" Target="media/image62.png"/><Relationship Id="rId88" Type="http://schemas.openxmlformats.org/officeDocument/2006/relationships/image" Target="media/image67.png"/><Relationship Id="rId111" Type="http://schemas.openxmlformats.org/officeDocument/2006/relationships/image" Target="media/image89.png"/><Relationship Id="rId132" Type="http://schemas.openxmlformats.org/officeDocument/2006/relationships/image" Target="media/image109.png"/><Relationship Id="rId153" Type="http://schemas.openxmlformats.org/officeDocument/2006/relationships/fontTable" Target="fontTable.xml"/><Relationship Id="rId15" Type="http://schemas.openxmlformats.org/officeDocument/2006/relationships/image" Target="media/image5.png"/><Relationship Id="rId36" Type="http://schemas.openxmlformats.org/officeDocument/2006/relationships/image" Target="media/image18.jpeg"/><Relationship Id="rId57" Type="http://schemas.openxmlformats.org/officeDocument/2006/relationships/image" Target="media/image39.jpeg"/><Relationship Id="rId106" Type="http://schemas.openxmlformats.org/officeDocument/2006/relationships/image" Target="media/image84.PNG"/><Relationship Id="rId127" Type="http://schemas.openxmlformats.org/officeDocument/2006/relationships/hyperlink" Target="https://files.radianttech.net/omnivex/Training" TargetMode="External"/><Relationship Id="rId10" Type="http://schemas.openxmlformats.org/officeDocument/2006/relationships/endnotes" Target="endnotes.xml"/><Relationship Id="rId31" Type="http://schemas.openxmlformats.org/officeDocument/2006/relationships/image" Target="media/image16.jpg"/><Relationship Id="rId52" Type="http://schemas.openxmlformats.org/officeDocument/2006/relationships/image" Target="media/image33.JPG"/><Relationship Id="rId73" Type="http://schemas.openxmlformats.org/officeDocument/2006/relationships/hyperlink" Target="https://files.radianttech.net/omnivex/Training" TargetMode="External"/><Relationship Id="rId78" Type="http://schemas.openxmlformats.org/officeDocument/2006/relationships/image" Target="media/image57.PNG"/><Relationship Id="rId94" Type="http://schemas.openxmlformats.org/officeDocument/2006/relationships/image" Target="media/image72.png"/><Relationship Id="rId99" Type="http://schemas.openxmlformats.org/officeDocument/2006/relationships/image" Target="media/image77.PNG"/><Relationship Id="rId101" Type="http://schemas.openxmlformats.org/officeDocument/2006/relationships/image" Target="media/image78.PNG"/><Relationship Id="rId122" Type="http://schemas.openxmlformats.org/officeDocument/2006/relationships/image" Target="media/image100.png"/><Relationship Id="rId143" Type="http://schemas.openxmlformats.org/officeDocument/2006/relationships/image" Target="media/image121.png"/><Relationship Id="rId148" Type="http://schemas.openxmlformats.org/officeDocument/2006/relationships/image" Target="media/image124.pn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1.png"/><Relationship Id="rId47" Type="http://schemas.openxmlformats.org/officeDocument/2006/relationships/image" Target="media/image30.JPG"/><Relationship Id="rId68" Type="http://schemas.openxmlformats.org/officeDocument/2006/relationships/image" Target="media/image45.png"/><Relationship Id="rId89" Type="http://schemas.openxmlformats.org/officeDocument/2006/relationships/image" Target="media/image68.png"/><Relationship Id="rId112" Type="http://schemas.openxmlformats.org/officeDocument/2006/relationships/image" Target="media/image90.png"/><Relationship Id="rId133" Type="http://schemas.openxmlformats.org/officeDocument/2006/relationships/image" Target="media/image110.png"/><Relationship Id="rId154" Type="http://schemas.openxmlformats.org/officeDocument/2006/relationships/theme" Target="theme/theme1.xml"/><Relationship Id="rId16" Type="http://schemas.openxmlformats.org/officeDocument/2006/relationships/image" Target="media/image6.png"/><Relationship Id="rId37" Type="http://schemas.openxmlformats.org/officeDocument/2006/relationships/image" Target="media/image21.png"/><Relationship Id="rId58" Type="http://schemas.openxmlformats.org/officeDocument/2006/relationships/image" Target="media/image38.png"/><Relationship Id="rId79" Type="http://schemas.openxmlformats.org/officeDocument/2006/relationships/image" Target="media/image58.png"/><Relationship Id="rId102" Type="http://schemas.openxmlformats.org/officeDocument/2006/relationships/image" Target="media/image80.png"/><Relationship Id="rId123" Type="http://schemas.openxmlformats.org/officeDocument/2006/relationships/image" Target="media/image101.png"/><Relationship Id="rId144" Type="http://schemas.openxmlformats.org/officeDocument/2006/relationships/image" Target="media/image120.png"/><Relationship Id="rId90" Type="http://schemas.openxmlformats.org/officeDocument/2006/relationships/image" Target="media/image6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laina.blackwell\AppData\Local\Microsoft\Office\16.0\DTS\en-US%7bF409AE5B-B7C1-415E-B408-EA6E35F85C98%7d\%7b8ADEF373-EC42-4E29-AB8F-A60EBAE5C68D%7dtf16392796_win32.dotx" TargetMode="External"/></Relationships>
</file>

<file path=word/theme/theme1.xml><?xml version="1.0" encoding="utf-8"?>
<a:theme xmlns:a="http://schemas.openxmlformats.org/drawingml/2006/main" name="Theme2">
  <a:themeElements>
    <a:clrScheme name="Custom 51">
      <a:dk1>
        <a:srgbClr val="161718"/>
      </a:dk1>
      <a:lt1>
        <a:srgbClr val="FFFFFF"/>
      </a:lt1>
      <a:dk2>
        <a:srgbClr val="282660"/>
      </a:dk2>
      <a:lt2>
        <a:srgbClr val="E6E7E8"/>
      </a:lt2>
      <a:accent1>
        <a:srgbClr val="A4063E"/>
      </a:accent1>
      <a:accent2>
        <a:srgbClr val="93C842"/>
      </a:accent2>
      <a:accent3>
        <a:srgbClr val="1D7D74"/>
      </a:accent3>
      <a:accent4>
        <a:srgbClr val="B50745"/>
      </a:accent4>
      <a:accent5>
        <a:srgbClr val="93C842"/>
      </a:accent5>
      <a:accent6>
        <a:srgbClr val="A4063E"/>
      </a:accent6>
      <a:hlink>
        <a:srgbClr val="93C842"/>
      </a:hlink>
      <a:folHlink>
        <a:srgbClr val="93C842"/>
      </a:folHlink>
    </a:clrScheme>
    <a:fontScheme name="Custom 18">
      <a:majorFont>
        <a:latin typeface="Franklin Gothic Book"/>
        <a:ea typeface=""/>
        <a:cs typeface=""/>
      </a:majorFont>
      <a:minorFont>
        <a:latin typeface="Microsoft Sans Serif"/>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F83437B63E6B64790298EE63852FA61" ma:contentTypeVersion="19" ma:contentTypeDescription="Create a new document." ma:contentTypeScope="" ma:versionID="ac78acc3b3b173627eaab1d3679d6e18">
  <xsd:schema xmlns:xsd="http://www.w3.org/2001/XMLSchema" xmlns:xs="http://www.w3.org/2001/XMLSchema" xmlns:p="http://schemas.microsoft.com/office/2006/metadata/properties" xmlns:ns2="da108391-e0a0-4da3-9e90-2b16d23fdfec" xmlns:ns3="43b03a1e-7ca8-4694-8736-47827bb5b112" targetNamespace="http://schemas.microsoft.com/office/2006/metadata/properties" ma:root="true" ma:fieldsID="61774c51a214e6316955611ea6c9246b" ns2:_="" ns3:_="">
    <xsd:import namespace="da108391-e0a0-4da3-9e90-2b16d23fdfec"/>
    <xsd:import namespace="43b03a1e-7ca8-4694-8736-47827bb5b112"/>
    <xsd:element name="properties">
      <xsd:complexType>
        <xsd:sequence>
          <xsd:element name="documentManagement">
            <xsd:complexType>
              <xsd:all>
                <xsd:element ref="ns2:_Flow_SignoffStatus" minOccurs="0"/>
                <xsd:element ref="ns2:MediaServiceMetadata" minOccurs="0"/>
                <xsd:element ref="ns2:MediaServiceFastMetadata" minOccurs="0"/>
                <xsd:element ref="ns2:MediaServiceDateTaken" minOccurs="0"/>
                <xsd:element ref="ns2:MediaServiceGenerationTime" minOccurs="0"/>
                <xsd:element ref="ns2:MediaServiceEventHashCode" minOccurs="0"/>
                <xsd:element ref="ns2:MediaServiceAutoKeyPoints" minOccurs="0"/>
                <xsd:element ref="ns2:MediaServiceKeyPoints" minOccurs="0"/>
                <xsd:element ref="ns2:MediaServiceOCR" minOccurs="0"/>
                <xsd:element ref="ns2:MediaLengthInSeconds" minOccurs="0"/>
                <xsd:element ref="ns2:MediaServiceLocation"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a108391-e0a0-4da3-9e90-2b16d23fdfec" elementFormDefault="qualified">
    <xsd:import namespace="http://schemas.microsoft.com/office/2006/documentManagement/types"/>
    <xsd:import namespace="http://schemas.microsoft.com/office/infopath/2007/PartnerControls"/>
    <xsd:element name="_Flow_SignoffStatus" ma:index="8" nillable="true" ma:displayName="Sign-off status" ma:internalName="Sign_x002d_off_x0020_status">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DateTaken" ma:index="11" nillable="true" ma:displayName="MediaServiceDateTaken" ma:hidden="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LengthInSeconds" ma:index="17" nillable="true" ma:displayName="Length (seconds)"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817f854-6e73-44a4-b262-46af51be85e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3b03a1e-7ca8-4694-8736-47827bb5b112"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3c551070-0b2d-41a3-9d71-2a60ad4cc203}" ma:internalName="TaxCatchAll" ma:showField="CatchAllData" ma:web="43b03a1e-7ca8-4694-8736-47827bb5b11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43b03a1e-7ca8-4694-8736-47827bb5b112" xsi:nil="true"/>
    <_Flow_SignoffStatus xmlns="da108391-e0a0-4da3-9e90-2b16d23fdfec" xsi:nil="true"/>
    <lcf76f155ced4ddcb4097134ff3c332f xmlns="da108391-e0a0-4da3-9e90-2b16d23fdfe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005526A-2AD7-4576-8FEE-7C4A32E5020A}">
  <ds:schemaRefs>
    <ds:schemaRef ds:uri="http://schemas.microsoft.com/sharepoint/v3/contenttype/forms"/>
  </ds:schemaRefs>
</ds:datastoreItem>
</file>

<file path=customXml/itemProps2.xml><?xml version="1.0" encoding="utf-8"?>
<ds:datastoreItem xmlns:ds="http://schemas.openxmlformats.org/officeDocument/2006/customXml" ds:itemID="{2FFE8139-5F5F-4CD9-B97A-BD973493810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a108391-e0a0-4da3-9e90-2b16d23fdfec"/>
    <ds:schemaRef ds:uri="43b03a1e-7ca8-4694-8736-47827bb5b11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D9FB7B7-A694-4F52-9C9A-6FB69842E597}">
  <ds:schemaRefs>
    <ds:schemaRef ds:uri="http://schemas.openxmlformats.org/officeDocument/2006/bibliography"/>
  </ds:schemaRefs>
</ds:datastoreItem>
</file>

<file path=customXml/itemProps4.xml><?xml version="1.0" encoding="utf-8"?>
<ds:datastoreItem xmlns:ds="http://schemas.openxmlformats.org/officeDocument/2006/customXml" ds:itemID="{0C9DA3F3-A2FD-4646-9ABC-E99C36F69C6F}">
  <ds:schemaRefs>
    <ds:schemaRef ds:uri="http://schemas.microsoft.com/office/2006/metadata/properties"/>
    <ds:schemaRef ds:uri="http://schemas.microsoft.com/office/infopath/2007/PartnerControls"/>
    <ds:schemaRef ds:uri="43b03a1e-7ca8-4694-8736-47827bb5b112"/>
    <ds:schemaRef ds:uri="da108391-e0a0-4da3-9e90-2b16d23fdfec"/>
  </ds:schemaRefs>
</ds:datastoreItem>
</file>

<file path=docProps/app.xml><?xml version="1.0" encoding="utf-8"?>
<Properties xmlns="http://schemas.openxmlformats.org/officeDocument/2006/extended-properties" xmlns:vt="http://schemas.openxmlformats.org/officeDocument/2006/docPropsVTypes">
  <Template>%7b8ADEF373-EC42-4E29-AB8F-A60EBAE5C68D%7dtf16392796_win32.dotx</Template>
  <TotalTime>425</TotalTime>
  <Pages>1</Pages>
  <Words>15190</Words>
  <Characters>86588</Characters>
  <Application>Microsoft Office Word</Application>
  <DocSecurity>4</DocSecurity>
  <Lines>721</Lines>
  <Paragraphs>203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101575</CharactersWithSpaces>
  <SharedDoc>false</SharedDoc>
  <HLinks>
    <vt:vector size="312" baseType="variant">
      <vt:variant>
        <vt:i4>4325399</vt:i4>
      </vt:variant>
      <vt:variant>
        <vt:i4>306</vt:i4>
      </vt:variant>
      <vt:variant>
        <vt:i4>0</vt:i4>
      </vt:variant>
      <vt:variant>
        <vt:i4>5</vt:i4>
      </vt:variant>
      <vt:variant>
        <vt:lpwstr>https://www.brightsign.biz/downloads/overview</vt:lpwstr>
      </vt:variant>
      <vt:variant>
        <vt:lpwstr/>
      </vt:variant>
      <vt:variant>
        <vt:i4>8192055</vt:i4>
      </vt:variant>
      <vt:variant>
        <vt:i4>300</vt:i4>
      </vt:variant>
      <vt:variant>
        <vt:i4>0</vt:i4>
      </vt:variant>
      <vt:variant>
        <vt:i4>5</vt:i4>
      </vt:variant>
      <vt:variant>
        <vt:lpwstr>https://files.radianttech.net/omnivex/Training</vt:lpwstr>
      </vt:variant>
      <vt:variant>
        <vt:lpwstr/>
      </vt:variant>
      <vt:variant>
        <vt:i4>8192055</vt:i4>
      </vt:variant>
      <vt:variant>
        <vt:i4>297</vt:i4>
      </vt:variant>
      <vt:variant>
        <vt:i4>0</vt:i4>
      </vt:variant>
      <vt:variant>
        <vt:i4>5</vt:i4>
      </vt:variant>
      <vt:variant>
        <vt:lpwstr>https://files.radianttech.net/omnivex/Training</vt:lpwstr>
      </vt:variant>
      <vt:variant>
        <vt:lpwstr/>
      </vt:variant>
      <vt:variant>
        <vt:i4>8192055</vt:i4>
      </vt:variant>
      <vt:variant>
        <vt:i4>294</vt:i4>
      </vt:variant>
      <vt:variant>
        <vt:i4>0</vt:i4>
      </vt:variant>
      <vt:variant>
        <vt:i4>5</vt:i4>
      </vt:variant>
      <vt:variant>
        <vt:lpwstr>https://files.radianttech.net/omnivex/Training</vt:lpwstr>
      </vt:variant>
      <vt:variant>
        <vt:lpwstr/>
      </vt:variant>
      <vt:variant>
        <vt:i4>2031673</vt:i4>
      </vt:variant>
      <vt:variant>
        <vt:i4>284</vt:i4>
      </vt:variant>
      <vt:variant>
        <vt:i4>0</vt:i4>
      </vt:variant>
      <vt:variant>
        <vt:i4>5</vt:i4>
      </vt:variant>
      <vt:variant>
        <vt:lpwstr/>
      </vt:variant>
      <vt:variant>
        <vt:lpwstr>_Toc162983245</vt:lpwstr>
      </vt:variant>
      <vt:variant>
        <vt:i4>2031673</vt:i4>
      </vt:variant>
      <vt:variant>
        <vt:i4>278</vt:i4>
      </vt:variant>
      <vt:variant>
        <vt:i4>0</vt:i4>
      </vt:variant>
      <vt:variant>
        <vt:i4>5</vt:i4>
      </vt:variant>
      <vt:variant>
        <vt:lpwstr/>
      </vt:variant>
      <vt:variant>
        <vt:lpwstr>_Toc162983244</vt:lpwstr>
      </vt:variant>
      <vt:variant>
        <vt:i4>2031673</vt:i4>
      </vt:variant>
      <vt:variant>
        <vt:i4>272</vt:i4>
      </vt:variant>
      <vt:variant>
        <vt:i4>0</vt:i4>
      </vt:variant>
      <vt:variant>
        <vt:i4>5</vt:i4>
      </vt:variant>
      <vt:variant>
        <vt:lpwstr/>
      </vt:variant>
      <vt:variant>
        <vt:lpwstr>_Toc162983243</vt:lpwstr>
      </vt:variant>
      <vt:variant>
        <vt:i4>2031673</vt:i4>
      </vt:variant>
      <vt:variant>
        <vt:i4>266</vt:i4>
      </vt:variant>
      <vt:variant>
        <vt:i4>0</vt:i4>
      </vt:variant>
      <vt:variant>
        <vt:i4>5</vt:i4>
      </vt:variant>
      <vt:variant>
        <vt:lpwstr/>
      </vt:variant>
      <vt:variant>
        <vt:lpwstr>_Toc162983242</vt:lpwstr>
      </vt:variant>
      <vt:variant>
        <vt:i4>2031673</vt:i4>
      </vt:variant>
      <vt:variant>
        <vt:i4>260</vt:i4>
      </vt:variant>
      <vt:variant>
        <vt:i4>0</vt:i4>
      </vt:variant>
      <vt:variant>
        <vt:i4>5</vt:i4>
      </vt:variant>
      <vt:variant>
        <vt:lpwstr/>
      </vt:variant>
      <vt:variant>
        <vt:lpwstr>_Toc162983241</vt:lpwstr>
      </vt:variant>
      <vt:variant>
        <vt:i4>2031673</vt:i4>
      </vt:variant>
      <vt:variant>
        <vt:i4>254</vt:i4>
      </vt:variant>
      <vt:variant>
        <vt:i4>0</vt:i4>
      </vt:variant>
      <vt:variant>
        <vt:i4>5</vt:i4>
      </vt:variant>
      <vt:variant>
        <vt:lpwstr/>
      </vt:variant>
      <vt:variant>
        <vt:lpwstr>_Toc162983240</vt:lpwstr>
      </vt:variant>
      <vt:variant>
        <vt:i4>1572921</vt:i4>
      </vt:variant>
      <vt:variant>
        <vt:i4>248</vt:i4>
      </vt:variant>
      <vt:variant>
        <vt:i4>0</vt:i4>
      </vt:variant>
      <vt:variant>
        <vt:i4>5</vt:i4>
      </vt:variant>
      <vt:variant>
        <vt:lpwstr/>
      </vt:variant>
      <vt:variant>
        <vt:lpwstr>_Toc162983239</vt:lpwstr>
      </vt:variant>
      <vt:variant>
        <vt:i4>1572921</vt:i4>
      </vt:variant>
      <vt:variant>
        <vt:i4>242</vt:i4>
      </vt:variant>
      <vt:variant>
        <vt:i4>0</vt:i4>
      </vt:variant>
      <vt:variant>
        <vt:i4>5</vt:i4>
      </vt:variant>
      <vt:variant>
        <vt:lpwstr/>
      </vt:variant>
      <vt:variant>
        <vt:lpwstr>_Toc162983238</vt:lpwstr>
      </vt:variant>
      <vt:variant>
        <vt:i4>1572921</vt:i4>
      </vt:variant>
      <vt:variant>
        <vt:i4>236</vt:i4>
      </vt:variant>
      <vt:variant>
        <vt:i4>0</vt:i4>
      </vt:variant>
      <vt:variant>
        <vt:i4>5</vt:i4>
      </vt:variant>
      <vt:variant>
        <vt:lpwstr/>
      </vt:variant>
      <vt:variant>
        <vt:lpwstr>_Toc162983237</vt:lpwstr>
      </vt:variant>
      <vt:variant>
        <vt:i4>1572921</vt:i4>
      </vt:variant>
      <vt:variant>
        <vt:i4>230</vt:i4>
      </vt:variant>
      <vt:variant>
        <vt:i4>0</vt:i4>
      </vt:variant>
      <vt:variant>
        <vt:i4>5</vt:i4>
      </vt:variant>
      <vt:variant>
        <vt:lpwstr/>
      </vt:variant>
      <vt:variant>
        <vt:lpwstr>_Toc162983236</vt:lpwstr>
      </vt:variant>
      <vt:variant>
        <vt:i4>1572921</vt:i4>
      </vt:variant>
      <vt:variant>
        <vt:i4>224</vt:i4>
      </vt:variant>
      <vt:variant>
        <vt:i4>0</vt:i4>
      </vt:variant>
      <vt:variant>
        <vt:i4>5</vt:i4>
      </vt:variant>
      <vt:variant>
        <vt:lpwstr/>
      </vt:variant>
      <vt:variant>
        <vt:lpwstr>_Toc162983235</vt:lpwstr>
      </vt:variant>
      <vt:variant>
        <vt:i4>1572921</vt:i4>
      </vt:variant>
      <vt:variant>
        <vt:i4>218</vt:i4>
      </vt:variant>
      <vt:variant>
        <vt:i4>0</vt:i4>
      </vt:variant>
      <vt:variant>
        <vt:i4>5</vt:i4>
      </vt:variant>
      <vt:variant>
        <vt:lpwstr/>
      </vt:variant>
      <vt:variant>
        <vt:lpwstr>_Toc162983234</vt:lpwstr>
      </vt:variant>
      <vt:variant>
        <vt:i4>1572921</vt:i4>
      </vt:variant>
      <vt:variant>
        <vt:i4>212</vt:i4>
      </vt:variant>
      <vt:variant>
        <vt:i4>0</vt:i4>
      </vt:variant>
      <vt:variant>
        <vt:i4>5</vt:i4>
      </vt:variant>
      <vt:variant>
        <vt:lpwstr/>
      </vt:variant>
      <vt:variant>
        <vt:lpwstr>_Toc162983233</vt:lpwstr>
      </vt:variant>
      <vt:variant>
        <vt:i4>1572921</vt:i4>
      </vt:variant>
      <vt:variant>
        <vt:i4>206</vt:i4>
      </vt:variant>
      <vt:variant>
        <vt:i4>0</vt:i4>
      </vt:variant>
      <vt:variant>
        <vt:i4>5</vt:i4>
      </vt:variant>
      <vt:variant>
        <vt:lpwstr/>
      </vt:variant>
      <vt:variant>
        <vt:lpwstr>_Toc162983232</vt:lpwstr>
      </vt:variant>
      <vt:variant>
        <vt:i4>1572921</vt:i4>
      </vt:variant>
      <vt:variant>
        <vt:i4>200</vt:i4>
      </vt:variant>
      <vt:variant>
        <vt:i4>0</vt:i4>
      </vt:variant>
      <vt:variant>
        <vt:i4>5</vt:i4>
      </vt:variant>
      <vt:variant>
        <vt:lpwstr/>
      </vt:variant>
      <vt:variant>
        <vt:lpwstr>_Toc162983231</vt:lpwstr>
      </vt:variant>
      <vt:variant>
        <vt:i4>1572921</vt:i4>
      </vt:variant>
      <vt:variant>
        <vt:i4>194</vt:i4>
      </vt:variant>
      <vt:variant>
        <vt:i4>0</vt:i4>
      </vt:variant>
      <vt:variant>
        <vt:i4>5</vt:i4>
      </vt:variant>
      <vt:variant>
        <vt:lpwstr/>
      </vt:variant>
      <vt:variant>
        <vt:lpwstr>_Toc162983230</vt:lpwstr>
      </vt:variant>
      <vt:variant>
        <vt:i4>1638457</vt:i4>
      </vt:variant>
      <vt:variant>
        <vt:i4>188</vt:i4>
      </vt:variant>
      <vt:variant>
        <vt:i4>0</vt:i4>
      </vt:variant>
      <vt:variant>
        <vt:i4>5</vt:i4>
      </vt:variant>
      <vt:variant>
        <vt:lpwstr/>
      </vt:variant>
      <vt:variant>
        <vt:lpwstr>_Toc162983229</vt:lpwstr>
      </vt:variant>
      <vt:variant>
        <vt:i4>1638457</vt:i4>
      </vt:variant>
      <vt:variant>
        <vt:i4>182</vt:i4>
      </vt:variant>
      <vt:variant>
        <vt:i4>0</vt:i4>
      </vt:variant>
      <vt:variant>
        <vt:i4>5</vt:i4>
      </vt:variant>
      <vt:variant>
        <vt:lpwstr/>
      </vt:variant>
      <vt:variant>
        <vt:lpwstr>_Toc162983228</vt:lpwstr>
      </vt:variant>
      <vt:variant>
        <vt:i4>1638457</vt:i4>
      </vt:variant>
      <vt:variant>
        <vt:i4>176</vt:i4>
      </vt:variant>
      <vt:variant>
        <vt:i4>0</vt:i4>
      </vt:variant>
      <vt:variant>
        <vt:i4>5</vt:i4>
      </vt:variant>
      <vt:variant>
        <vt:lpwstr/>
      </vt:variant>
      <vt:variant>
        <vt:lpwstr>_Toc162983227</vt:lpwstr>
      </vt:variant>
      <vt:variant>
        <vt:i4>1638457</vt:i4>
      </vt:variant>
      <vt:variant>
        <vt:i4>170</vt:i4>
      </vt:variant>
      <vt:variant>
        <vt:i4>0</vt:i4>
      </vt:variant>
      <vt:variant>
        <vt:i4>5</vt:i4>
      </vt:variant>
      <vt:variant>
        <vt:lpwstr/>
      </vt:variant>
      <vt:variant>
        <vt:lpwstr>_Toc162983226</vt:lpwstr>
      </vt:variant>
      <vt:variant>
        <vt:i4>1638457</vt:i4>
      </vt:variant>
      <vt:variant>
        <vt:i4>164</vt:i4>
      </vt:variant>
      <vt:variant>
        <vt:i4>0</vt:i4>
      </vt:variant>
      <vt:variant>
        <vt:i4>5</vt:i4>
      </vt:variant>
      <vt:variant>
        <vt:lpwstr/>
      </vt:variant>
      <vt:variant>
        <vt:lpwstr>_Toc162983225</vt:lpwstr>
      </vt:variant>
      <vt:variant>
        <vt:i4>1638457</vt:i4>
      </vt:variant>
      <vt:variant>
        <vt:i4>158</vt:i4>
      </vt:variant>
      <vt:variant>
        <vt:i4>0</vt:i4>
      </vt:variant>
      <vt:variant>
        <vt:i4>5</vt:i4>
      </vt:variant>
      <vt:variant>
        <vt:lpwstr/>
      </vt:variant>
      <vt:variant>
        <vt:lpwstr>_Toc162983224</vt:lpwstr>
      </vt:variant>
      <vt:variant>
        <vt:i4>1638457</vt:i4>
      </vt:variant>
      <vt:variant>
        <vt:i4>152</vt:i4>
      </vt:variant>
      <vt:variant>
        <vt:i4>0</vt:i4>
      </vt:variant>
      <vt:variant>
        <vt:i4>5</vt:i4>
      </vt:variant>
      <vt:variant>
        <vt:lpwstr/>
      </vt:variant>
      <vt:variant>
        <vt:lpwstr>_Toc162983223</vt:lpwstr>
      </vt:variant>
      <vt:variant>
        <vt:i4>1638457</vt:i4>
      </vt:variant>
      <vt:variant>
        <vt:i4>146</vt:i4>
      </vt:variant>
      <vt:variant>
        <vt:i4>0</vt:i4>
      </vt:variant>
      <vt:variant>
        <vt:i4>5</vt:i4>
      </vt:variant>
      <vt:variant>
        <vt:lpwstr/>
      </vt:variant>
      <vt:variant>
        <vt:lpwstr>_Toc162983222</vt:lpwstr>
      </vt:variant>
      <vt:variant>
        <vt:i4>1638457</vt:i4>
      </vt:variant>
      <vt:variant>
        <vt:i4>140</vt:i4>
      </vt:variant>
      <vt:variant>
        <vt:i4>0</vt:i4>
      </vt:variant>
      <vt:variant>
        <vt:i4>5</vt:i4>
      </vt:variant>
      <vt:variant>
        <vt:lpwstr/>
      </vt:variant>
      <vt:variant>
        <vt:lpwstr>_Toc162983221</vt:lpwstr>
      </vt:variant>
      <vt:variant>
        <vt:i4>1638457</vt:i4>
      </vt:variant>
      <vt:variant>
        <vt:i4>134</vt:i4>
      </vt:variant>
      <vt:variant>
        <vt:i4>0</vt:i4>
      </vt:variant>
      <vt:variant>
        <vt:i4>5</vt:i4>
      </vt:variant>
      <vt:variant>
        <vt:lpwstr/>
      </vt:variant>
      <vt:variant>
        <vt:lpwstr>_Toc162983220</vt:lpwstr>
      </vt:variant>
      <vt:variant>
        <vt:i4>1703993</vt:i4>
      </vt:variant>
      <vt:variant>
        <vt:i4>128</vt:i4>
      </vt:variant>
      <vt:variant>
        <vt:i4>0</vt:i4>
      </vt:variant>
      <vt:variant>
        <vt:i4>5</vt:i4>
      </vt:variant>
      <vt:variant>
        <vt:lpwstr/>
      </vt:variant>
      <vt:variant>
        <vt:lpwstr>_Toc162983219</vt:lpwstr>
      </vt:variant>
      <vt:variant>
        <vt:i4>1703993</vt:i4>
      </vt:variant>
      <vt:variant>
        <vt:i4>122</vt:i4>
      </vt:variant>
      <vt:variant>
        <vt:i4>0</vt:i4>
      </vt:variant>
      <vt:variant>
        <vt:i4>5</vt:i4>
      </vt:variant>
      <vt:variant>
        <vt:lpwstr/>
      </vt:variant>
      <vt:variant>
        <vt:lpwstr>_Toc162983218</vt:lpwstr>
      </vt:variant>
      <vt:variant>
        <vt:i4>1703993</vt:i4>
      </vt:variant>
      <vt:variant>
        <vt:i4>116</vt:i4>
      </vt:variant>
      <vt:variant>
        <vt:i4>0</vt:i4>
      </vt:variant>
      <vt:variant>
        <vt:i4>5</vt:i4>
      </vt:variant>
      <vt:variant>
        <vt:lpwstr/>
      </vt:variant>
      <vt:variant>
        <vt:lpwstr>_Toc162983217</vt:lpwstr>
      </vt:variant>
      <vt:variant>
        <vt:i4>1703993</vt:i4>
      </vt:variant>
      <vt:variant>
        <vt:i4>110</vt:i4>
      </vt:variant>
      <vt:variant>
        <vt:i4>0</vt:i4>
      </vt:variant>
      <vt:variant>
        <vt:i4>5</vt:i4>
      </vt:variant>
      <vt:variant>
        <vt:lpwstr/>
      </vt:variant>
      <vt:variant>
        <vt:lpwstr>_Toc162983216</vt:lpwstr>
      </vt:variant>
      <vt:variant>
        <vt:i4>1703993</vt:i4>
      </vt:variant>
      <vt:variant>
        <vt:i4>104</vt:i4>
      </vt:variant>
      <vt:variant>
        <vt:i4>0</vt:i4>
      </vt:variant>
      <vt:variant>
        <vt:i4>5</vt:i4>
      </vt:variant>
      <vt:variant>
        <vt:lpwstr/>
      </vt:variant>
      <vt:variant>
        <vt:lpwstr>_Toc162983215</vt:lpwstr>
      </vt:variant>
      <vt:variant>
        <vt:i4>1703993</vt:i4>
      </vt:variant>
      <vt:variant>
        <vt:i4>98</vt:i4>
      </vt:variant>
      <vt:variant>
        <vt:i4>0</vt:i4>
      </vt:variant>
      <vt:variant>
        <vt:i4>5</vt:i4>
      </vt:variant>
      <vt:variant>
        <vt:lpwstr/>
      </vt:variant>
      <vt:variant>
        <vt:lpwstr>_Toc162983214</vt:lpwstr>
      </vt:variant>
      <vt:variant>
        <vt:i4>1703993</vt:i4>
      </vt:variant>
      <vt:variant>
        <vt:i4>92</vt:i4>
      </vt:variant>
      <vt:variant>
        <vt:i4>0</vt:i4>
      </vt:variant>
      <vt:variant>
        <vt:i4>5</vt:i4>
      </vt:variant>
      <vt:variant>
        <vt:lpwstr/>
      </vt:variant>
      <vt:variant>
        <vt:lpwstr>_Toc162983213</vt:lpwstr>
      </vt:variant>
      <vt:variant>
        <vt:i4>1703993</vt:i4>
      </vt:variant>
      <vt:variant>
        <vt:i4>86</vt:i4>
      </vt:variant>
      <vt:variant>
        <vt:i4>0</vt:i4>
      </vt:variant>
      <vt:variant>
        <vt:i4>5</vt:i4>
      </vt:variant>
      <vt:variant>
        <vt:lpwstr/>
      </vt:variant>
      <vt:variant>
        <vt:lpwstr>_Toc162983212</vt:lpwstr>
      </vt:variant>
      <vt:variant>
        <vt:i4>1703993</vt:i4>
      </vt:variant>
      <vt:variant>
        <vt:i4>80</vt:i4>
      </vt:variant>
      <vt:variant>
        <vt:i4>0</vt:i4>
      </vt:variant>
      <vt:variant>
        <vt:i4>5</vt:i4>
      </vt:variant>
      <vt:variant>
        <vt:lpwstr/>
      </vt:variant>
      <vt:variant>
        <vt:lpwstr>_Toc162983211</vt:lpwstr>
      </vt:variant>
      <vt:variant>
        <vt:i4>1703993</vt:i4>
      </vt:variant>
      <vt:variant>
        <vt:i4>74</vt:i4>
      </vt:variant>
      <vt:variant>
        <vt:i4>0</vt:i4>
      </vt:variant>
      <vt:variant>
        <vt:i4>5</vt:i4>
      </vt:variant>
      <vt:variant>
        <vt:lpwstr/>
      </vt:variant>
      <vt:variant>
        <vt:lpwstr>_Toc162983210</vt:lpwstr>
      </vt:variant>
      <vt:variant>
        <vt:i4>1769529</vt:i4>
      </vt:variant>
      <vt:variant>
        <vt:i4>68</vt:i4>
      </vt:variant>
      <vt:variant>
        <vt:i4>0</vt:i4>
      </vt:variant>
      <vt:variant>
        <vt:i4>5</vt:i4>
      </vt:variant>
      <vt:variant>
        <vt:lpwstr/>
      </vt:variant>
      <vt:variant>
        <vt:lpwstr>_Toc162983209</vt:lpwstr>
      </vt:variant>
      <vt:variant>
        <vt:i4>1769529</vt:i4>
      </vt:variant>
      <vt:variant>
        <vt:i4>62</vt:i4>
      </vt:variant>
      <vt:variant>
        <vt:i4>0</vt:i4>
      </vt:variant>
      <vt:variant>
        <vt:i4>5</vt:i4>
      </vt:variant>
      <vt:variant>
        <vt:lpwstr/>
      </vt:variant>
      <vt:variant>
        <vt:lpwstr>_Toc162983208</vt:lpwstr>
      </vt:variant>
      <vt:variant>
        <vt:i4>1769529</vt:i4>
      </vt:variant>
      <vt:variant>
        <vt:i4>56</vt:i4>
      </vt:variant>
      <vt:variant>
        <vt:i4>0</vt:i4>
      </vt:variant>
      <vt:variant>
        <vt:i4>5</vt:i4>
      </vt:variant>
      <vt:variant>
        <vt:lpwstr/>
      </vt:variant>
      <vt:variant>
        <vt:lpwstr>_Toc162983207</vt:lpwstr>
      </vt:variant>
      <vt:variant>
        <vt:i4>1769529</vt:i4>
      </vt:variant>
      <vt:variant>
        <vt:i4>50</vt:i4>
      </vt:variant>
      <vt:variant>
        <vt:i4>0</vt:i4>
      </vt:variant>
      <vt:variant>
        <vt:i4>5</vt:i4>
      </vt:variant>
      <vt:variant>
        <vt:lpwstr/>
      </vt:variant>
      <vt:variant>
        <vt:lpwstr>_Toc162983206</vt:lpwstr>
      </vt:variant>
      <vt:variant>
        <vt:i4>1769529</vt:i4>
      </vt:variant>
      <vt:variant>
        <vt:i4>44</vt:i4>
      </vt:variant>
      <vt:variant>
        <vt:i4>0</vt:i4>
      </vt:variant>
      <vt:variant>
        <vt:i4>5</vt:i4>
      </vt:variant>
      <vt:variant>
        <vt:lpwstr/>
      </vt:variant>
      <vt:variant>
        <vt:lpwstr>_Toc162983205</vt:lpwstr>
      </vt:variant>
      <vt:variant>
        <vt:i4>1769529</vt:i4>
      </vt:variant>
      <vt:variant>
        <vt:i4>38</vt:i4>
      </vt:variant>
      <vt:variant>
        <vt:i4>0</vt:i4>
      </vt:variant>
      <vt:variant>
        <vt:i4>5</vt:i4>
      </vt:variant>
      <vt:variant>
        <vt:lpwstr/>
      </vt:variant>
      <vt:variant>
        <vt:lpwstr>_Toc162983204</vt:lpwstr>
      </vt:variant>
      <vt:variant>
        <vt:i4>1769529</vt:i4>
      </vt:variant>
      <vt:variant>
        <vt:i4>32</vt:i4>
      </vt:variant>
      <vt:variant>
        <vt:i4>0</vt:i4>
      </vt:variant>
      <vt:variant>
        <vt:i4>5</vt:i4>
      </vt:variant>
      <vt:variant>
        <vt:lpwstr/>
      </vt:variant>
      <vt:variant>
        <vt:lpwstr>_Toc162983203</vt:lpwstr>
      </vt:variant>
      <vt:variant>
        <vt:i4>1769529</vt:i4>
      </vt:variant>
      <vt:variant>
        <vt:i4>26</vt:i4>
      </vt:variant>
      <vt:variant>
        <vt:i4>0</vt:i4>
      </vt:variant>
      <vt:variant>
        <vt:i4>5</vt:i4>
      </vt:variant>
      <vt:variant>
        <vt:lpwstr/>
      </vt:variant>
      <vt:variant>
        <vt:lpwstr>_Toc162983202</vt:lpwstr>
      </vt:variant>
      <vt:variant>
        <vt:i4>1769529</vt:i4>
      </vt:variant>
      <vt:variant>
        <vt:i4>20</vt:i4>
      </vt:variant>
      <vt:variant>
        <vt:i4>0</vt:i4>
      </vt:variant>
      <vt:variant>
        <vt:i4>5</vt:i4>
      </vt:variant>
      <vt:variant>
        <vt:lpwstr/>
      </vt:variant>
      <vt:variant>
        <vt:lpwstr>_Toc162983201</vt:lpwstr>
      </vt:variant>
      <vt:variant>
        <vt:i4>1769529</vt:i4>
      </vt:variant>
      <vt:variant>
        <vt:i4>14</vt:i4>
      </vt:variant>
      <vt:variant>
        <vt:i4>0</vt:i4>
      </vt:variant>
      <vt:variant>
        <vt:i4>5</vt:i4>
      </vt:variant>
      <vt:variant>
        <vt:lpwstr/>
      </vt:variant>
      <vt:variant>
        <vt:lpwstr>_Toc162983200</vt:lpwstr>
      </vt:variant>
      <vt:variant>
        <vt:i4>1179706</vt:i4>
      </vt:variant>
      <vt:variant>
        <vt:i4>8</vt:i4>
      </vt:variant>
      <vt:variant>
        <vt:i4>0</vt:i4>
      </vt:variant>
      <vt:variant>
        <vt:i4>5</vt:i4>
      </vt:variant>
      <vt:variant>
        <vt:lpwstr/>
      </vt:variant>
      <vt:variant>
        <vt:lpwstr>_Toc162983199</vt:lpwstr>
      </vt:variant>
      <vt:variant>
        <vt:i4>1179706</vt:i4>
      </vt:variant>
      <vt:variant>
        <vt:i4>2</vt:i4>
      </vt:variant>
      <vt:variant>
        <vt:i4>0</vt:i4>
      </vt:variant>
      <vt:variant>
        <vt:i4>5</vt:i4>
      </vt:variant>
      <vt:variant>
        <vt:lpwstr/>
      </vt:variant>
      <vt:variant>
        <vt:lpwstr>_Toc162983198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Ink System Overview</dc:subject>
  <dc:creator>Melaina Blackwell</dc:creator>
  <cp:keywords/>
  <dc:description/>
  <cp:lastModifiedBy>Doug Freutel</cp:lastModifiedBy>
  <cp:revision>79</cp:revision>
  <cp:lastPrinted>2024-04-03T03:54:00Z</cp:lastPrinted>
  <dcterms:created xsi:type="dcterms:W3CDTF">2024-03-18T15:36:00Z</dcterms:created>
  <dcterms:modified xsi:type="dcterms:W3CDTF">2024-04-03T03:54:00Z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0x010100EF83437B63E6B64790298EE63852FA61</vt:lpwstr>
  </property>
  <property fmtid="{D5CDD505-2E9C-101B-9397-08002B2CF9AE}" pid="3" name="GrammarlyDocumentId">
    <vt:lpwstr>2112d8107aa865cba9e5b139413e01bdbfcbf8096656095a231980c2b73523ae</vt:lpwstr>
  </property>
  <property fmtid="{D5CDD505-2E9C-101B-9397-08002B2CF9AE}" pid="4" name="MediaServiceImageTags">
    <vt:lpwstr/>
  </property>
</Properties>
</file>